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FB8BCA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10253B">
          <w:rPr>
            <w:b/>
            <w:i/>
            <w:noProof/>
            <w:sz w:val="28"/>
          </w:rPr>
          <w:t>881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F53D3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A3401F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.523-</w:t>
              </w:r>
              <w:r w:rsidR="00A3401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F258B" w:rsidR="001E41F3" w:rsidRPr="00410371" w:rsidRDefault="00757E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B3BC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84FE3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EEF9C" w:rsidR="001E41F3" w:rsidRDefault="00A3401F" w:rsidP="00423AB6">
            <w:pPr>
              <w:pStyle w:val="CRCoverPage"/>
              <w:spacing w:after="0"/>
              <w:rPr>
                <w:noProof/>
              </w:rPr>
            </w:pPr>
            <w:r w:rsidRPr="00A3401F">
              <w:t xml:space="preserve">Addition of </w:t>
            </w:r>
            <w:proofErr w:type="spellStart"/>
            <w:r w:rsidRPr="00A3401F">
              <w:t>eCall</w:t>
            </w:r>
            <w:proofErr w:type="spellEnd"/>
            <w:r w:rsidRPr="00A3401F">
              <w:t xml:space="preserve"> over IMS test case 11.3.2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1D07D" w:rsidR="001E41F3" w:rsidRDefault="00713179" w:rsidP="000B166E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821F88">
              <w:t>4</w:t>
            </w:r>
            <w:r>
              <w:t xml:space="preserve">_Test, </w:t>
            </w:r>
            <w:r w:rsidR="00821F88" w:rsidRPr="00821F88">
              <w:t>EIEI-</w:t>
            </w:r>
            <w:proofErr w:type="spellStart"/>
            <w:r w:rsidR="00821F88" w:rsidRPr="00821F8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66C19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10253B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C0987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751719">
              <w:rPr>
                <w:noProof/>
              </w:rPr>
              <w:t>11.3.2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751719">
              <w:rPr>
                <w:noProof/>
              </w:rPr>
              <w:t>LTE</w:t>
            </w:r>
            <w:r w:rsidRPr="00E5262B">
              <w:rPr>
                <w:noProof/>
              </w:rPr>
              <w:t>/</w:t>
            </w:r>
            <w:r w:rsidR="00751719">
              <w:rPr>
                <w:noProof/>
              </w:rPr>
              <w:t>LTE_A_PRO</w:t>
            </w:r>
            <w:r w:rsidRPr="00E5262B">
              <w:rPr>
                <w:noProof/>
              </w:rPr>
              <w:t xml:space="preserve"> ATS for F</w:t>
            </w:r>
            <w:r w:rsidR="00751719">
              <w:rPr>
                <w:noProof/>
              </w:rPr>
              <w:t>DD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B9FD48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751719">
              <w:t>11.3.2</w:t>
            </w:r>
            <w:r w:rsidR="00A2298F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1B8DB" w:rsidR="004D7D01" w:rsidRDefault="00751719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A940F0" w:rsidR="004D7D01" w:rsidRDefault="009F369E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D5C11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F324B3" w:rsidR="004D7D01" w:rsidRDefault="00D66C67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t>36.523-1 R5-224137, 34.229-1 R5-224136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EF5151" w:rsidR="004D7D01" w:rsidRDefault="00C95C5D" w:rsidP="004D7D01">
            <w:pPr>
              <w:pStyle w:val="CRCoverPage"/>
              <w:spacing w:after="0"/>
              <w:ind w:left="100"/>
              <w:rPr>
                <w:noProof/>
              </w:rPr>
            </w:pPr>
            <w:r w:rsidRPr="00C95C5D">
              <w:rPr>
                <w:noProof/>
                <w:highlight w:val="red"/>
              </w:rPr>
              <w:t>Prose CR R5-227567 has been raised on this test case at RAN5#97. The changes contained in R5-227567 revise the test case fundamentally. The present document therefore cannot be considered a basis for verif</w:t>
            </w:r>
            <w:r w:rsidR="00C0465A">
              <w:rPr>
                <w:noProof/>
                <w:highlight w:val="red"/>
              </w:rPr>
              <w:t>i</w:t>
            </w:r>
            <w:r w:rsidRPr="00C95C5D">
              <w:rPr>
                <w:noProof/>
                <w:highlight w:val="red"/>
              </w:rPr>
              <w:t>cation.</w:t>
            </w: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9C9BB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9760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82D3201" w14:textId="71333A60" w:rsidR="00AD4C7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4C7D" w:rsidRPr="00270933">
        <w:rPr>
          <w:rFonts w:cs="Arial"/>
          <w:iCs/>
        </w:rPr>
        <w:t>Table of Contents</w:t>
      </w:r>
      <w:r w:rsidR="00AD4C7D">
        <w:tab/>
      </w:r>
      <w:r w:rsidR="00AD4C7D">
        <w:fldChar w:fldCharType="begin"/>
      </w:r>
      <w:r w:rsidR="00AD4C7D">
        <w:instrText xml:space="preserve"> PAGEREF _Toc110976092 \h </w:instrText>
      </w:r>
      <w:r w:rsidR="00AD4C7D">
        <w:fldChar w:fldCharType="separate"/>
      </w:r>
      <w:r w:rsidR="00AD4C7D">
        <w:t>2</w:t>
      </w:r>
      <w:r w:rsidR="00AD4C7D">
        <w:fldChar w:fldCharType="end"/>
      </w:r>
    </w:p>
    <w:p w14:paraId="18E41A78" w14:textId="41F5D78B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_Toc110976093 \h </w:instrText>
      </w:r>
      <w:r>
        <w:fldChar w:fldCharType="separate"/>
      </w:r>
      <w:r>
        <w:t>3</w:t>
      </w:r>
      <w:r>
        <w:fldChar w:fldCharType="end"/>
      </w:r>
    </w:p>
    <w:p w14:paraId="01D839BA" w14:textId="58032414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_Toc110976094 \h </w:instrText>
      </w:r>
      <w:r>
        <w:fldChar w:fldCharType="separate"/>
      </w:r>
      <w:r>
        <w:t>3</w:t>
      </w:r>
      <w:r>
        <w:fldChar w:fldCharType="end"/>
      </w:r>
    </w:p>
    <w:p w14:paraId="5F2B36A9" w14:textId="2061307A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_Toc110976095 \h </w:instrText>
      </w:r>
      <w:r>
        <w:fldChar w:fldCharType="separate"/>
      </w:r>
      <w:r>
        <w:t>3</w:t>
      </w:r>
      <w:r>
        <w:fldChar w:fldCharType="end"/>
      </w:r>
    </w:p>
    <w:p w14:paraId="17DCE40A" w14:textId="0ED1D2F7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Change 1</w:t>
      </w:r>
      <w:r>
        <w:tab/>
      </w:r>
      <w:r>
        <w:fldChar w:fldCharType="begin"/>
      </w:r>
      <w:r>
        <w:instrText xml:space="preserve"> PAGEREF _Toc110976096 \h </w:instrText>
      </w:r>
      <w:r>
        <w:fldChar w:fldCharType="separate"/>
      </w:r>
      <w:r>
        <w:t>3</w:t>
      </w:r>
      <w:r>
        <w:fldChar w:fldCharType="end"/>
      </w:r>
    </w:p>
    <w:p w14:paraId="10251AAB" w14:textId="755C15F9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Change 2</w:t>
      </w:r>
      <w:r>
        <w:tab/>
      </w:r>
      <w:r>
        <w:fldChar w:fldCharType="begin"/>
      </w:r>
      <w:r>
        <w:instrText xml:space="preserve"> PAGEREF _Toc110976097 \h </w:instrText>
      </w:r>
      <w:r>
        <w:fldChar w:fldCharType="separate"/>
      </w:r>
      <w:r>
        <w:t>4</w:t>
      </w:r>
      <w:r>
        <w:fldChar w:fldCharType="end"/>
      </w:r>
    </w:p>
    <w:p w14:paraId="7A7CCD16" w14:textId="436555D0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Change 3</w:t>
      </w:r>
      <w:r>
        <w:tab/>
      </w:r>
      <w:r>
        <w:fldChar w:fldCharType="begin"/>
      </w:r>
      <w:r>
        <w:instrText xml:space="preserve"> PAGEREF _Toc110976098 \h </w:instrText>
      </w:r>
      <w:r>
        <w:fldChar w:fldCharType="separate"/>
      </w:r>
      <w:r>
        <w:t>11</w:t>
      </w:r>
      <w:r>
        <w:fldChar w:fldCharType="end"/>
      </w:r>
    </w:p>
    <w:p w14:paraId="20D4C353" w14:textId="53E0A199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2.4 Change 4</w:t>
      </w:r>
      <w:r>
        <w:tab/>
      </w:r>
      <w:r>
        <w:fldChar w:fldCharType="begin"/>
      </w:r>
      <w:r>
        <w:instrText xml:space="preserve"> PAGEREF _Toc110976099 \h </w:instrText>
      </w:r>
      <w:r>
        <w:fldChar w:fldCharType="separate"/>
      </w:r>
      <w:r>
        <w:t>14</w:t>
      </w:r>
      <w:r>
        <w:fldChar w:fldCharType="end"/>
      </w:r>
    </w:p>
    <w:p w14:paraId="1D560439" w14:textId="4AEC02EB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2.5 Change 5</w:t>
      </w:r>
      <w:r>
        <w:tab/>
      </w:r>
      <w:r>
        <w:fldChar w:fldCharType="begin"/>
      </w:r>
      <w:r>
        <w:instrText xml:space="preserve"> PAGEREF _Toc110976100 \h </w:instrText>
      </w:r>
      <w:r>
        <w:fldChar w:fldCharType="separate"/>
      </w:r>
      <w:r>
        <w:t>15</w:t>
      </w:r>
      <w:r>
        <w:fldChar w:fldCharType="end"/>
      </w:r>
    </w:p>
    <w:p w14:paraId="07ECB39C" w14:textId="63CD58E7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2.6 Change 6</w:t>
      </w:r>
      <w:r>
        <w:tab/>
      </w:r>
      <w:r>
        <w:fldChar w:fldCharType="begin"/>
      </w:r>
      <w:r>
        <w:instrText xml:space="preserve"> PAGEREF _Toc110976101 \h </w:instrText>
      </w:r>
      <w:r>
        <w:fldChar w:fldCharType="separate"/>
      </w:r>
      <w:r>
        <w:t>16</w:t>
      </w:r>
      <w:r>
        <w:fldChar w:fldCharType="end"/>
      </w:r>
    </w:p>
    <w:p w14:paraId="1EB3244B" w14:textId="502FA45D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2.7 Change 7</w:t>
      </w:r>
      <w:r>
        <w:tab/>
      </w:r>
      <w:r>
        <w:fldChar w:fldCharType="begin"/>
      </w:r>
      <w:r>
        <w:instrText xml:space="preserve"> PAGEREF _Toc110976102 \h </w:instrText>
      </w:r>
      <w:r>
        <w:fldChar w:fldCharType="separate"/>
      </w:r>
      <w:r>
        <w:t>17</w:t>
      </w:r>
      <w:r>
        <w:fldChar w:fldCharType="end"/>
      </w:r>
    </w:p>
    <w:p w14:paraId="598402B3" w14:textId="34E0513C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2.8 Change 8</w:t>
      </w:r>
      <w:r>
        <w:tab/>
      </w:r>
      <w:r>
        <w:fldChar w:fldCharType="begin"/>
      </w:r>
      <w:r>
        <w:instrText xml:space="preserve"> PAGEREF _Toc110976103 \h </w:instrText>
      </w:r>
      <w:r>
        <w:fldChar w:fldCharType="separate"/>
      </w:r>
      <w:r>
        <w:t>19</w:t>
      </w:r>
      <w:r>
        <w:fldChar w:fldCharType="end"/>
      </w:r>
    </w:p>
    <w:p w14:paraId="3868625F" w14:textId="1175537C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2.9 Change 9</w:t>
      </w:r>
      <w:r>
        <w:tab/>
      </w:r>
      <w:r>
        <w:fldChar w:fldCharType="begin"/>
      </w:r>
      <w:r>
        <w:instrText xml:space="preserve"> PAGEREF _Toc110976104 \h </w:instrText>
      </w:r>
      <w:r>
        <w:fldChar w:fldCharType="separate"/>
      </w:r>
      <w:r>
        <w:t>20</w:t>
      </w:r>
      <w:r>
        <w:fldChar w:fldCharType="end"/>
      </w:r>
    </w:p>
    <w:p w14:paraId="1792AC15" w14:textId="3F6CA82A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_Toc110976105 \h </w:instrText>
      </w:r>
      <w:r>
        <w:fldChar w:fldCharType="separate"/>
      </w:r>
      <w:r>
        <w:t>20</w:t>
      </w:r>
      <w:r>
        <w:fldChar w:fldCharType="end"/>
      </w:r>
    </w:p>
    <w:p w14:paraId="70E065BC" w14:textId="24875EDA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_Toc110976106 \h </w:instrText>
      </w:r>
      <w:r>
        <w:fldChar w:fldCharType="separate"/>
      </w:r>
      <w:r>
        <w:t>21</w:t>
      </w:r>
      <w:r>
        <w:fldChar w:fldCharType="end"/>
      </w:r>
    </w:p>
    <w:p w14:paraId="6BABE1C5" w14:textId="1B645CAD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rFonts w:cs="Arial"/>
          <w:b/>
        </w:rPr>
        <w:t>Qualcomm SA515M</w:t>
      </w:r>
      <w:r>
        <w:tab/>
      </w:r>
      <w:r>
        <w:fldChar w:fldCharType="begin"/>
      </w:r>
      <w:r>
        <w:instrText xml:space="preserve"> PAGEREF _Toc110976107 \h </w:instrText>
      </w:r>
      <w:r>
        <w:fldChar w:fldCharType="separate"/>
      </w:r>
      <w:r>
        <w:t>21</w:t>
      </w:r>
      <w:r>
        <w:fldChar w:fldCharType="end"/>
      </w:r>
    </w:p>
    <w:p w14:paraId="3C0121CD" w14:textId="57DAC916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_Toc110976108 \h </w:instrText>
      </w:r>
      <w:r>
        <w:fldChar w:fldCharType="separate"/>
      </w:r>
      <w:r>
        <w:t>21</w:t>
      </w:r>
      <w:r>
        <w:fldChar w:fldCharType="end"/>
      </w:r>
    </w:p>
    <w:p w14:paraId="325A0C2F" w14:textId="127A8A3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9760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AA88BD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B6643D">
        <w:rPr>
          <w:rFonts w:cs="Arial"/>
        </w:rPr>
        <w:t>11.3.2</w:t>
      </w:r>
      <w:r w:rsidR="00A2298F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B6643D">
        <w:rPr>
          <w:rFonts w:cs="Arial"/>
        </w:rPr>
        <w:t>LTE_A_PRO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9760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1DCBA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B6643D">
        <w:rPr>
          <w:rFonts w:cs="Arial"/>
          <w:lang w:eastAsia="ja-JP"/>
        </w:rPr>
        <w:t>11.3.2</w:t>
      </w:r>
    </w:p>
    <w:p w14:paraId="763E129C" w14:textId="25D0118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13179">
        <w:rPr>
          <w:rFonts w:cs="Arial"/>
          <w:lang w:eastAsia="ja-JP"/>
        </w:rPr>
        <w:t>22wk23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918839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09419132"/>
      <w:r w:rsidR="00A542F8">
        <w:rPr>
          <w:rFonts w:cs="Arial"/>
          <w:b/>
          <w:lang w:eastAsia="ja-JP"/>
        </w:rPr>
        <w:t xml:space="preserve">Qualcomm </w:t>
      </w:r>
      <w:r w:rsidR="00A542F8" w:rsidRPr="00B6643D">
        <w:rPr>
          <w:b/>
          <w:bCs/>
        </w:rPr>
        <w:t>SA515M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A63BBA9" w14:textId="7B360142" w:rsidR="00564DEC" w:rsidRDefault="00007D89" w:rsidP="00564DE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10976095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5F562C5A" w14:textId="4EEFC36A" w:rsidR="00343AD6" w:rsidRDefault="00343AD6" w:rsidP="00343AD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0" w:name="_Toc110976096"/>
      <w:r>
        <w:rPr>
          <w:b/>
          <w:sz w:val="36"/>
        </w:rPr>
        <w:t>Change 1</w:t>
      </w:r>
      <w:bookmarkEnd w:id="10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343AD6" w14:paraId="490ED6A7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64E5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63C2" w14:textId="77777777" w:rsidR="00343AD6" w:rsidRDefault="00343AD6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 w:eastAsia="fr-FR"/>
              </w:rPr>
              <w:t>f_TC_11_3_2_</w:t>
            </w:r>
            <w:proofErr w:type="gramStart"/>
            <w:r>
              <w:rPr>
                <w:rFonts w:cs="Arial"/>
                <w:lang w:val="en-US" w:eastAsia="fr-FR"/>
              </w:rPr>
              <w:t>EUTRA(</w:t>
            </w:r>
            <w:proofErr w:type="gramEnd"/>
            <w:r>
              <w:rPr>
                <w:rFonts w:cs="Arial"/>
                <w:lang w:val="en-US" w:eastAsia="fr-FR"/>
              </w:rPr>
              <w:t>)</w:t>
            </w:r>
          </w:p>
        </w:tc>
      </w:tr>
      <w:tr w:rsidR="00343AD6" w14:paraId="5F7101EA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A1F4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ECF4" w14:textId="49CB2A31" w:rsidR="00343AD6" w:rsidRDefault="00803362">
            <w:p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>UE is already detached at the end of the test body</w:t>
            </w:r>
          </w:p>
        </w:tc>
      </w:tr>
      <w:tr w:rsidR="00343AD6" w14:paraId="4B5B310D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4D78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B7CE" w14:textId="49F2E8E3" w:rsidR="00343AD6" w:rsidRDefault="00343AD6">
            <w:p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 xml:space="preserve">Corrected </w:t>
            </w:r>
            <w:proofErr w:type="spellStart"/>
            <w:r w:rsidR="00803362">
              <w:rPr>
                <w:rFonts w:cs="Arial"/>
                <w:lang w:val="en-US" w:eastAsia="fr-FR"/>
              </w:rPr>
              <w:t>postamble</w:t>
            </w:r>
            <w:proofErr w:type="spellEnd"/>
            <w:r w:rsidR="00803362">
              <w:rPr>
                <w:rFonts w:cs="Arial"/>
                <w:lang w:val="en-US" w:eastAsia="fr-FR"/>
              </w:rPr>
              <w:t xml:space="preserve"> state</w:t>
            </w:r>
          </w:p>
        </w:tc>
      </w:tr>
      <w:tr w:rsidR="00343AD6" w14:paraId="4F7C6EE2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AA0D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5E89" w14:textId="5933F648" w:rsidR="00343AD6" w:rsidRDefault="00343AD6">
            <w:pPr>
              <w:spacing w:after="0"/>
              <w:rPr>
                <w:rFonts w:cs="Arial"/>
                <w:lang w:val="en-US" w:eastAsia="fr-FR"/>
              </w:rPr>
            </w:pPr>
            <w:r w:rsidRPr="00C95D71">
              <w:rPr>
                <w:lang w:eastAsia="fr-FR"/>
              </w:rPr>
              <w:t xml:space="preserve"> </w:t>
            </w:r>
            <w:proofErr w:type="spellStart"/>
            <w:r w:rsidRPr="00C95D71">
              <w:rPr>
                <w:rFonts w:cs="Arial"/>
                <w:lang w:val="en-US" w:eastAsia="fr-FR"/>
              </w:rPr>
              <w:t>IMS_ECall.ttcn</w:t>
            </w:r>
            <w:proofErr w:type="spellEnd"/>
          </w:p>
        </w:tc>
      </w:tr>
      <w:tr w:rsidR="00343AD6" w14:paraId="02C25ED0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A805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271" w14:textId="105E013D" w:rsidR="00D84B21" w:rsidRPr="00D84B21" w:rsidRDefault="00D84B21">
            <w:pPr>
              <w:rPr>
                <w:rFonts w:cs="Arial"/>
                <w:lang w:val="en-US" w:eastAsia="ja-JP"/>
              </w:rPr>
            </w:pPr>
            <w:r w:rsidRPr="00D84B21">
              <w:rPr>
                <w:rFonts w:cs="Arial"/>
                <w:highlight w:val="red"/>
                <w:lang w:val="en-US" w:eastAsia="ja-JP"/>
              </w:rPr>
              <w:t>Not needed   See cover page.</w:t>
            </w:r>
          </w:p>
        </w:tc>
      </w:tr>
    </w:tbl>
    <w:p w14:paraId="75BC0928" w14:textId="77777777" w:rsidR="00343AD6" w:rsidRDefault="00343AD6" w:rsidP="00343AD6"/>
    <w:p w14:paraId="49B83B32" w14:textId="77777777" w:rsidR="00343AD6" w:rsidRDefault="00343AD6" w:rsidP="00343AD6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Before change</w:t>
      </w:r>
    </w:p>
    <w:p w14:paraId="3BC3BAB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f_TC_11_3_2_</w:t>
      </w:r>
      <w:proofErr w:type="gramStart"/>
      <w:r>
        <w:rPr>
          <w:rFonts w:ascii="Consolas" w:eastAsia="SimSun" w:hAnsi="Consolas" w:cs="Consolas"/>
          <w:sz w:val="16"/>
          <w:szCs w:val="16"/>
        </w:rPr>
        <w:t>EUTRA(</w:t>
      </w:r>
      <w:proofErr w:type="gram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5EDED83E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>{ /* eCall Only mode / T3445 / eCall inactivity procedure / Removal of eCall only restriction after a call to URI for test service */</w:t>
      </w:r>
    </w:p>
    <w:p w14:paraId="261AB39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6968855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f_EUTRA_NAS_Init(LTE_AllCellsOnSamePLMN, c1, -, HANDLE_UM_DATA, USE_BIG_GRANTS);</w:t>
      </w:r>
    </w:p>
    <w:p w14:paraId="69D134FF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19EB104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Create cell and send out system information</w:t>
      </w:r>
    </w:p>
    <w:p w14:paraId="69DC2E0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Specific SIB1 support for IMS emergency support and eCall support will be set in default functions</w:t>
      </w:r>
    </w:p>
    <w:p w14:paraId="3EDE0819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f_EUTRA_CellConfig_Def(eutra_CellA);</w:t>
      </w:r>
    </w:p>
    <w:p w14:paraId="66E98D3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28DB1A3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Insert USIM for eCall only enabled</w:t>
      </w:r>
    </w:p>
    <w:p w14:paraId="7888D83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f_UT_USIM_Insert (UT, "36.508 Table 4.9.3.5-2");</w:t>
      </w:r>
    </w:p>
    <w:p w14:paraId="34DC817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0A5F7BE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Switch cell on</w:t>
      </w:r>
    </w:p>
    <w:p w14:paraId="0C207C26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f_EUTRA_SetCellPower(eutra_CellA, tsc_ServingCellRS_EPRE);</w:t>
      </w:r>
    </w:p>
    <w:p w14:paraId="5547789F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31EB5C2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The UE is in state Switched OFF (state 1)</w:t>
      </w:r>
    </w:p>
    <w:p w14:paraId="2D3B2FB1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f_EUTRA_TestBody_Set(true);</w:t>
      </w:r>
    </w:p>
    <w:p w14:paraId="52A165E0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14CE34A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fl_TC_11_3_2_Body();</w:t>
      </w:r>
    </w:p>
    <w:p w14:paraId="45C6517E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64312769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Postamble</w:t>
      </w:r>
    </w:p>
    <w:p w14:paraId="4CC1E2C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f_EUTRA_TestBody_Set(false);</w:t>
      </w:r>
    </w:p>
    <w:p w14:paraId="4525BAE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537FAB6C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lastRenderedPageBreak/>
        <w:t xml:space="preserve">    f_EUTRA_Postamble(eutra_CellA, </w:t>
      </w:r>
      <w:r w:rsidRPr="00C94551">
        <w:rPr>
          <w:rFonts w:ascii="Consolas" w:eastAsia="SimSun" w:hAnsi="Consolas" w:cs="Consolas"/>
          <w:sz w:val="16"/>
          <w:szCs w:val="16"/>
          <w:highlight w:val="yellow"/>
          <w:lang w:val="pt-BR"/>
        </w:rPr>
        <w:t>E1_IDLE</w:t>
      </w:r>
      <w:r>
        <w:rPr>
          <w:rFonts w:ascii="Consolas" w:eastAsia="SimSun" w:hAnsi="Consolas" w:cs="Consolas"/>
          <w:sz w:val="16"/>
          <w:szCs w:val="16"/>
          <w:lang w:val="pt-BR"/>
        </w:rPr>
        <w:t>); // optional IMS Deregistration is handled in the default, before the UE detaches</w:t>
      </w:r>
    </w:p>
    <w:p w14:paraId="63E02BF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}    </w:t>
      </w:r>
    </w:p>
    <w:p w14:paraId="2A03ABDA" w14:textId="77777777" w:rsidR="00343AD6" w:rsidRDefault="00343AD6" w:rsidP="00343AD6"/>
    <w:p w14:paraId="69E48D1B" w14:textId="77777777" w:rsidR="00343AD6" w:rsidRDefault="00343AD6" w:rsidP="00343AD6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 change</w:t>
      </w:r>
    </w:p>
    <w:p w14:paraId="0006268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f_TC_11_3_2_</w:t>
      </w:r>
      <w:proofErr w:type="gramStart"/>
      <w:r>
        <w:rPr>
          <w:rFonts w:ascii="Consolas" w:eastAsia="SimSun" w:hAnsi="Consolas" w:cs="Consolas"/>
          <w:sz w:val="16"/>
          <w:szCs w:val="16"/>
        </w:rPr>
        <w:t>EUTRA(</w:t>
      </w:r>
      <w:proofErr w:type="gram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07006A6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>{ /* eCall Only mode / T3445 / eCall inactivity procedure / Removal of eCall only restriction after a call to URI for test service */</w:t>
      </w:r>
    </w:p>
    <w:p w14:paraId="35FE99BB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035C77CB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f_EUTRA_NAS_Init(LTE_AllCellsOnSamePLMN, c1, -, HANDLE_UM_DATA, USE_BIG_GRANTS);</w:t>
      </w:r>
    </w:p>
    <w:p w14:paraId="0D6C5461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0FEDD87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Create cell and send out system information</w:t>
      </w:r>
    </w:p>
    <w:p w14:paraId="3296352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Specific SIB1 support for IMS emergency support and eCall support will be set in default functions</w:t>
      </w:r>
    </w:p>
    <w:p w14:paraId="478216E6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f_EUTRA_CellConfig_Def(eutra_CellA);</w:t>
      </w:r>
    </w:p>
    <w:p w14:paraId="64B5477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1982F51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Insert USIM for eCall only enabled</w:t>
      </w:r>
    </w:p>
    <w:p w14:paraId="50009BC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f_UT_USIM_Insert (UT, "36.508 Table 4.9.3.5-2");</w:t>
      </w:r>
    </w:p>
    <w:p w14:paraId="42647B14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23D2960B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Switch cell on</w:t>
      </w:r>
    </w:p>
    <w:p w14:paraId="60D2ED6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f_EUTRA_SetCellPower(eutra_CellA, tsc_ServingCellRS_EPRE);</w:t>
      </w:r>
    </w:p>
    <w:p w14:paraId="16EB48B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5B5241D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The UE is in state Switched OFF (state 1)</w:t>
      </w:r>
    </w:p>
    <w:p w14:paraId="7DB4C45F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f_EUTRA_TestBody_Set(true);</w:t>
      </w:r>
    </w:p>
    <w:p w14:paraId="1ADE669A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6112DF9C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fl_TC_11_3_2_Body();</w:t>
      </w:r>
    </w:p>
    <w:p w14:paraId="2C195052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622B1BC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Postamble</w:t>
      </w:r>
    </w:p>
    <w:p w14:paraId="2AD6624A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f_EUTRA_TestBody_Set(false);</w:t>
      </w:r>
    </w:p>
    <w:p w14:paraId="7D856A0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0242654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f_EUTRA_Postamble(eutra_CellA, </w:t>
      </w:r>
      <w:r>
        <w:rPr>
          <w:rFonts w:ascii="Consolas" w:eastAsia="SimSun" w:hAnsi="Consolas" w:cs="Consolas"/>
          <w:sz w:val="16"/>
          <w:szCs w:val="16"/>
          <w:highlight w:val="yellow"/>
          <w:lang w:val="pt-BR"/>
        </w:rPr>
        <w:t>E4_DEREGISTERED</w:t>
      </w:r>
      <w:r>
        <w:rPr>
          <w:rFonts w:ascii="Consolas" w:eastAsia="SimSun" w:hAnsi="Consolas" w:cs="Consolas"/>
          <w:sz w:val="16"/>
          <w:szCs w:val="16"/>
          <w:lang w:val="pt-BR"/>
        </w:rPr>
        <w:t>); // optional IMS Deregistration is handled in the default, before the UE detaches</w:t>
      </w:r>
    </w:p>
    <w:p w14:paraId="4833B4F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}  </w:t>
      </w:r>
    </w:p>
    <w:p w14:paraId="02B1A08E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73691CA2" w14:textId="77777777" w:rsidR="00343AD6" w:rsidRDefault="00343AD6" w:rsidP="00343AD6"/>
    <w:p w14:paraId="036E678A" w14:textId="2E6C90BC" w:rsidR="001C7350" w:rsidRDefault="001C7350" w:rsidP="001C735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1" w:name="_Toc110976097"/>
      <w:r>
        <w:rPr>
          <w:b/>
          <w:sz w:val="36"/>
        </w:rPr>
        <w:t>Change 2</w:t>
      </w:r>
      <w:bookmarkEnd w:id="11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1C7350" w14:paraId="18C193AB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DE38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CFF3" w14:textId="77777777" w:rsidR="001C7350" w:rsidRDefault="001C7350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 w:eastAsia="fr-FR"/>
              </w:rPr>
              <w:t>f_TC_11_3_2_</w:t>
            </w:r>
            <w:proofErr w:type="gramStart"/>
            <w:r>
              <w:rPr>
                <w:rFonts w:cs="Arial"/>
                <w:lang w:val="en-US" w:eastAsia="fr-FR"/>
              </w:rPr>
              <w:t>Body(</w:t>
            </w:r>
            <w:proofErr w:type="gramEnd"/>
            <w:r>
              <w:rPr>
                <w:rFonts w:cs="Arial"/>
                <w:lang w:val="en-US" w:eastAsia="fr-FR"/>
              </w:rPr>
              <w:t>)</w:t>
            </w:r>
          </w:p>
        </w:tc>
      </w:tr>
      <w:tr w:rsidR="001C7350" w14:paraId="74635131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BA4C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189" w14:textId="6628C1F7" w:rsidR="009E4C83" w:rsidRPr="004541A6" w:rsidRDefault="001B24FF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Currently no handling for </w:t>
            </w:r>
            <w:proofErr w:type="spellStart"/>
            <w:r w:rsidRPr="004541A6">
              <w:rPr>
                <w:rFonts w:cs="Arial"/>
                <w:lang w:val="en-US" w:eastAsia="fr-FR"/>
              </w:rPr>
              <w:t>RRCConnectionRequest</w:t>
            </w:r>
            <w:proofErr w:type="spellEnd"/>
            <w:r w:rsidRPr="004541A6">
              <w:rPr>
                <w:rFonts w:cs="Arial"/>
                <w:lang w:val="en-US" w:eastAsia="fr-FR"/>
              </w:rPr>
              <w:t xml:space="preserve"> at step </w:t>
            </w:r>
            <w:r w:rsidR="004B4605" w:rsidRPr="004541A6">
              <w:rPr>
                <w:rFonts w:cs="Arial"/>
                <w:lang w:val="en-US" w:eastAsia="fr-FR"/>
              </w:rPr>
              <w:t>4</w:t>
            </w:r>
          </w:p>
          <w:p w14:paraId="3541E671" w14:textId="77777777" w:rsidR="009E4C83" w:rsidRPr="004541A6" w:rsidRDefault="009E4C83" w:rsidP="009E4C83">
            <w:pPr>
              <w:spacing w:after="0"/>
              <w:rPr>
                <w:rFonts w:cs="Arial"/>
                <w:lang w:val="en-US" w:eastAsia="fr-FR"/>
              </w:rPr>
            </w:pPr>
          </w:p>
          <w:p w14:paraId="1B7D4E49" w14:textId="3E435E23" w:rsidR="001124E4" w:rsidRPr="004541A6" w:rsidRDefault="004B0584" w:rsidP="007801A3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Currently the </w:t>
            </w:r>
            <w:r w:rsidR="001C7350" w:rsidRPr="004541A6">
              <w:rPr>
                <w:rFonts w:cs="Arial"/>
                <w:lang w:val="en-US" w:eastAsia="fr-FR"/>
              </w:rPr>
              <w:t xml:space="preserve">SS is releasing the connection after the </w:t>
            </w:r>
            <w:r w:rsidRPr="004541A6">
              <w:rPr>
                <w:rFonts w:cs="Arial"/>
                <w:lang w:val="en-US" w:eastAsia="fr-FR"/>
              </w:rPr>
              <w:t>completion of I</w:t>
            </w:r>
            <w:r w:rsidR="001C7350" w:rsidRPr="004541A6">
              <w:rPr>
                <w:rFonts w:cs="Arial"/>
                <w:lang w:val="en-US" w:eastAsia="fr-FR"/>
              </w:rPr>
              <w:t>MS registration</w:t>
            </w:r>
            <w:r w:rsidRPr="004541A6">
              <w:rPr>
                <w:rFonts w:cs="Arial"/>
                <w:lang w:val="en-US" w:eastAsia="fr-FR"/>
              </w:rPr>
              <w:t xml:space="preserve">, during function </w:t>
            </w:r>
            <w:r w:rsidR="003465F6" w:rsidRPr="004541A6">
              <w:rPr>
                <w:rFonts w:cs="Arial"/>
                <w:lang w:val="en-US" w:eastAsia="fr-FR"/>
              </w:rPr>
              <w:t>f_EUTRA_InitialRegistration_Step16_18b1()</w:t>
            </w:r>
            <w:r w:rsidR="001C7350" w:rsidRPr="004541A6">
              <w:rPr>
                <w:rFonts w:cs="Arial"/>
                <w:lang w:val="en-US" w:eastAsia="fr-FR"/>
              </w:rPr>
              <w:t xml:space="preserve">. But </w:t>
            </w:r>
            <w:r w:rsidR="00A01D41">
              <w:rPr>
                <w:rFonts w:cs="Arial"/>
                <w:lang w:val="en-US" w:eastAsia="fr-FR"/>
              </w:rPr>
              <w:t>s</w:t>
            </w:r>
            <w:r w:rsidR="001C7350" w:rsidRPr="004541A6">
              <w:rPr>
                <w:rFonts w:cs="Arial"/>
                <w:lang w:val="en-US" w:eastAsia="fr-FR"/>
              </w:rPr>
              <w:t>ince</w:t>
            </w:r>
            <w:r w:rsidR="003465F6" w:rsidRPr="004541A6">
              <w:rPr>
                <w:rFonts w:cs="Arial"/>
                <w:lang w:val="en-US" w:eastAsia="fr-FR"/>
              </w:rPr>
              <w:t xml:space="preserve"> the</w:t>
            </w:r>
            <w:r w:rsidR="001C7350" w:rsidRPr="004541A6">
              <w:rPr>
                <w:rFonts w:cs="Arial"/>
                <w:lang w:val="en-US" w:eastAsia="fr-FR"/>
              </w:rPr>
              <w:t xml:space="preserve"> INVITE message will come immediately after </w:t>
            </w:r>
            <w:r w:rsidR="003465F6" w:rsidRPr="004541A6">
              <w:rPr>
                <w:rFonts w:cs="Arial"/>
                <w:lang w:val="en-US" w:eastAsia="fr-FR"/>
              </w:rPr>
              <w:t xml:space="preserve">following IMS registration (possibly </w:t>
            </w:r>
            <w:r w:rsidR="001124E4" w:rsidRPr="004541A6">
              <w:rPr>
                <w:rFonts w:cs="Arial"/>
                <w:lang w:val="en-US" w:eastAsia="fr-FR"/>
              </w:rPr>
              <w:t>interl</w:t>
            </w:r>
            <w:r w:rsidR="005404C5" w:rsidRPr="004541A6">
              <w:rPr>
                <w:rFonts w:cs="Arial"/>
                <w:lang w:val="en-US" w:eastAsia="fr-FR"/>
              </w:rPr>
              <w:t>e</w:t>
            </w:r>
            <w:r w:rsidR="001124E4" w:rsidRPr="004541A6">
              <w:rPr>
                <w:rFonts w:cs="Arial"/>
                <w:lang w:val="en-US" w:eastAsia="fr-FR"/>
              </w:rPr>
              <w:t xml:space="preserve">aved, see change </w:t>
            </w:r>
            <w:r w:rsidR="003C228D">
              <w:rPr>
                <w:rFonts w:cs="Arial"/>
                <w:lang w:val="en-US" w:eastAsia="fr-FR"/>
              </w:rPr>
              <w:t>3</w:t>
            </w:r>
            <w:proofErr w:type="gramStart"/>
            <w:r w:rsidR="001124E4" w:rsidRPr="004541A6">
              <w:rPr>
                <w:rFonts w:cs="Arial"/>
                <w:lang w:val="en-US" w:eastAsia="fr-FR"/>
              </w:rPr>
              <w:t>),</w:t>
            </w:r>
            <w:r w:rsidR="003C228D">
              <w:rPr>
                <w:rFonts w:cs="Arial"/>
                <w:lang w:val="en-US" w:eastAsia="fr-FR"/>
              </w:rPr>
              <w:t xml:space="preserve"> </w:t>
            </w:r>
            <w:r w:rsidR="00A01D41">
              <w:rPr>
                <w:rFonts w:cs="Arial"/>
                <w:lang w:val="en-US" w:eastAsia="fr-FR"/>
              </w:rPr>
              <w:t xml:space="preserve"> </w:t>
            </w:r>
            <w:r w:rsidR="001124E4" w:rsidRPr="004541A6">
              <w:rPr>
                <w:rFonts w:cs="Arial"/>
                <w:lang w:val="en-US" w:eastAsia="fr-FR"/>
              </w:rPr>
              <w:t>SS</w:t>
            </w:r>
            <w:proofErr w:type="gramEnd"/>
            <w:r w:rsidR="001124E4" w:rsidRPr="004541A6">
              <w:rPr>
                <w:rFonts w:cs="Arial"/>
                <w:lang w:val="en-US" w:eastAsia="fr-FR"/>
              </w:rPr>
              <w:t xml:space="preserve"> should maintain the RRC connection</w:t>
            </w:r>
            <w:r w:rsidR="001C7350" w:rsidRPr="004541A6">
              <w:rPr>
                <w:rFonts w:cs="Arial"/>
                <w:lang w:val="en-US" w:eastAsia="fr-FR"/>
              </w:rPr>
              <w:t>.</w:t>
            </w:r>
          </w:p>
          <w:p w14:paraId="7296D957" w14:textId="201CDFB6" w:rsidR="001124E4" w:rsidRPr="004541A6" w:rsidRDefault="001124E4" w:rsidP="001124E4">
            <w:pPr>
              <w:spacing w:after="0"/>
              <w:rPr>
                <w:rFonts w:cs="Arial"/>
                <w:lang w:val="en-US" w:eastAsia="fr-FR"/>
              </w:rPr>
            </w:pPr>
          </w:p>
          <w:p w14:paraId="4D5427C7" w14:textId="52DCCDE9" w:rsidR="001C7350" w:rsidRPr="004541A6" w:rsidRDefault="00C14B5F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Following change 2, </w:t>
            </w:r>
            <w:r w:rsidR="001C7350" w:rsidRPr="004541A6">
              <w:rPr>
                <w:rFonts w:cs="Arial"/>
                <w:lang w:val="en-US" w:eastAsia="fr-FR"/>
              </w:rPr>
              <w:t xml:space="preserve">SS is not releasing the connection </w:t>
            </w:r>
            <w:r w:rsidR="00A01D41">
              <w:rPr>
                <w:rFonts w:cs="Arial"/>
                <w:lang w:val="en-US" w:eastAsia="fr-FR"/>
              </w:rPr>
              <w:t xml:space="preserve">so </w:t>
            </w:r>
            <w:r w:rsidR="002E4F3C" w:rsidRPr="004541A6">
              <w:rPr>
                <w:rFonts w:cs="Arial"/>
                <w:lang w:val="en-US" w:eastAsia="fr-FR"/>
              </w:rPr>
              <w:t xml:space="preserve">steps to handle </w:t>
            </w:r>
            <w:proofErr w:type="spellStart"/>
            <w:r w:rsidR="002E4F3C" w:rsidRPr="004541A6">
              <w:rPr>
                <w:rFonts w:cs="Arial"/>
                <w:lang w:val="en-US" w:eastAsia="fr-FR"/>
              </w:rPr>
              <w:t>RRCConnectionRequest</w:t>
            </w:r>
            <w:proofErr w:type="spellEnd"/>
            <w:r w:rsidR="002E4F3C" w:rsidRPr="004541A6">
              <w:rPr>
                <w:rFonts w:cs="Arial"/>
                <w:lang w:val="en-US" w:eastAsia="fr-FR"/>
              </w:rPr>
              <w:t xml:space="preserve"> and move back to CONNECTED state are not needed</w:t>
            </w:r>
          </w:p>
          <w:p w14:paraId="7C68F499" w14:textId="02EB594C" w:rsidR="00C14B5F" w:rsidRPr="004541A6" w:rsidRDefault="00C14B5F" w:rsidP="00C14B5F">
            <w:pPr>
              <w:spacing w:after="0"/>
              <w:rPr>
                <w:rFonts w:cs="Arial"/>
                <w:lang w:val="en-US" w:eastAsia="fr-FR"/>
              </w:rPr>
            </w:pPr>
          </w:p>
          <w:p w14:paraId="0881817B" w14:textId="77777777" w:rsidR="00C14B5F" w:rsidRPr="004541A6" w:rsidRDefault="00C14B5F" w:rsidP="00C14B5F">
            <w:pPr>
              <w:spacing w:after="0"/>
              <w:rPr>
                <w:rFonts w:cs="Arial"/>
                <w:lang w:val="en-US" w:eastAsia="fr-FR"/>
              </w:rPr>
            </w:pPr>
          </w:p>
          <w:p w14:paraId="10A7D21D" w14:textId="71367317" w:rsidR="0099746E" w:rsidRPr="004541A6" w:rsidRDefault="0099746E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Extra trigger to IMS PTC not needed, just need to wait for trigger from IMS to perform dedicated EPS bearer activation</w:t>
            </w:r>
          </w:p>
          <w:p w14:paraId="50EA1B96" w14:textId="34BBDC69" w:rsidR="0099746E" w:rsidRPr="004541A6" w:rsidRDefault="0099746E" w:rsidP="0099746E">
            <w:pPr>
              <w:spacing w:after="0"/>
              <w:rPr>
                <w:rFonts w:cs="Arial"/>
                <w:lang w:val="en-US" w:eastAsia="fr-FR"/>
              </w:rPr>
            </w:pPr>
          </w:p>
          <w:p w14:paraId="5A4030E9" w14:textId="6ADD9C20" w:rsidR="008F59C9" w:rsidRPr="004541A6" w:rsidRDefault="001D4B12" w:rsidP="00645180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Timer</w:t>
            </w:r>
            <w:r w:rsidR="001C7350" w:rsidRPr="004541A6">
              <w:rPr>
                <w:rFonts w:cs="Arial"/>
                <w:lang w:val="en-US" w:eastAsia="fr-FR"/>
              </w:rPr>
              <w:t xml:space="preserve"> </w:t>
            </w:r>
            <w:r w:rsidRPr="004541A6">
              <w:rPr>
                <w:rFonts w:cs="Arial"/>
                <w:lang w:val="en-US" w:eastAsia="fr-FR"/>
              </w:rPr>
              <w:t>t_</w:t>
            </w:r>
            <w:r w:rsidR="001C7350" w:rsidRPr="004541A6">
              <w:rPr>
                <w:rFonts w:cs="Arial"/>
                <w:lang w:val="en-US" w:eastAsia="fr-FR"/>
              </w:rPr>
              <w:t xml:space="preserve">T3445Min timer </w:t>
            </w:r>
            <w:r w:rsidRPr="004541A6">
              <w:rPr>
                <w:rFonts w:cs="Arial"/>
                <w:lang w:val="en-US" w:eastAsia="fr-FR"/>
              </w:rPr>
              <w:t xml:space="preserve">is </w:t>
            </w:r>
            <w:r w:rsidR="009F4F83" w:rsidRPr="004541A6">
              <w:rPr>
                <w:rFonts w:cs="Arial"/>
                <w:lang w:val="en-US" w:eastAsia="fr-FR"/>
              </w:rPr>
              <w:t xml:space="preserve">currently </w:t>
            </w:r>
            <w:proofErr w:type="gramStart"/>
            <w:r w:rsidRPr="004541A6">
              <w:rPr>
                <w:rFonts w:cs="Arial"/>
                <w:lang w:val="en-US" w:eastAsia="fr-FR"/>
              </w:rPr>
              <w:t>not  started</w:t>
            </w:r>
            <w:proofErr w:type="gramEnd"/>
            <w:r w:rsidR="00CE71C7" w:rsidRPr="004541A6">
              <w:rPr>
                <w:rFonts w:cs="Arial"/>
                <w:lang w:val="en-US" w:eastAsia="fr-FR"/>
              </w:rPr>
              <w:t xml:space="preserve">. </w:t>
            </w:r>
          </w:p>
          <w:p w14:paraId="6048D6BA" w14:textId="656291B5" w:rsidR="008F59C9" w:rsidRPr="004541A6" w:rsidRDefault="008F59C9" w:rsidP="008F59C9">
            <w:pPr>
              <w:spacing w:after="0"/>
              <w:rPr>
                <w:rFonts w:cs="Arial"/>
                <w:lang w:val="en-US" w:eastAsia="fr-FR"/>
              </w:rPr>
            </w:pPr>
          </w:p>
          <w:p w14:paraId="689B30AC" w14:textId="7E767354" w:rsidR="009573BB" w:rsidRPr="004541A6" w:rsidRDefault="009573BB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t_T3412 should be (re-)started following </w:t>
            </w:r>
            <w:proofErr w:type="spellStart"/>
            <w:r w:rsidRPr="004541A6">
              <w:rPr>
                <w:rFonts w:cs="Arial"/>
                <w:lang w:val="en-US" w:eastAsia="fr-FR"/>
              </w:rPr>
              <w:t>RRCConnectionRelease</w:t>
            </w:r>
            <w:proofErr w:type="spellEnd"/>
            <w:r w:rsidRPr="004541A6">
              <w:rPr>
                <w:rFonts w:cs="Arial"/>
                <w:lang w:val="en-US" w:eastAsia="fr-FR"/>
              </w:rPr>
              <w:t xml:space="preserve"> at step 67 according to note 2</w:t>
            </w:r>
          </w:p>
          <w:p w14:paraId="1D9827AD" w14:textId="77777777" w:rsidR="009573BB" w:rsidRPr="004541A6" w:rsidRDefault="009573BB" w:rsidP="004541A6">
            <w:pPr>
              <w:pStyle w:val="ListParagraph"/>
              <w:spacing w:after="0"/>
              <w:rPr>
                <w:rFonts w:cs="Arial"/>
                <w:lang w:val="en-US" w:eastAsia="fr-FR"/>
              </w:rPr>
            </w:pPr>
          </w:p>
          <w:p w14:paraId="231F5782" w14:textId="2897BAEC" w:rsidR="00F916B6" w:rsidRDefault="001140B5" w:rsidP="00CF12FA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T3412 value is format TV in TRACKING AREA UPDATE ACCEPT but currently t</w:t>
            </w:r>
            <w:r w:rsidR="001C7350" w:rsidRPr="004541A6">
              <w:rPr>
                <w:rFonts w:cs="Arial"/>
                <w:lang w:val="en-US" w:eastAsia="fr-FR"/>
              </w:rPr>
              <w:t xml:space="preserve">emplate </w:t>
            </w:r>
            <w:proofErr w:type="spellStart"/>
            <w:r w:rsidR="001C7350" w:rsidRPr="004541A6">
              <w:rPr>
                <w:rFonts w:cs="Arial"/>
                <w:lang w:val="en-US" w:eastAsia="fr-FR"/>
              </w:rPr>
              <w:t>cs_GprsTimer_v</w:t>
            </w:r>
            <w:proofErr w:type="spellEnd"/>
            <w:r w:rsidRPr="004541A6">
              <w:rPr>
                <w:rFonts w:cs="Arial"/>
                <w:lang w:val="en-US" w:eastAsia="fr-FR"/>
              </w:rPr>
              <w:t xml:space="preserve"> is being used which does not include the IEI field.</w:t>
            </w:r>
          </w:p>
          <w:p w14:paraId="4AABDBF3" w14:textId="77777777" w:rsidR="0094505D" w:rsidRPr="0094505D" w:rsidRDefault="0094505D" w:rsidP="0094505D">
            <w:pPr>
              <w:pStyle w:val="ListParagraph"/>
              <w:rPr>
                <w:rFonts w:cs="Arial"/>
                <w:lang w:val="en-US" w:eastAsia="fr-FR"/>
              </w:rPr>
            </w:pPr>
          </w:p>
          <w:p w14:paraId="5FEAB843" w14:textId="6AD2E592" w:rsidR="0094505D" w:rsidRPr="004541A6" w:rsidRDefault="0094505D" w:rsidP="00CF12FA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lastRenderedPageBreak/>
              <w:t xml:space="preserve">Currently the TRACKING AREA UPDATE ACCEPT message sent from function </w:t>
            </w:r>
            <w:proofErr w:type="spellStart"/>
            <w:r>
              <w:rPr>
                <w:rFonts w:cs="Arial"/>
                <w:lang w:val="en-US" w:eastAsia="fr-FR"/>
              </w:rPr>
              <w:t>f_EUTRA_</w:t>
            </w:r>
            <w:proofErr w:type="gramStart"/>
            <w:r>
              <w:rPr>
                <w:rFonts w:cs="Arial"/>
                <w:lang w:val="en-US" w:eastAsia="fr-FR"/>
              </w:rPr>
              <w:t>TrackingAreaUpdate</w:t>
            </w:r>
            <w:proofErr w:type="spellEnd"/>
            <w:r>
              <w:rPr>
                <w:rFonts w:cs="Arial"/>
                <w:lang w:val="en-US" w:eastAsia="fr-FR"/>
              </w:rPr>
              <w:t>(</w:t>
            </w:r>
            <w:proofErr w:type="gramEnd"/>
            <w:r>
              <w:rPr>
                <w:rFonts w:cs="Arial"/>
                <w:lang w:val="en-US" w:eastAsia="fr-FR"/>
              </w:rPr>
              <w:t>) does not indicate support of emergency bearer services, this can cause a</w:t>
            </w:r>
            <w:r w:rsidR="0001756B">
              <w:rPr>
                <w:rFonts w:cs="Arial"/>
                <w:lang w:val="en-US" w:eastAsia="fr-FR"/>
              </w:rPr>
              <w:t xml:space="preserve">n </w:t>
            </w:r>
            <w:proofErr w:type="spellStart"/>
            <w:r w:rsidR="0001756B">
              <w:rPr>
                <w:rFonts w:cs="Arial"/>
                <w:lang w:val="en-US" w:eastAsia="fr-FR"/>
              </w:rPr>
              <w:t>eCall</w:t>
            </w:r>
            <w:proofErr w:type="spellEnd"/>
            <w:r w:rsidR="0001756B">
              <w:rPr>
                <w:rFonts w:cs="Arial"/>
                <w:lang w:val="en-US" w:eastAsia="fr-FR"/>
              </w:rPr>
              <w:t>-Only device to detach</w:t>
            </w:r>
            <w:r w:rsidR="00C61CC5">
              <w:rPr>
                <w:rFonts w:cs="Arial"/>
                <w:lang w:val="en-US" w:eastAsia="fr-FR"/>
              </w:rPr>
              <w:t xml:space="preserve"> immediately.</w:t>
            </w:r>
          </w:p>
          <w:p w14:paraId="3576D019" w14:textId="77777777" w:rsidR="001140B5" w:rsidRPr="004541A6" w:rsidRDefault="001140B5" w:rsidP="001140B5">
            <w:pPr>
              <w:pStyle w:val="ListParagraph"/>
              <w:spacing w:after="0"/>
              <w:rPr>
                <w:rFonts w:cs="Arial"/>
                <w:lang w:val="en-US" w:eastAsia="fr-FR"/>
              </w:rPr>
            </w:pPr>
          </w:p>
          <w:p w14:paraId="2B4A177C" w14:textId="2B23C3ED" w:rsidR="001C7350" w:rsidRPr="004541A6" w:rsidRDefault="00633FF2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DETACH REQUEST at step 73 will be integrity protected but not ciphered</w:t>
            </w:r>
          </w:p>
          <w:p w14:paraId="5473AA91" w14:textId="77777777" w:rsidR="001C7350" w:rsidRPr="004541A6" w:rsidRDefault="001C7350">
            <w:pPr>
              <w:pStyle w:val="ListParagraph"/>
              <w:spacing w:after="0"/>
              <w:rPr>
                <w:rFonts w:cs="Arial"/>
                <w:lang w:val="en-US" w:eastAsia="fr-FR"/>
              </w:rPr>
            </w:pPr>
          </w:p>
        </w:tc>
      </w:tr>
      <w:tr w:rsidR="001C7350" w14:paraId="0C50C946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0CF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2CF6" w14:textId="5AA717CC" w:rsidR="009E4C83" w:rsidRPr="004541A6" w:rsidRDefault="001C7350" w:rsidP="00686972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RRC Connection request handled </w:t>
            </w:r>
            <w:r w:rsidR="004B4605" w:rsidRPr="004541A6">
              <w:rPr>
                <w:rFonts w:cs="Arial"/>
                <w:lang w:val="en-US" w:eastAsia="fr-FR"/>
              </w:rPr>
              <w:t>with emergency establishment cause</w:t>
            </w:r>
          </w:p>
          <w:p w14:paraId="432BD03F" w14:textId="77777777" w:rsidR="009E4C83" w:rsidRPr="004541A6" w:rsidRDefault="009E4C83" w:rsidP="009E4C83">
            <w:pPr>
              <w:spacing w:after="0"/>
              <w:rPr>
                <w:rFonts w:cs="Arial"/>
                <w:lang w:val="en-US" w:eastAsia="fr-FR"/>
              </w:rPr>
            </w:pPr>
          </w:p>
          <w:p w14:paraId="4C59ADA7" w14:textId="05FC1777" w:rsidR="001C7350" w:rsidRPr="004541A6" w:rsidRDefault="001124E4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Replace the call to </w:t>
            </w:r>
            <w:r w:rsidR="00130EEF" w:rsidRPr="004541A6">
              <w:rPr>
                <w:rFonts w:cs="Arial"/>
                <w:lang w:val="en-US" w:eastAsia="fr-FR"/>
              </w:rPr>
              <w:t xml:space="preserve">f_EUTRA_InitialRegistration_Step16_18b1() with a direct call to f_EUTRA_InitialRegistration_Step16_16c1(), so that the RRC connection is not released following the </w:t>
            </w:r>
            <w:proofErr w:type="spellStart"/>
            <w:r w:rsidR="00130EEF" w:rsidRPr="004541A6">
              <w:rPr>
                <w:rFonts w:cs="Arial"/>
                <w:lang w:val="en-US" w:eastAsia="fr-FR"/>
              </w:rPr>
              <w:t>signalling</w:t>
            </w:r>
            <w:proofErr w:type="spellEnd"/>
            <w:r w:rsidR="00130EEF" w:rsidRPr="004541A6">
              <w:rPr>
                <w:rFonts w:cs="Arial"/>
                <w:lang w:val="en-US" w:eastAsia="fr-FR"/>
              </w:rPr>
              <w:t xml:space="preserve">. Also pass </w:t>
            </w:r>
            <w:r w:rsidR="0085653F" w:rsidRPr="004541A6">
              <w:rPr>
                <w:rFonts w:cs="Arial"/>
                <w:lang w:val="en-US" w:eastAsia="fr-FR"/>
              </w:rPr>
              <w:t>“</w:t>
            </w:r>
            <w:proofErr w:type="spellStart"/>
            <w:r w:rsidR="0085653F" w:rsidRPr="004541A6">
              <w:rPr>
                <w:rFonts w:cs="Arial"/>
                <w:lang w:val="en-US" w:eastAsia="fr-FR"/>
              </w:rPr>
              <w:t>dontWaitForIMS</w:t>
            </w:r>
            <w:proofErr w:type="spellEnd"/>
            <w:r w:rsidR="0085653F" w:rsidRPr="004541A6">
              <w:rPr>
                <w:rFonts w:cs="Arial"/>
                <w:lang w:val="en-US" w:eastAsia="fr-FR"/>
              </w:rPr>
              <w:t>” to this function to avoid the 10s timer which can delay further test steps.</w:t>
            </w:r>
          </w:p>
          <w:p w14:paraId="331CE1E9" w14:textId="250BA16B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</w:p>
          <w:p w14:paraId="352146FC" w14:textId="77777777" w:rsidR="004541A6" w:rsidRDefault="001C7350" w:rsidP="00A54585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Removed the handling</w:t>
            </w:r>
            <w:r w:rsidR="00411B17" w:rsidRPr="004541A6">
              <w:rPr>
                <w:rFonts w:cs="Arial"/>
                <w:lang w:val="en-US" w:eastAsia="fr-FR"/>
              </w:rPr>
              <w:t xml:space="preserve"> </w:t>
            </w:r>
            <w:r w:rsidRPr="004541A6">
              <w:rPr>
                <w:rFonts w:cs="Arial"/>
                <w:lang w:val="en-US" w:eastAsia="fr-FR"/>
              </w:rPr>
              <w:t>of RRC Connection request for '</w:t>
            </w:r>
            <w:proofErr w:type="spellStart"/>
            <w:r w:rsidRPr="004541A6">
              <w:rPr>
                <w:rFonts w:cs="Arial"/>
                <w:lang w:val="en-US" w:eastAsia="fr-FR"/>
              </w:rPr>
              <w:t>mo</w:t>
            </w:r>
            <w:proofErr w:type="spellEnd"/>
            <w:r w:rsidRPr="004541A6">
              <w:rPr>
                <w:rFonts w:cs="Arial"/>
                <w:lang w:val="en-US" w:eastAsia="fr-FR"/>
              </w:rPr>
              <w:t>-data'</w:t>
            </w:r>
            <w:r w:rsidR="003C72AE" w:rsidRPr="004541A6">
              <w:rPr>
                <w:rFonts w:cs="Arial"/>
                <w:lang w:val="en-US" w:eastAsia="fr-FR"/>
              </w:rPr>
              <w:t xml:space="preserve"> and service request procedure</w:t>
            </w:r>
          </w:p>
          <w:p w14:paraId="2408DA10" w14:textId="6AFADDF1" w:rsidR="00C14B5F" w:rsidRPr="004541A6" w:rsidRDefault="006A7DB4" w:rsidP="004541A6">
            <w:p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 </w:t>
            </w:r>
          </w:p>
          <w:p w14:paraId="2BA6A0FD" w14:textId="5D19D366" w:rsidR="0099746E" w:rsidRPr="004541A6" w:rsidRDefault="0099746E" w:rsidP="00136C4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Remove extra trigger to IMS PTC</w:t>
            </w:r>
          </w:p>
          <w:p w14:paraId="279512B7" w14:textId="1CFBC396" w:rsidR="0099746E" w:rsidRPr="004541A6" w:rsidRDefault="0099746E" w:rsidP="0099746E">
            <w:pPr>
              <w:spacing w:after="0"/>
              <w:rPr>
                <w:rFonts w:cs="Arial"/>
                <w:lang w:val="en-US" w:eastAsia="fr-FR"/>
              </w:rPr>
            </w:pPr>
          </w:p>
          <w:p w14:paraId="4645478A" w14:textId="57BF567F" w:rsidR="001C7350" w:rsidRPr="004541A6" w:rsidRDefault="004541A6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>
              <w:rPr>
                <w:lang w:eastAsia="fr-FR"/>
              </w:rPr>
              <w:t>Add star</w:t>
            </w:r>
            <w:r w:rsidR="00316F96">
              <w:rPr>
                <w:lang w:eastAsia="fr-FR"/>
              </w:rPr>
              <w:t>t</w:t>
            </w:r>
            <w:r>
              <w:rPr>
                <w:lang w:eastAsia="fr-FR"/>
              </w:rPr>
              <w:t>ing of t_T3445Min</w:t>
            </w:r>
          </w:p>
          <w:p w14:paraId="1FA58D64" w14:textId="77777777" w:rsidR="008F59C9" w:rsidRPr="004541A6" w:rsidRDefault="008F59C9" w:rsidP="008F59C9">
            <w:pPr>
              <w:spacing w:after="0"/>
              <w:rPr>
                <w:rFonts w:cs="Arial"/>
                <w:lang w:val="en-US" w:eastAsia="fr-FR"/>
              </w:rPr>
            </w:pPr>
          </w:p>
          <w:p w14:paraId="6AD64F99" w14:textId="2087CF04" w:rsidR="001C7350" w:rsidRDefault="001C7350" w:rsidP="001C735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fr-FR"/>
              </w:rPr>
            </w:pPr>
            <w:r w:rsidRPr="004541A6">
              <w:rPr>
                <w:noProof/>
                <w:lang w:eastAsia="fr-FR"/>
              </w:rPr>
              <w:t>T34</w:t>
            </w:r>
            <w:r w:rsidR="004541A6">
              <w:rPr>
                <w:noProof/>
                <w:lang w:eastAsia="fr-FR"/>
              </w:rPr>
              <w:t>12</w:t>
            </w:r>
            <w:r w:rsidRPr="004541A6">
              <w:rPr>
                <w:noProof/>
                <w:lang w:eastAsia="fr-FR"/>
              </w:rPr>
              <w:t xml:space="preserve"> timer started after step 67.</w:t>
            </w:r>
          </w:p>
          <w:p w14:paraId="147B6C82" w14:textId="77777777" w:rsidR="004541A6" w:rsidRPr="004541A6" w:rsidRDefault="004541A6" w:rsidP="004541A6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6505B40" w14:textId="77777777" w:rsidR="00B404B1" w:rsidRDefault="001140B5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lang w:eastAsia="fr-FR"/>
              </w:rPr>
              <w:t>Use template</w:t>
            </w:r>
            <w:r w:rsidR="003253A8" w:rsidRPr="004541A6">
              <w:rPr>
                <w:lang w:eastAsia="fr-FR"/>
              </w:rPr>
              <w:t xml:space="preserve"> </w:t>
            </w:r>
            <w:proofErr w:type="spellStart"/>
            <w:r w:rsidR="001C7350" w:rsidRPr="004541A6">
              <w:rPr>
                <w:rFonts w:cs="Arial"/>
                <w:lang w:val="en-US" w:eastAsia="fr-FR"/>
              </w:rPr>
              <w:t>cs_GprsTimer_tv</w:t>
            </w:r>
            <w:proofErr w:type="spellEnd"/>
            <w:r w:rsidRPr="004541A6">
              <w:rPr>
                <w:rFonts w:cs="Arial"/>
                <w:lang w:val="en-US" w:eastAsia="fr-FR"/>
              </w:rPr>
              <w:t xml:space="preserve"> for T3412 ins TRACKING AREA UPDATE ACCEPT message</w:t>
            </w:r>
          </w:p>
          <w:p w14:paraId="43C9693C" w14:textId="77777777" w:rsidR="00B404B1" w:rsidRPr="00B404B1" w:rsidRDefault="00B404B1" w:rsidP="00B404B1">
            <w:pPr>
              <w:pStyle w:val="ListParagraph"/>
              <w:rPr>
                <w:rFonts w:cs="Arial"/>
                <w:lang w:val="en-US" w:eastAsia="fr-FR"/>
              </w:rPr>
            </w:pPr>
          </w:p>
          <w:p w14:paraId="55C3EA5F" w14:textId="3AB0B836" w:rsidR="001C7350" w:rsidRDefault="00B404B1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 xml:space="preserve">Pass NW feature support into </w:t>
            </w:r>
            <w:proofErr w:type="spellStart"/>
            <w:r>
              <w:rPr>
                <w:rFonts w:cs="Arial"/>
                <w:lang w:val="en-US" w:eastAsia="fr-FR"/>
              </w:rPr>
              <w:t>f_EUTRA_</w:t>
            </w:r>
            <w:proofErr w:type="gramStart"/>
            <w:r>
              <w:rPr>
                <w:rFonts w:cs="Arial"/>
                <w:lang w:val="en-US" w:eastAsia="fr-FR"/>
              </w:rPr>
              <w:t>TrackingAreaUpdate</w:t>
            </w:r>
            <w:proofErr w:type="spellEnd"/>
            <w:r>
              <w:rPr>
                <w:rFonts w:cs="Arial"/>
                <w:lang w:val="en-US" w:eastAsia="fr-FR"/>
              </w:rPr>
              <w:t>(</w:t>
            </w:r>
            <w:proofErr w:type="gramEnd"/>
            <w:r>
              <w:rPr>
                <w:rFonts w:cs="Arial"/>
                <w:lang w:val="en-US" w:eastAsia="fr-FR"/>
              </w:rPr>
              <w:t>) indicating support of emergency bearer services, see change 2.4</w:t>
            </w:r>
            <w:r w:rsidR="001140B5" w:rsidRPr="004541A6">
              <w:rPr>
                <w:rFonts w:cs="Arial"/>
                <w:lang w:val="en-US" w:eastAsia="fr-FR"/>
              </w:rPr>
              <w:t xml:space="preserve"> </w:t>
            </w:r>
          </w:p>
          <w:p w14:paraId="2CCD19C2" w14:textId="36FB7568" w:rsidR="00F916B6" w:rsidRPr="002C16A0" w:rsidRDefault="00F916B6" w:rsidP="002C16A0">
            <w:pPr>
              <w:spacing w:after="0"/>
              <w:rPr>
                <w:rFonts w:cs="Arial"/>
                <w:lang w:val="en-US" w:eastAsia="fr-FR"/>
              </w:rPr>
            </w:pPr>
          </w:p>
          <w:p w14:paraId="0EC421B3" w14:textId="38DD3B3B" w:rsidR="001C7350" w:rsidRPr="004541A6" w:rsidRDefault="00EE0A4C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Corre</w:t>
            </w:r>
            <w:r w:rsidR="004541A6" w:rsidRPr="004541A6">
              <w:rPr>
                <w:rFonts w:cs="Arial"/>
                <w:lang w:val="en-US" w:eastAsia="fr-FR"/>
              </w:rPr>
              <w:t>ct security status for steps 72 and 73</w:t>
            </w:r>
          </w:p>
          <w:p w14:paraId="13C019EA" w14:textId="77777777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</w:p>
          <w:p w14:paraId="0E13B923" w14:textId="77777777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</w:p>
          <w:p w14:paraId="58032935" w14:textId="182EF9D2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  <w:proofErr w:type="gramStart"/>
            <w:r w:rsidRPr="004541A6">
              <w:rPr>
                <w:rFonts w:cs="Arial"/>
                <w:b/>
                <w:bCs/>
                <w:lang w:val="en-US" w:eastAsia="fr-FR"/>
              </w:rPr>
              <w:t>Note</w:t>
            </w:r>
            <w:r w:rsidRPr="004541A6">
              <w:rPr>
                <w:rFonts w:cs="Arial"/>
                <w:lang w:val="en-US" w:eastAsia="fr-FR"/>
              </w:rPr>
              <w:t xml:space="preserve"> :</w:t>
            </w:r>
            <w:proofErr w:type="gramEnd"/>
            <w:r w:rsidRPr="004541A6">
              <w:rPr>
                <w:rFonts w:cs="Arial"/>
                <w:lang w:val="en-US" w:eastAsia="fr-FR"/>
              </w:rPr>
              <w:t xml:space="preserve"> A prose CR on 36.523-1 associated with changes 2</w:t>
            </w:r>
            <w:r w:rsidR="000C3A8B">
              <w:rPr>
                <w:rFonts w:cs="Arial"/>
                <w:lang w:val="en-US" w:eastAsia="fr-FR"/>
              </w:rPr>
              <w:t xml:space="preserve">, </w:t>
            </w:r>
            <w:r w:rsidR="003C72AE" w:rsidRPr="004541A6">
              <w:rPr>
                <w:rFonts w:cs="Arial"/>
                <w:lang w:val="en-US" w:eastAsia="fr-FR"/>
              </w:rPr>
              <w:t>3</w:t>
            </w:r>
            <w:r w:rsidR="00B404B1">
              <w:rPr>
                <w:rFonts w:cs="Arial"/>
                <w:lang w:val="en-US" w:eastAsia="fr-FR"/>
              </w:rPr>
              <w:t xml:space="preserve"> and 8</w:t>
            </w:r>
            <w:r w:rsidRPr="004541A6">
              <w:rPr>
                <w:rFonts w:cs="Arial"/>
                <w:lang w:val="en-US" w:eastAsia="fr-FR"/>
              </w:rPr>
              <w:t xml:space="preserve"> will be raised at RAN5#96.</w:t>
            </w:r>
          </w:p>
        </w:tc>
      </w:tr>
      <w:tr w:rsidR="001C7350" w14:paraId="3544B033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2EF1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82FB" w14:textId="535987E9" w:rsidR="001C7350" w:rsidRDefault="001C7350">
            <w:pPr>
              <w:spacing w:after="0"/>
              <w:rPr>
                <w:rFonts w:cs="Arial"/>
                <w:lang w:val="en-US" w:eastAsia="fr-FR"/>
              </w:rPr>
            </w:pPr>
            <w:r w:rsidRPr="0085653F">
              <w:rPr>
                <w:lang w:eastAsia="fr-FR"/>
              </w:rPr>
              <w:t xml:space="preserve"> </w:t>
            </w:r>
            <w:proofErr w:type="spellStart"/>
            <w:r w:rsidRPr="0085653F">
              <w:rPr>
                <w:rFonts w:cs="Arial"/>
                <w:lang w:val="en-US" w:eastAsia="fr-FR"/>
              </w:rPr>
              <w:t>IMS_ECall.ttcn</w:t>
            </w:r>
            <w:proofErr w:type="spellEnd"/>
          </w:p>
        </w:tc>
      </w:tr>
      <w:tr w:rsidR="001C7350" w14:paraId="167BEE7D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6647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6BC9" w14:textId="11D6A8EF" w:rsidR="001C7350" w:rsidRDefault="00D84B21">
            <w:pPr>
              <w:rPr>
                <w:lang w:eastAsia="fr-FR"/>
              </w:rPr>
            </w:pPr>
            <w:r w:rsidRPr="00D84B21">
              <w:rPr>
                <w:rFonts w:cs="Arial"/>
                <w:highlight w:val="red"/>
                <w:lang w:val="en-US" w:eastAsia="ja-JP"/>
              </w:rPr>
              <w:t>Not needed   See cover page.</w:t>
            </w:r>
          </w:p>
        </w:tc>
      </w:tr>
    </w:tbl>
    <w:p w14:paraId="2B78FD8A" w14:textId="77777777" w:rsidR="001C7350" w:rsidRDefault="001C7350" w:rsidP="001C7350"/>
    <w:p w14:paraId="5BA35F96" w14:textId="77777777" w:rsidR="001C7350" w:rsidRDefault="001C7350" w:rsidP="001C7350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Before change</w:t>
      </w:r>
    </w:p>
    <w:p w14:paraId="2596F02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fl_TC_11_3_2_</w:t>
      </w:r>
      <w:proofErr w:type="gramStart"/>
      <w:r>
        <w:rPr>
          <w:rFonts w:ascii="Consolas" w:eastAsia="SimSun" w:hAnsi="Consolas" w:cs="Consolas"/>
          <w:sz w:val="16"/>
          <w:szCs w:val="16"/>
        </w:rPr>
        <w:t>Body(</w:t>
      </w:r>
      <w:proofErr w:type="gram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2A871EB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1CB349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GutiParameters_Type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v_Guti1</w:t>
      </w:r>
      <w:proofErr w:type="gramStart"/>
      <w:r>
        <w:rPr>
          <w:rFonts w:ascii="Consolas" w:eastAsia="SimSun" w:hAnsi="Consolas" w:cs="Consolas"/>
          <w:sz w:val="16"/>
          <w:szCs w:val="16"/>
        </w:rPr>
        <w:t>Params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f_EUTRA_CellInfo_GetGuti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5148B6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EUTRA_SecurityParams_Type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SecurityParams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f_EUTRA_Security_Get</w:t>
      </w:r>
      <w:proofErr w:type="spellEnd"/>
      <w:r>
        <w:rPr>
          <w:rFonts w:ascii="Consolas" w:eastAsia="SimSun" w:hAnsi="Consolas" w:cs="Consolas"/>
          <w:sz w:val="16"/>
          <w:szCs w:val="16"/>
        </w:rPr>
        <w:t>();</w:t>
      </w:r>
    </w:p>
    <w:p w14:paraId="2033C5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ProcedureTransactionIdentifier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</w:t>
      </w:r>
      <w:proofErr w:type="gramStart"/>
      <w:r>
        <w:rPr>
          <w:rFonts w:ascii="Consolas" w:eastAsia="SimSun" w:hAnsi="Consolas" w:cs="Consolas"/>
          <w:sz w:val="16"/>
          <w:szCs w:val="16"/>
        </w:rPr>
        <w:t>TI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>
        <w:rPr>
          <w:rFonts w:ascii="Consolas" w:eastAsia="SimSun" w:hAnsi="Consolas" w:cs="Consolas"/>
          <w:sz w:val="16"/>
          <w:szCs w:val="16"/>
        </w:rPr>
        <w:t>= '01'O;</w:t>
      </w:r>
    </w:p>
    <w:p w14:paraId="7D223CB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APNandPCOs_Type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258092A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>
        <w:rPr>
          <w:rFonts w:ascii="Consolas" w:eastAsia="SimSun" w:hAnsi="Consolas" w:cs="Consolas"/>
          <w:sz w:val="16"/>
          <w:szCs w:val="16"/>
        </w:rPr>
        <w:t>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omit;</w:t>
      </w:r>
    </w:p>
    <w:p w14:paraId="5087A7E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>
        <w:rPr>
          <w:rFonts w:ascii="Consolas" w:eastAsia="SimSun" w:hAnsi="Consolas" w:cs="Consolas"/>
          <w:sz w:val="16"/>
          <w:szCs w:val="16"/>
        </w:rPr>
        <w:t>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PcoToUE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omit;</w:t>
      </w:r>
    </w:p>
    <w:p w14:paraId="7F4207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PDN_Index_Type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PdnIndex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f_EUTRA_InitialRegistrationPdnIndex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firstPDN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338528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v_T3412</w:t>
      </w:r>
      <w:proofErr w:type="gramStart"/>
      <w:r>
        <w:rPr>
          <w:rFonts w:ascii="Consolas" w:eastAsia="SimSun" w:hAnsi="Consolas" w:cs="Consolas"/>
          <w:sz w:val="16"/>
          <w:szCs w:val="16"/>
        </w:rPr>
        <w:t>Value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cs_GprsTimer_v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('010'B, '11111'B);</w:t>
      </w:r>
      <w:r>
        <w:rPr>
          <w:rFonts w:ascii="Consolas" w:eastAsia="SimSun" w:hAnsi="Consolas" w:cs="Consolas"/>
          <w:sz w:val="16"/>
          <w:szCs w:val="16"/>
        </w:rPr>
        <w:t xml:space="preserve"> //T3412 value = 186 (6 x 31) mins</w:t>
      </w:r>
    </w:p>
    <w:p w14:paraId="42C360C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</w:t>
      </w:r>
      <w:proofErr w:type="spellStart"/>
      <w:r>
        <w:rPr>
          <w:rFonts w:ascii="Consolas" w:eastAsia="SimSun" w:hAnsi="Consolas" w:cs="Consolas"/>
          <w:sz w:val="16"/>
          <w:szCs w:val="16"/>
        </w:rPr>
        <w:t>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f_GetAdditionalUpdateType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();</w:t>
      </w:r>
    </w:p>
    <w:p w14:paraId="5C65B58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NAS_AttDetValue_Type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44F1A4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NAS_MSG_Indication_Type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054965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boolean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v_T3445Min_</w:t>
      </w:r>
      <w:proofErr w:type="gramStart"/>
      <w:r>
        <w:rPr>
          <w:rFonts w:ascii="Consolas" w:eastAsia="SimSun" w:hAnsi="Consolas" w:cs="Consolas"/>
          <w:sz w:val="16"/>
          <w:szCs w:val="16"/>
        </w:rPr>
        <w:t>elapsed :</w:t>
      </w:r>
      <w:proofErr w:type="gramEnd"/>
      <w:r>
        <w:rPr>
          <w:rFonts w:ascii="Consolas" w:eastAsia="SimSun" w:hAnsi="Consolas" w:cs="Consolas"/>
          <w:sz w:val="16"/>
          <w:szCs w:val="16"/>
        </w:rPr>
        <w:t>= false;</w:t>
      </w:r>
    </w:p>
    <w:p w14:paraId="6BCBFD0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float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EcallDeregisteredInactive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60.0;</w:t>
      </w:r>
    </w:p>
    <w:p w14:paraId="0BB7740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t_T3412</w:t>
      </w:r>
      <w:proofErr w:type="gramStart"/>
      <w:r>
        <w:rPr>
          <w:rFonts w:ascii="Consolas" w:eastAsia="SimSun" w:hAnsi="Consolas" w:cs="Consolas"/>
          <w:sz w:val="16"/>
          <w:szCs w:val="16"/>
        </w:rPr>
        <w:t>Max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f_EUTRA_SetTimerToleranceMax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11160.0); // 186 minutes</w:t>
      </w:r>
    </w:p>
    <w:p w14:paraId="17E9F82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</w:t>
      </w:r>
      <w:proofErr w:type="gramStart"/>
      <w:r>
        <w:rPr>
          <w:rFonts w:ascii="Consolas" w:eastAsia="SimSun" w:hAnsi="Consolas" w:cs="Consolas"/>
          <w:sz w:val="16"/>
          <w:szCs w:val="16"/>
        </w:rPr>
        <w:t>Max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f_EUTRA_SetTimerToleranceMax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43200.0); // 12 hours</w:t>
      </w:r>
    </w:p>
    <w:p w14:paraId="05E17C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</w:t>
      </w:r>
      <w:proofErr w:type="gramStart"/>
      <w:r>
        <w:rPr>
          <w:rFonts w:ascii="Consolas" w:eastAsia="SimSun" w:hAnsi="Consolas" w:cs="Consolas"/>
          <w:sz w:val="16"/>
          <w:szCs w:val="16"/>
        </w:rPr>
        <w:t>Min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f_EUTRA_SetTimerToleranceMin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43200.0); // 12 hours</w:t>
      </w:r>
    </w:p>
    <w:p w14:paraId="367625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D9C596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f_EUTRA_MobileInfo_SetNetworkFeatureSupport(cs_EPS_NwkFtSup_IMSVoice_EMCBS); // @sic R5s180648 sic@ emergency bearer services in S1 mode and IMS voice over PS session in S1 mode are supported</w:t>
      </w:r>
    </w:p>
    <w:p w14:paraId="221E1C2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82BFC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A7856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is switched on.</w:t>
      </w:r>
    </w:p>
    <w:p w14:paraId="05966CE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f_EUTRA_SwitchOnUEandStartIP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76DDA7F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80E5A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BF7F3F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// Wait for 60s for the UE to enter EMM-</w:t>
      </w:r>
      <w:proofErr w:type="spellStart"/>
      <w:r>
        <w:rPr>
          <w:rFonts w:ascii="Consolas" w:eastAsia="SimSun" w:hAnsi="Consolas" w:cs="Consolas"/>
          <w:sz w:val="16"/>
          <w:szCs w:val="16"/>
        </w:rPr>
        <w:t>DEREGISTERED.eCALL</w:t>
      </w:r>
      <w:proofErr w:type="spellEnd"/>
      <w:r>
        <w:rPr>
          <w:rFonts w:ascii="Consolas" w:eastAsia="SimSun" w:hAnsi="Consolas" w:cs="Consolas"/>
          <w:sz w:val="16"/>
          <w:szCs w:val="16"/>
        </w:rPr>
        <w:t>-INACTIVE state</w:t>
      </w:r>
    </w:p>
    <w:p w14:paraId="5256331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f_Delay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v_EcallDeregisteredInactive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4FF2478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CAEE7E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D0344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An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to URI for test service is initiated.</w:t>
      </w:r>
    </w:p>
    <w:p w14:paraId="017871A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f_UT_</w:t>
      </w:r>
      <w:proofErr w:type="gramStart"/>
      <w:r>
        <w:rPr>
          <w:rFonts w:ascii="Consolas" w:eastAsia="SimSun" w:hAnsi="Consolas" w:cs="Consolas"/>
          <w:sz w:val="16"/>
          <w:szCs w:val="16"/>
        </w:rPr>
        <w:t>InitiateECall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UT, TEST);</w:t>
      </w:r>
    </w:p>
    <w:p w14:paraId="04ABB0B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9A708B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280533B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6A9DE40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4"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6418D4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the UE sends an ATTACH REQUEST message with a PDN CONNECTIVITY REQUEST message to request PDN connectivity to the default PDN. EPS attach type = "combined EPS/IMSI attach"?</w:t>
      </w:r>
    </w:p>
    <w:p w14:paraId="5BD5A12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f_EUTRA_RRCConnectionSetupComplete_Def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D933BA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cr_508_</w:t>
      </w:r>
      <w:proofErr w:type="gramStart"/>
      <w:r>
        <w:rPr>
          <w:rFonts w:ascii="Consolas" w:eastAsia="SimSun" w:hAnsi="Consolas" w:cs="Consolas"/>
          <w:sz w:val="16"/>
          <w:szCs w:val="16"/>
        </w:rPr>
        <w:t>RRCConnectionSetupComplete(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>, ?),</w:t>
      </w:r>
    </w:p>
    <w:p w14:paraId="0463D5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cr_NAS_</w:t>
      </w:r>
      <w:proofErr w:type="gramStart"/>
      <w:r>
        <w:rPr>
          <w:rFonts w:ascii="Consolas" w:eastAsia="SimSun" w:hAnsi="Consolas" w:cs="Consolas"/>
          <w:sz w:val="16"/>
          <w:szCs w:val="16"/>
        </w:rPr>
        <w:t>IndicationWithPiggybacking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tsc_SHT_NoSecurityProtection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tsc_SHT_IntegrityProtected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0500729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cr_508_ATTACH_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tsc_EAttachType_Combined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7D38240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6DCBFE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cr_508_PDN_CONNECTIVITY_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tsc_PdnRequest_InitialAttach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45FC11D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</w:t>
      </w:r>
      <w:proofErr w:type="gramStart"/>
      <w:r>
        <w:rPr>
          <w:rFonts w:ascii="Consolas" w:eastAsia="SimSun" w:hAnsi="Consolas" w:cs="Consolas"/>
          <w:sz w:val="16"/>
          <w:szCs w:val="16"/>
        </w:rPr>
        <w:t>GetPdnType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))));</w:t>
      </w:r>
    </w:p>
    <w:p w14:paraId="724429B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C00FA1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4");</w:t>
      </w:r>
    </w:p>
    <w:p w14:paraId="0C872F9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393917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</w:t>
      </w:r>
      <w:proofErr w:type="gramStart"/>
      <w:r>
        <w:rPr>
          <w:rFonts w:ascii="Consolas" w:eastAsia="SimSun" w:hAnsi="Consolas" w:cs="Consolas"/>
          <w:sz w:val="16"/>
          <w:szCs w:val="16"/>
        </w:rPr>
        <w:t>TI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v_NasInd.Pdu.PiggybackedPduList[0].Msg.pDN_CONNECTIVITY_REQUEST.procedureTransactionIdentifier;</w:t>
      </w:r>
    </w:p>
    <w:p w14:paraId="5E5422C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v_SecurityParams.NAS_</w:t>
      </w:r>
      <w:proofErr w:type="gramStart"/>
      <w:r>
        <w:rPr>
          <w:rFonts w:ascii="Consolas" w:eastAsia="SimSun" w:hAnsi="Consolas" w:cs="Consolas"/>
          <w:sz w:val="16"/>
          <w:szCs w:val="16"/>
        </w:rPr>
        <w:t>SecurityCap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f_EUTRA_NB_FillNAS_SecurityCapability(v_NasInd.Pdu.Msg.aTTACH_REQUEST);</w:t>
      </w:r>
    </w:p>
    <w:p w14:paraId="5CC6919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f_EUTRA_Security_Set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>
        <w:rPr>
          <w:rFonts w:ascii="Consolas" w:eastAsia="SimSun" w:hAnsi="Consolas" w:cs="Consolas"/>
          <w:sz w:val="16"/>
          <w:szCs w:val="16"/>
        </w:rPr>
        <w:t xml:space="preserve">( </w:t>
      </w:r>
      <w:proofErr w:type="spellStart"/>
      <w:r>
        <w:rPr>
          <w:rFonts w:ascii="Consolas" w:eastAsia="SimSun" w:hAnsi="Consolas" w:cs="Consolas"/>
          <w:sz w:val="16"/>
          <w:szCs w:val="16"/>
        </w:rPr>
        <w:t>v</w:t>
      </w:r>
      <w:proofErr w:type="gramEnd"/>
      <w:r>
        <w:rPr>
          <w:rFonts w:ascii="Consolas" w:eastAsia="SimSun" w:hAnsi="Consolas" w:cs="Consolas"/>
          <w:sz w:val="16"/>
          <w:szCs w:val="16"/>
        </w:rPr>
        <w:t>_SecurityParams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);//Saving security parameters</w:t>
      </w:r>
    </w:p>
    <w:p w14:paraId="48CD412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0548439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5-13"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055BE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5-13 of the generic procedure for UE registration specified in TS 36.508 subclause 4.5.2.3 are performed.</w:t>
      </w:r>
    </w:p>
    <w:p w14:paraId="348BCBA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APNandPCOs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f_EUTRA_InitialRegistration_Step5_13(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STATE2_IDLEUPDATE, </w:t>
      </w:r>
      <w:proofErr w:type="spellStart"/>
      <w:r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721132F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8DD116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v_NasInd.Pdu.PiggybackedPduList[0].Msg.pDN_CONNECTIVITY_REQUEST.protocolConfigurationOptions;</w:t>
      </w:r>
    </w:p>
    <w:p w14:paraId="73F0CC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>
        <w:rPr>
          <w:rFonts w:ascii="Consolas" w:eastAsia="SimSun" w:hAnsi="Consolas" w:cs="Consolas"/>
          <w:sz w:val="16"/>
          <w:szCs w:val="16"/>
        </w:rPr>
        <w:t>isvalue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v_APNandPCOs.protocolConfigurationOptions</w:t>
      </w:r>
      <w:proofErr w:type="spellEnd"/>
      <w:r>
        <w:rPr>
          <w:rFonts w:ascii="Consolas" w:eastAsia="SimSun" w:hAnsi="Consolas" w:cs="Consolas"/>
          <w:sz w:val="16"/>
          <w:szCs w:val="16"/>
        </w:rPr>
        <w:t>)) {</w:t>
      </w:r>
    </w:p>
    <w:p w14:paraId="77F237E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v_APNandPCOs.protocolConfigurationOptions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22584FF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0FFD0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PcoToUE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f_GetDefaultProtocolConfigOptions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v_PcoFromUE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v_PdnIndex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60ECCE4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7B349D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424D68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14-15"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44805C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transmits an ATTACH ACCEPT message with the ACTIVATE DEFAULT EPS BEARER CONTEXT REQUEST message and SS assigns value of 186 minutes for the timer T3412.</w:t>
      </w:r>
    </w:p>
    <w:p w14:paraId="5A12E80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f_EUTRA_InitialRegistration_Step14_15(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25D3A7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NORMAL,</w:t>
      </w:r>
    </w:p>
    <w:p w14:paraId="6D99288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NasInd.Pdu.Msg.aTTACH</w:t>
      </w:r>
      <w:proofErr w:type="gramEnd"/>
      <w:r>
        <w:rPr>
          <w:rFonts w:ascii="Consolas" w:eastAsia="SimSun" w:hAnsi="Consolas" w:cs="Consolas"/>
          <w:sz w:val="16"/>
          <w:szCs w:val="16"/>
        </w:rPr>
        <w:t>_REQUEST.addUpdateType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7B54E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v_EPS_TI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7195A91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f_CheckPCOforIPallocationViaNas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v_PcoFromUE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158498D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v_PcoToUE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1AE8670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v_APNandPCOs.accessPointName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0C4E86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v_T3412</w:t>
      </w:r>
      <w:proofErr w:type="gramStart"/>
      <w:r>
        <w:rPr>
          <w:rFonts w:ascii="Consolas" w:eastAsia="SimSun" w:hAnsi="Consolas" w:cs="Consolas"/>
          <w:sz w:val="16"/>
          <w:szCs w:val="16"/>
        </w:rPr>
        <w:t>Value);/</w:t>
      </w:r>
      <w:proofErr w:type="gramEnd"/>
      <w:r>
        <w:rPr>
          <w:rFonts w:ascii="Consolas" w:eastAsia="SimSun" w:hAnsi="Consolas" w:cs="Consolas"/>
          <w:sz w:val="16"/>
          <w:szCs w:val="16"/>
        </w:rPr>
        <w:t>/ 186 minutes</w:t>
      </w:r>
    </w:p>
    <w:p w14:paraId="7D14C37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09B4C0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16-18b1"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0BF767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16-18b1 of the generic procedure for UE registration specified in TS 36.508 subclause 4.5.2.3 are performed.</w:t>
      </w:r>
    </w:p>
    <w:p w14:paraId="4C2F89B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6C41CC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f_EUTRA_InitialRegistration_Step16_18b1(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3C920DE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A2B8B6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19"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38F519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UE transmits a </w:t>
      </w:r>
      <w:proofErr w:type="spellStart"/>
      <w:r>
        <w:rPr>
          <w:rFonts w:ascii="Consolas" w:eastAsia="SimSun" w:hAnsi="Consolas" w:cs="Consolas"/>
          <w:sz w:val="16"/>
          <w:szCs w:val="16"/>
        </w:rPr>
        <w:t>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message with ' </w:t>
      </w:r>
      <w:proofErr w:type="spellStart"/>
      <w:r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>
        <w:rPr>
          <w:rFonts w:ascii="Consolas" w:eastAsia="SimSun" w:hAnsi="Consolas" w:cs="Consolas"/>
          <w:sz w:val="16"/>
          <w:szCs w:val="16"/>
        </w:rPr>
        <w:t>' set to '</w:t>
      </w:r>
      <w:proofErr w:type="spellStart"/>
      <w:r>
        <w:rPr>
          <w:rFonts w:ascii="Consolas" w:eastAsia="SimSun" w:hAnsi="Consolas" w:cs="Consolas"/>
          <w:sz w:val="16"/>
          <w:szCs w:val="16"/>
        </w:rPr>
        <w:t>mo</w:t>
      </w:r>
      <w:proofErr w:type="spellEnd"/>
      <w:r>
        <w:rPr>
          <w:rFonts w:ascii="Consolas" w:eastAsia="SimSun" w:hAnsi="Consolas" w:cs="Consolas"/>
          <w:sz w:val="16"/>
          <w:szCs w:val="16"/>
        </w:rPr>
        <w:t>-Data' '?</w:t>
      </w:r>
    </w:p>
    <w:p w14:paraId="2C392A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20-31"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8204FE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performs Steps 3-14 of the generic test procedure as described in TS 36.508 sub clause 4.5A.6.3</w:t>
      </w:r>
    </w:p>
    <w:p w14:paraId="7AA573B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PTC: Steps 9 to 11 are executed in IMS PTC</w:t>
      </w:r>
    </w:p>
    <w:p w14:paraId="3854C21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f_EUTRA_ServiceRequestAndActivate_SRB2_</w:t>
      </w:r>
      <w:proofErr w:type="gram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DRB(</w:t>
      </w:r>
      <w:proofErr w:type="spellStart"/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 xml:space="preserve">, -, -, -, -, -, -, -, -, false, 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cr_EstablishmentCause_MoData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);    //Steps 3-8</w:t>
      </w:r>
    </w:p>
    <w:p w14:paraId="26A6D66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19");</w:t>
      </w:r>
    </w:p>
    <w:p w14:paraId="697B21E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f_IMS_IPCAN_</w:t>
      </w:r>
      <w:proofErr w:type="gram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SendCoOrdMsg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IMS[tsc_Index_IMS1]);</w:t>
      </w:r>
    </w:p>
    <w:p w14:paraId="33D06C8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5DDFD65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f_EUTRA_ActivateDedicatedEpsBearer_Speech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 //Step 12-14</w:t>
      </w:r>
    </w:p>
    <w:p w14:paraId="6F2FF33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for completion of IMS signalling</w:t>
      </w:r>
    </w:p>
    <w:p w14:paraId="1D929D1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1CA124A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</w:p>
    <w:p w14:paraId="6D0784A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32-36"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47851F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Release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to URI for test service using the generic procedure described in TS 34.229-1 [35] sub clause C.33. @</w:t>
      </w:r>
      <w:proofErr w:type="gramStart"/>
      <w:r>
        <w:rPr>
          <w:rFonts w:ascii="Consolas" w:eastAsia="SimSun" w:hAnsi="Consolas" w:cs="Consolas"/>
          <w:sz w:val="16"/>
          <w:szCs w:val="16"/>
        </w:rPr>
        <w:t>sic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 R5-196019 sic@</w:t>
      </w:r>
    </w:p>
    <w:p w14:paraId="26EDF24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//IMS call has been released.</w:t>
      </w:r>
    </w:p>
    <w:p w14:paraId="1173B34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 // release the call</w:t>
      </w:r>
    </w:p>
    <w:p w14:paraId="1EB19AD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1E8CE63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1E69B9B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f_EUTRA_DeactivateEPS_BearerContext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59061EC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tsc_EpsDedicatedBearerId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5AD7CA2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2374134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37"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714C9C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338DFD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6953927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626B4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start after the end of the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</w:p>
    <w:p w14:paraId="55E76119" w14:textId="6C28CA63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="0063531D"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>t</w:t>
      </w:r>
      <w:r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>_T3412Max.start;</w:t>
      </w:r>
    </w:p>
    <w:p w14:paraId="2884EAAE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t_T3445Max.start;</w:t>
      </w:r>
    </w:p>
    <w:p w14:paraId="0E2BCC96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</w:t>
      </w:r>
    </w:p>
    <w:p w14:paraId="415452E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</w:t>
      </w:r>
      <w:r>
        <w:rPr>
          <w:rFonts w:ascii="Consolas" w:eastAsia="SimSun" w:hAnsi="Consolas" w:cs="Consolas"/>
          <w:sz w:val="16"/>
          <w:szCs w:val="16"/>
        </w:rPr>
        <w:t xml:space="preserve">//@siclog "Step 38"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AFC91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waits 1 minute.</w:t>
      </w:r>
    </w:p>
    <w:p w14:paraId="2661F19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</w:t>
      </w:r>
      <w:proofErr w:type="gramStart"/>
      <w:r>
        <w:rPr>
          <w:rFonts w:ascii="Consolas" w:eastAsia="SimSun" w:hAnsi="Consolas" w:cs="Consolas"/>
          <w:sz w:val="16"/>
          <w:szCs w:val="16"/>
        </w:rPr>
        <w:t>Delay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60.0);</w:t>
      </w:r>
    </w:p>
    <w:p w14:paraId="167DB59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FAB971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39-62"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4CFA97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 to 24 of the generic test procedure for IMS MT speech call specified in TS 36.508 subclause 4.5A.7.3</w:t>
      </w:r>
    </w:p>
    <w:p w14:paraId="4DA513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from function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f_EUTRA_GenericIMS_MT_</w:t>
      </w:r>
      <w:proofErr w:type="gramStart"/>
      <w:r>
        <w:rPr>
          <w:rFonts w:ascii="Consolas" w:eastAsia="SimSun" w:hAnsi="Consolas" w:cs="Consolas"/>
          <w:sz w:val="16"/>
          <w:szCs w:val="16"/>
        </w:rPr>
        <w:t>SpeechCall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50FA087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f_EUTRA_RbEst_Def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 //Steps 1-8</w:t>
      </w:r>
    </w:p>
    <w:p w14:paraId="2323C53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</w:t>
      </w:r>
    </w:p>
    <w:p w14:paraId="2E520F8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 // Steps 9 to 12 are executed in IMS PTC</w:t>
      </w:r>
    </w:p>
    <w:p w14:paraId="1D2B40A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steps 1-4 have been done</w:t>
      </w:r>
    </w:p>
    <w:p w14:paraId="1F5C3BD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30711DB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E8D070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f_EUTRA_ActivateDedicatedEpsBearer_</w:t>
      </w:r>
      <w:proofErr w:type="gramStart"/>
      <w:r>
        <w:rPr>
          <w:rFonts w:ascii="Consolas" w:eastAsia="SimSun" w:hAnsi="Consolas" w:cs="Consolas"/>
          <w:sz w:val="16"/>
          <w:szCs w:val="16"/>
        </w:rPr>
        <w:t>Speech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 -, -, -, true);</w:t>
      </w:r>
    </w:p>
    <w:p w14:paraId="0353C82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62");</w:t>
      </w:r>
    </w:p>
    <w:p w14:paraId="403238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1B1CA1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63-66"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CA24E3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Generic test procedure for MT release of IMS call as described in annex C.33 of TS 34.229-1 [35] takes place.</w:t>
      </w:r>
    </w:p>
    <w:p w14:paraId="799F4B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6F205E4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7CD3EC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MT release has happened</w:t>
      </w:r>
    </w:p>
    <w:p w14:paraId="27EE3DA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79C0C01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7296B6B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f_EUTRA_DeactivateEPS_BearerContext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1AED059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tsc_EpsDedicatedBearerId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11FB59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29ADF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67"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A89DF7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564DF60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07E332D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2216D7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alt {</w:t>
      </w:r>
    </w:p>
    <w:p w14:paraId="4770690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68"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E794D3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TRACKING AREA UPDATE REQUEST message at the expiry of T3412 periodically for every 186 minutes and remains registered until T3445 expires?</w:t>
      </w:r>
    </w:p>
    <w:p w14:paraId="4E9408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69"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017085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transmits a TRACKING AREA UPDATE ACCEPT message.</w:t>
      </w:r>
    </w:p>
    <w:p w14:paraId="2EA6E1E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70"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334D93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UE sends TRACKING AREA UPDATE COMPLETE message.</w:t>
      </w:r>
    </w:p>
    <w:p w14:paraId="2D7D263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52EBCC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releases the RRC connection.</w:t>
      </w:r>
    </w:p>
    <w:p w14:paraId="5D0DFB9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</w:t>
      </w:r>
      <w:proofErr w:type="spellStart"/>
      <w:r>
        <w:rPr>
          <w:rFonts w:ascii="Consolas" w:eastAsia="SimSun" w:hAnsi="Consolas" w:cs="Consolas"/>
          <w:sz w:val="16"/>
          <w:szCs w:val="16"/>
        </w:rPr>
        <w:t>SRB.check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Start"/>
      <w:r>
        <w:rPr>
          <w:rFonts w:ascii="Consolas" w:eastAsia="SimSun" w:hAnsi="Consolas" w:cs="Consolas"/>
          <w:sz w:val="16"/>
          <w:szCs w:val="16"/>
        </w:rPr>
        <w:t>receive(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car_SRB0_RrcPdu_IND(?, </w:t>
      </w:r>
      <w:proofErr w:type="spellStart"/>
      <w:r>
        <w:rPr>
          <w:rFonts w:ascii="Consolas" w:eastAsia="SimSun" w:hAnsi="Consolas" w:cs="Consolas"/>
          <w:sz w:val="16"/>
          <w:szCs w:val="16"/>
        </w:rPr>
        <w:t>cr_RRCConnectionRequest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>)))) {</w:t>
      </w:r>
    </w:p>
    <w:p w14:paraId="7C7A622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TrackingAreaUpdate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tsc_EpsUpdate_Periodic</w:t>
      </w:r>
      <w:proofErr w:type="spellEnd"/>
      <w:r>
        <w:rPr>
          <w:rFonts w:ascii="Consolas" w:eastAsia="SimSun" w:hAnsi="Consolas" w:cs="Consolas"/>
          <w:sz w:val="16"/>
          <w:szCs w:val="16"/>
        </w:rPr>
        <w:t>, -, -, v_T3412Value);</w:t>
      </w:r>
    </w:p>
    <w:p w14:paraId="7E14E4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68");</w:t>
      </w:r>
    </w:p>
    <w:p w14:paraId="029F9273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r w:rsidRPr="002E3FB7">
        <w:rPr>
          <w:rFonts w:ascii="Consolas" w:eastAsia="SimSun" w:hAnsi="Consolas" w:cs="Consolas"/>
          <w:sz w:val="16"/>
          <w:szCs w:val="16"/>
          <w:highlight w:val="lightGray"/>
          <w:lang w:val="de-DE"/>
        </w:rPr>
        <w:t>t_T3412Max.start;</w:t>
      </w:r>
    </w:p>
    <w:p w14:paraId="3EC1EF5D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repeat;</w:t>
      </w:r>
    </w:p>
    <w:p w14:paraId="3108955C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}</w:t>
      </w:r>
    </w:p>
    <w:p w14:paraId="3156BB58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[] t_T3412Max.timeout {</w:t>
      </w:r>
    </w:p>
    <w:p w14:paraId="675DFF6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68 - TAU expected was not received in time");</w:t>
      </w:r>
    </w:p>
    <w:p w14:paraId="1C1BE37E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}</w:t>
      </w:r>
    </w:p>
    <w:p w14:paraId="74F320C7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[] t_T3445Min.timeout {</w:t>
      </w:r>
    </w:p>
    <w:p w14:paraId="2E3D617D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v_T3445Min_elapsed := true;</w:t>
      </w:r>
    </w:p>
    <w:p w14:paraId="03D1C12B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t_T3412Max.stop;</w:t>
      </w:r>
    </w:p>
    <w:p w14:paraId="20EC5069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lastRenderedPageBreak/>
        <w:t xml:space="preserve">        }</w:t>
      </w:r>
    </w:p>
    <w:p w14:paraId="24D5920E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}</w:t>
      </w:r>
    </w:p>
    <w:p w14:paraId="3050E89F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</w:p>
    <w:p w14:paraId="2AF8E4D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v_DetachType :=  f_GetEDetachType(NORMAL);</w:t>
      </w:r>
    </w:p>
    <w:p w14:paraId="296F039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</w:t>
      </w:r>
      <w:r>
        <w:rPr>
          <w:rFonts w:ascii="Consolas" w:eastAsia="SimSun" w:hAnsi="Consolas" w:cs="Consolas"/>
          <w:sz w:val="16"/>
          <w:szCs w:val="16"/>
        </w:rPr>
        <w:t>alt {</w:t>
      </w:r>
    </w:p>
    <w:p w14:paraId="22E96D4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0122A3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DETACH REQUEST message at expiry of T3444?</w:t>
      </w:r>
    </w:p>
    <w:p w14:paraId="03E954C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</w:t>
      </w:r>
      <w:proofErr w:type="spellStart"/>
      <w:r>
        <w:rPr>
          <w:rFonts w:ascii="Consolas" w:eastAsia="SimSun" w:hAnsi="Consolas" w:cs="Consolas"/>
          <w:sz w:val="16"/>
          <w:szCs w:val="16"/>
        </w:rPr>
        <w:t>SRB.check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Start"/>
      <w:r>
        <w:rPr>
          <w:rFonts w:ascii="Consolas" w:eastAsia="SimSun" w:hAnsi="Consolas" w:cs="Consolas"/>
          <w:sz w:val="16"/>
          <w:szCs w:val="16"/>
        </w:rPr>
        <w:t>receive(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car_SRB0_RrcPdu_IND(?, </w:t>
      </w:r>
      <w:proofErr w:type="spellStart"/>
      <w:r>
        <w:rPr>
          <w:rFonts w:ascii="Consolas" w:eastAsia="SimSun" w:hAnsi="Consolas" w:cs="Consolas"/>
          <w:sz w:val="16"/>
          <w:szCs w:val="16"/>
        </w:rPr>
        <w:t>cr_RRCConnectionRequest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>)))) {</w:t>
      </w:r>
    </w:p>
    <w:p w14:paraId="2965E1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f_EUTRA_RRC_ConnEst_DefWithNas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448CE18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BB5F42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?,</w:t>
      </w:r>
    </w:p>
    <w:p w14:paraId="3E6467C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(</w:t>
      </w:r>
      <w:proofErr w:type="spellStart"/>
      <w:r>
        <w:rPr>
          <w:rFonts w:ascii="Consolas" w:eastAsia="SimSun" w:hAnsi="Consolas" w:cs="Consolas"/>
          <w:sz w:val="16"/>
          <w:szCs w:val="16"/>
        </w:rPr>
        <w:t>cr_NAS_</w:t>
      </w:r>
      <w:proofErr w:type="gramStart"/>
      <w:r>
        <w:rPr>
          <w:rFonts w:ascii="Consolas" w:eastAsia="SimSun" w:hAnsi="Consolas" w:cs="Consolas"/>
          <w:sz w:val="16"/>
          <w:szCs w:val="16"/>
        </w:rPr>
        <w:t>Indication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tsc_SHT_IntegrityProtected_Ciphered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CED9DC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cr_508_DETACH_REQUEST_MO</w:t>
      </w:r>
      <w:proofErr w:type="gramStart"/>
      <w:r>
        <w:rPr>
          <w:rFonts w:ascii="Consolas" w:eastAsia="SimSun" w:hAnsi="Consolas" w:cs="Consolas"/>
          <w:sz w:val="16"/>
          <w:szCs w:val="16"/>
        </w:rPr>
        <w:t>(?,</w:t>
      </w:r>
      <w:proofErr w:type="gramEnd"/>
    </w:p>
    <w:p w14:paraId="32C9968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f_GutiParameters2</w:t>
      </w:r>
      <w:proofErr w:type="gramStart"/>
      <w:r>
        <w:rPr>
          <w:rFonts w:ascii="Consolas" w:eastAsia="SimSun" w:hAnsi="Consolas" w:cs="Consolas"/>
          <w:sz w:val="16"/>
          <w:szCs w:val="16"/>
        </w:rPr>
        <w:t>MobileIdentity(</w:t>
      </w:r>
      <w:proofErr w:type="gramEnd"/>
      <w:r>
        <w:rPr>
          <w:rFonts w:ascii="Consolas" w:eastAsia="SimSun" w:hAnsi="Consolas" w:cs="Consolas"/>
          <w:sz w:val="16"/>
          <w:szCs w:val="16"/>
        </w:rPr>
        <w:t>omit, v_Guti1Params),</w:t>
      </w:r>
    </w:p>
    <w:p w14:paraId="7AA0B9B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cr_</w:t>
      </w:r>
      <w:proofErr w:type="gramStart"/>
      <w:r>
        <w:rPr>
          <w:rFonts w:ascii="Consolas" w:eastAsia="SimSun" w:hAnsi="Consolas" w:cs="Consolas"/>
          <w:sz w:val="16"/>
          <w:szCs w:val="16"/>
        </w:rPr>
        <w:t>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( '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0'B, </w:t>
      </w:r>
      <w:proofErr w:type="spellStart"/>
      <w:r>
        <w:rPr>
          <w:rFonts w:ascii="Consolas" w:eastAsia="SimSun" w:hAnsi="Consolas" w:cs="Consolas"/>
          <w:sz w:val="16"/>
          <w:szCs w:val="16"/>
        </w:rPr>
        <w:t>v_DetachType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)))));</w:t>
      </w:r>
    </w:p>
    <w:p w14:paraId="0300B6C9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t_T3445Max.stop;</w:t>
      </w:r>
    </w:p>
    <w:p w14:paraId="4D70FDAF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if  (v_T3445Min_elapsed) {</w:t>
      </w:r>
    </w:p>
    <w:p w14:paraId="02C0F30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72");</w:t>
      </w:r>
    </w:p>
    <w:p w14:paraId="3F39075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 </w:t>
      </w:r>
      <w:proofErr w:type="gramStart"/>
      <w:r>
        <w:rPr>
          <w:rFonts w:ascii="Consolas" w:eastAsia="SimSun" w:hAnsi="Consolas" w:cs="Consolas"/>
          <w:sz w:val="16"/>
          <w:szCs w:val="16"/>
        </w:rPr>
        <w:t>else  {</w:t>
      </w:r>
      <w:proofErr w:type="gramEnd"/>
    </w:p>
    <w:p w14:paraId="09DBC21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72 - DETACH REQUEST expected was received too early");</w:t>
      </w:r>
    </w:p>
    <w:p w14:paraId="4EB0E3C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</w:t>
      </w:r>
    </w:p>
    <w:p w14:paraId="731E84A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//@siclog "Step 73"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4D4128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 The SS responds with DETACH ACCEPT message.</w:t>
      </w:r>
    </w:p>
    <w:p w14:paraId="06D865E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SRB.send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(cas_SRB1_NasPdu_REQ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36C9BE5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cs_TimingInfo_Now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7498A3C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cs_NAS_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tsc_SHT_IntegrityProtected_Ciphered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1ED06A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cs_508_DETACH_ACCEPT)));</w:t>
      </w:r>
    </w:p>
    <w:p w14:paraId="3C90B78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16DDE2F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t_T3445Max.timeout {</w:t>
      </w:r>
    </w:p>
    <w:p w14:paraId="5959735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72 - DETACH REQUEST expected was not received");</w:t>
      </w:r>
    </w:p>
    <w:p w14:paraId="57AB181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59C70BE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441FB06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EBFF87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74"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5AC209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676BD4A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ECA6F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721712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</w:rPr>
        <w:t xml:space="preserve">  }</w:t>
      </w:r>
      <w:r>
        <w:rPr>
          <w:rFonts w:ascii="Consolas" w:eastAsia="SimSun" w:hAnsi="Consolas" w:cs="Consolas"/>
          <w:sz w:val="16"/>
          <w:szCs w:val="16"/>
          <w:lang w:val="pt-BR"/>
        </w:rPr>
        <w:t xml:space="preserve">   </w:t>
      </w:r>
    </w:p>
    <w:p w14:paraId="48FDD23C" w14:textId="77777777" w:rsidR="001C7350" w:rsidRDefault="001C7350" w:rsidP="001C7350"/>
    <w:p w14:paraId="4C771A11" w14:textId="77777777" w:rsidR="001C7350" w:rsidRDefault="001C7350" w:rsidP="001C7350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 change</w:t>
      </w:r>
    </w:p>
    <w:p w14:paraId="102FE8F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fl_TC_11_3_2_</w:t>
      </w:r>
      <w:proofErr w:type="gramStart"/>
      <w:r>
        <w:rPr>
          <w:rFonts w:ascii="Consolas" w:eastAsia="SimSun" w:hAnsi="Consolas" w:cs="Consolas"/>
          <w:sz w:val="16"/>
          <w:szCs w:val="16"/>
        </w:rPr>
        <w:t>Body(</w:t>
      </w:r>
      <w:proofErr w:type="gram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190885E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7705974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GutiParameters_Type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v_Guti1</w:t>
      </w:r>
      <w:proofErr w:type="gramStart"/>
      <w:r>
        <w:rPr>
          <w:rFonts w:ascii="Consolas" w:eastAsia="SimSun" w:hAnsi="Consolas" w:cs="Consolas"/>
          <w:sz w:val="16"/>
          <w:szCs w:val="16"/>
        </w:rPr>
        <w:t>Params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f_EUTRA_CellInfo_GetGuti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C8A61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EUTRA_SecurityParams_Type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SecurityParams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f_EUTRA_Security_Get</w:t>
      </w:r>
      <w:proofErr w:type="spellEnd"/>
      <w:r>
        <w:rPr>
          <w:rFonts w:ascii="Consolas" w:eastAsia="SimSun" w:hAnsi="Consolas" w:cs="Consolas"/>
          <w:sz w:val="16"/>
          <w:szCs w:val="16"/>
        </w:rPr>
        <w:t>();</w:t>
      </w:r>
    </w:p>
    <w:p w14:paraId="53CB67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ProcedureTransactionIdentifier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</w:t>
      </w:r>
      <w:proofErr w:type="gramStart"/>
      <w:r>
        <w:rPr>
          <w:rFonts w:ascii="Consolas" w:eastAsia="SimSun" w:hAnsi="Consolas" w:cs="Consolas"/>
          <w:sz w:val="16"/>
          <w:szCs w:val="16"/>
        </w:rPr>
        <w:t>TI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>
        <w:rPr>
          <w:rFonts w:ascii="Consolas" w:eastAsia="SimSun" w:hAnsi="Consolas" w:cs="Consolas"/>
          <w:sz w:val="16"/>
          <w:szCs w:val="16"/>
        </w:rPr>
        <w:t>= '01'O;</w:t>
      </w:r>
    </w:p>
    <w:p w14:paraId="3D4EB14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APNandPCOs_Type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0EF4D75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>
        <w:rPr>
          <w:rFonts w:ascii="Consolas" w:eastAsia="SimSun" w:hAnsi="Consolas" w:cs="Consolas"/>
          <w:sz w:val="16"/>
          <w:szCs w:val="16"/>
        </w:rPr>
        <w:t>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omit;</w:t>
      </w:r>
    </w:p>
    <w:p w14:paraId="61F56AC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>
        <w:rPr>
          <w:rFonts w:ascii="Consolas" w:eastAsia="SimSun" w:hAnsi="Consolas" w:cs="Consolas"/>
          <w:sz w:val="16"/>
          <w:szCs w:val="16"/>
        </w:rPr>
        <w:t>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PcoToUE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omit;</w:t>
      </w:r>
    </w:p>
    <w:p w14:paraId="1F0D8BF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PDN_Index_Type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PdnIndex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f_EUTRA_InitialRegistrationPdnIndex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firstPDN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65C037E2" w14:textId="46DB2EC2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v_T3412</w:t>
      </w:r>
      <w:proofErr w:type="gramStart"/>
      <w:r>
        <w:rPr>
          <w:rFonts w:ascii="Consolas" w:eastAsia="SimSun" w:hAnsi="Consolas" w:cs="Consolas"/>
          <w:sz w:val="16"/>
          <w:szCs w:val="16"/>
        </w:rPr>
        <w:t>Value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="005301C3" w:rsidRPr="004541A6">
        <w:rPr>
          <w:rFonts w:ascii="Consolas" w:eastAsia="SimSun" w:hAnsi="Consolas" w:cs="Consolas"/>
          <w:sz w:val="16"/>
          <w:szCs w:val="16"/>
          <w:highlight w:val="yellow"/>
        </w:rPr>
        <w:t>cs_GprsTimer_tv</w:t>
      </w:r>
      <w:proofErr w:type="spellEnd"/>
      <w:r w:rsidR="005301C3" w:rsidRPr="004541A6">
        <w:rPr>
          <w:rFonts w:ascii="Consolas" w:eastAsia="SimSun" w:hAnsi="Consolas" w:cs="Consolas"/>
          <w:sz w:val="16"/>
          <w:szCs w:val="16"/>
          <w:highlight w:val="yellow"/>
        </w:rPr>
        <w:t>('5A'O, '010'B, '11111'B)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;</w:t>
      </w:r>
      <w:r>
        <w:rPr>
          <w:rFonts w:ascii="Consolas" w:eastAsia="SimSun" w:hAnsi="Consolas" w:cs="Consolas"/>
          <w:sz w:val="16"/>
          <w:szCs w:val="16"/>
        </w:rPr>
        <w:t xml:space="preserve"> //T3412 value = 186 (6 x 31) mins</w:t>
      </w:r>
    </w:p>
    <w:p w14:paraId="1A2CC42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</w:t>
      </w:r>
      <w:proofErr w:type="spellStart"/>
      <w:r>
        <w:rPr>
          <w:rFonts w:ascii="Consolas" w:eastAsia="SimSun" w:hAnsi="Consolas" w:cs="Consolas"/>
          <w:sz w:val="16"/>
          <w:szCs w:val="16"/>
        </w:rPr>
        <w:t>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f_GetAdditionalUpdateType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();</w:t>
      </w:r>
    </w:p>
    <w:p w14:paraId="426EBB7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NAS_AttDetValue_Type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2D1B1BF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NAS_MSG_Indication_Type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040C10F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boolean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v_T3445Min_</w:t>
      </w:r>
      <w:proofErr w:type="gramStart"/>
      <w:r>
        <w:rPr>
          <w:rFonts w:ascii="Consolas" w:eastAsia="SimSun" w:hAnsi="Consolas" w:cs="Consolas"/>
          <w:sz w:val="16"/>
          <w:szCs w:val="16"/>
        </w:rPr>
        <w:t>elapsed :</w:t>
      </w:r>
      <w:proofErr w:type="gramEnd"/>
      <w:r>
        <w:rPr>
          <w:rFonts w:ascii="Consolas" w:eastAsia="SimSun" w:hAnsi="Consolas" w:cs="Consolas"/>
          <w:sz w:val="16"/>
          <w:szCs w:val="16"/>
        </w:rPr>
        <w:t>= false;</w:t>
      </w:r>
    </w:p>
    <w:p w14:paraId="5DF2DB5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float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EcallDeregisteredInactive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60.0;</w:t>
      </w:r>
    </w:p>
    <w:p w14:paraId="48D4B69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t_T3412</w:t>
      </w:r>
      <w:proofErr w:type="gramStart"/>
      <w:r>
        <w:rPr>
          <w:rFonts w:ascii="Consolas" w:eastAsia="SimSun" w:hAnsi="Consolas" w:cs="Consolas"/>
          <w:sz w:val="16"/>
          <w:szCs w:val="16"/>
        </w:rPr>
        <w:t>Max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f_EUTRA_SetTimerToleranceMax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11160.0); // 186 minutes</w:t>
      </w:r>
    </w:p>
    <w:p w14:paraId="236DF54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</w:t>
      </w:r>
      <w:proofErr w:type="gramStart"/>
      <w:r>
        <w:rPr>
          <w:rFonts w:ascii="Consolas" w:eastAsia="SimSun" w:hAnsi="Consolas" w:cs="Consolas"/>
          <w:sz w:val="16"/>
          <w:szCs w:val="16"/>
        </w:rPr>
        <w:t>Max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f_EUTRA_SetTimerToleranceMax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43200.0); // 12 hours</w:t>
      </w:r>
    </w:p>
    <w:p w14:paraId="4C68967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</w:t>
      </w:r>
      <w:proofErr w:type="gramStart"/>
      <w:r>
        <w:rPr>
          <w:rFonts w:ascii="Consolas" w:eastAsia="SimSun" w:hAnsi="Consolas" w:cs="Consolas"/>
          <w:sz w:val="16"/>
          <w:szCs w:val="16"/>
        </w:rPr>
        <w:t>Min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f_EUTRA_SetTimerToleranceMin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43200.0); // 12 hours</w:t>
      </w:r>
    </w:p>
    <w:p w14:paraId="63621B7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5C581B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f_EUTRA_MobileInfo_SetNetworkFeatureSupport(cs_EPS_NwkFtSup_IMSVoice_EMCBS); // @sic R5s180648 sic@ emergency bearer services in S1 mode and IMS voice over PS session in S1 mode are supported</w:t>
      </w:r>
    </w:p>
    <w:p w14:paraId="450D6A1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EAC122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A41508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is switched on.</w:t>
      </w:r>
    </w:p>
    <w:p w14:paraId="56BB86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f_EUTRA_SwitchOnUEandStartIP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73357A7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5A8CF3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8219D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Wait for 60s for the UE to enter EMM-</w:t>
      </w:r>
      <w:proofErr w:type="spellStart"/>
      <w:r>
        <w:rPr>
          <w:rFonts w:ascii="Consolas" w:eastAsia="SimSun" w:hAnsi="Consolas" w:cs="Consolas"/>
          <w:sz w:val="16"/>
          <w:szCs w:val="16"/>
        </w:rPr>
        <w:t>DEREGISTERED.eCALL</w:t>
      </w:r>
      <w:proofErr w:type="spellEnd"/>
      <w:r>
        <w:rPr>
          <w:rFonts w:ascii="Consolas" w:eastAsia="SimSun" w:hAnsi="Consolas" w:cs="Consolas"/>
          <w:sz w:val="16"/>
          <w:szCs w:val="16"/>
        </w:rPr>
        <w:t>-INACTIVE state</w:t>
      </w:r>
    </w:p>
    <w:p w14:paraId="5CA756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f_Delay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v_EcallDeregisteredInactive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1AC0028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32E6CE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714D50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An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to URI for test service is initiated.</w:t>
      </w:r>
    </w:p>
    <w:p w14:paraId="353D31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f_UT_</w:t>
      </w:r>
      <w:proofErr w:type="gramStart"/>
      <w:r>
        <w:rPr>
          <w:rFonts w:ascii="Consolas" w:eastAsia="SimSun" w:hAnsi="Consolas" w:cs="Consolas"/>
          <w:sz w:val="16"/>
          <w:szCs w:val="16"/>
        </w:rPr>
        <w:t>InitiateECall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UT, TEST);</w:t>
      </w:r>
    </w:p>
    <w:p w14:paraId="07A991A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F45686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ab/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  <w:highlight w:val="yellow"/>
        </w:rPr>
        <w:t>f_EUTRA_RRC_ConnectionRequest_</w:t>
      </w:r>
      <w:proofErr w:type="gramStart"/>
      <w:r>
        <w:rPr>
          <w:rFonts w:ascii="Consolas" w:eastAsia="SimSun" w:hAnsi="Consolas" w:cs="Consolas"/>
          <w:sz w:val="16"/>
          <w:szCs w:val="16"/>
          <w:highlight w:val="yellow"/>
        </w:rPr>
        <w:t>Def</w:t>
      </w:r>
      <w:proofErr w:type="spellEnd"/>
      <w:r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  <w:highlight w:val="yellow"/>
        </w:rPr>
        <w:t>cr_EstablishmentCause_emergency_Access</w:t>
      </w:r>
      <w:proofErr w:type="spellEnd"/>
      <w:r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74C3A5E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10C0E21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4"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2AD7A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the UE sends an ATTACH REQUEST message with a PDN CONNECTIVITY REQUEST message to request PDN connectivity to the default PDN. EPS attach type = "combined EPS/IMSI attach"?</w:t>
      </w:r>
    </w:p>
    <w:p w14:paraId="645173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f_EUTRA_RRCConnectionSetupComplete_Def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3D8E3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cr_508_</w:t>
      </w:r>
      <w:proofErr w:type="gramStart"/>
      <w:r>
        <w:rPr>
          <w:rFonts w:ascii="Consolas" w:eastAsia="SimSun" w:hAnsi="Consolas" w:cs="Consolas"/>
          <w:sz w:val="16"/>
          <w:szCs w:val="16"/>
        </w:rPr>
        <w:t>RRCConnectionSetupComplete(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>, ?),</w:t>
      </w:r>
    </w:p>
    <w:p w14:paraId="529A8DE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cr_NAS_</w:t>
      </w:r>
      <w:proofErr w:type="gramStart"/>
      <w:r>
        <w:rPr>
          <w:rFonts w:ascii="Consolas" w:eastAsia="SimSun" w:hAnsi="Consolas" w:cs="Consolas"/>
          <w:sz w:val="16"/>
          <w:szCs w:val="16"/>
        </w:rPr>
        <w:t>IndicationWithPiggybacking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tsc_SHT_NoSecurityProtection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tsc_SHT_IntegrityProtected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0E4238E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cr_508_ATTACH_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tsc_EAttachType_Combined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1D8CA31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3758BE2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cr_508_PDN_CONNECTIVITY_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tsc_PdnRequest_InitialAttach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282FA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</w:t>
      </w:r>
      <w:proofErr w:type="gramStart"/>
      <w:r>
        <w:rPr>
          <w:rFonts w:ascii="Consolas" w:eastAsia="SimSun" w:hAnsi="Consolas" w:cs="Consolas"/>
          <w:sz w:val="16"/>
          <w:szCs w:val="16"/>
        </w:rPr>
        <w:t>GetPdnType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))));</w:t>
      </w:r>
    </w:p>
    <w:p w14:paraId="55E29CB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1A1E64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4");</w:t>
      </w:r>
    </w:p>
    <w:p w14:paraId="6B0CF40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6AFBC6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</w:t>
      </w:r>
      <w:proofErr w:type="gramStart"/>
      <w:r>
        <w:rPr>
          <w:rFonts w:ascii="Consolas" w:eastAsia="SimSun" w:hAnsi="Consolas" w:cs="Consolas"/>
          <w:sz w:val="16"/>
          <w:szCs w:val="16"/>
        </w:rPr>
        <w:t>TI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v_NasInd.Pdu.PiggybackedPduList[0].Msg.pDN_CONNECTIVITY_REQUEST.procedureTransactionIdentifier;</w:t>
      </w:r>
    </w:p>
    <w:p w14:paraId="57F841D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v_SecurityParams.NAS_</w:t>
      </w:r>
      <w:proofErr w:type="gramStart"/>
      <w:r>
        <w:rPr>
          <w:rFonts w:ascii="Consolas" w:eastAsia="SimSun" w:hAnsi="Consolas" w:cs="Consolas"/>
          <w:sz w:val="16"/>
          <w:szCs w:val="16"/>
        </w:rPr>
        <w:t>SecurityCap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f_EUTRA_NB_FillNAS_SecurityCapability(v_NasInd.Pdu.Msg.aTTACH_REQUEST);</w:t>
      </w:r>
    </w:p>
    <w:p w14:paraId="6A03249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f_EUTRA_Security_Set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>
        <w:rPr>
          <w:rFonts w:ascii="Consolas" w:eastAsia="SimSun" w:hAnsi="Consolas" w:cs="Consolas"/>
          <w:sz w:val="16"/>
          <w:szCs w:val="16"/>
        </w:rPr>
        <w:t xml:space="preserve">( </w:t>
      </w:r>
      <w:proofErr w:type="spellStart"/>
      <w:r>
        <w:rPr>
          <w:rFonts w:ascii="Consolas" w:eastAsia="SimSun" w:hAnsi="Consolas" w:cs="Consolas"/>
          <w:sz w:val="16"/>
          <w:szCs w:val="16"/>
        </w:rPr>
        <w:t>v</w:t>
      </w:r>
      <w:proofErr w:type="gramEnd"/>
      <w:r>
        <w:rPr>
          <w:rFonts w:ascii="Consolas" w:eastAsia="SimSun" w:hAnsi="Consolas" w:cs="Consolas"/>
          <w:sz w:val="16"/>
          <w:szCs w:val="16"/>
        </w:rPr>
        <w:t>_SecurityParams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);//Saving security parameters</w:t>
      </w:r>
    </w:p>
    <w:p w14:paraId="159F408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197BFB3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5-13"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46194A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5-13 of the generic procedure for UE registration specified in TS 36.508 subclause 4.5.2.3 are performed.</w:t>
      </w:r>
    </w:p>
    <w:p w14:paraId="6E9151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APNandPCOs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f_EUTRA_InitialRegistration_Step5_13(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STATE2_IDLEUPDATE, </w:t>
      </w:r>
      <w:proofErr w:type="spellStart"/>
      <w:r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57F3F62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53730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v_NasInd.Pdu.PiggybackedPduList[0].Msg.pDN_CONNECTIVITY_REQUEST.protocolConfigurationOptions;</w:t>
      </w:r>
    </w:p>
    <w:p w14:paraId="7147B68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>
        <w:rPr>
          <w:rFonts w:ascii="Consolas" w:eastAsia="SimSun" w:hAnsi="Consolas" w:cs="Consolas"/>
          <w:sz w:val="16"/>
          <w:szCs w:val="16"/>
        </w:rPr>
        <w:t>isvalue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v_APNandPCOs.protocolConfigurationOptions</w:t>
      </w:r>
      <w:proofErr w:type="spellEnd"/>
      <w:r>
        <w:rPr>
          <w:rFonts w:ascii="Consolas" w:eastAsia="SimSun" w:hAnsi="Consolas" w:cs="Consolas"/>
          <w:sz w:val="16"/>
          <w:szCs w:val="16"/>
        </w:rPr>
        <w:t>)) {</w:t>
      </w:r>
    </w:p>
    <w:p w14:paraId="6732493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v_APNandPCOs.protocolConfigurationOptions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0F2F735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2A677D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PcoToUE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f_GetDefaultProtocolConfigOptions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v_PcoFromUE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v_PdnIndex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5F4A905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A8FCB5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979C1B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14-15"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F09914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transmits an ATTACH ACCEPT message with the ACTIVATE DEFAULT EPS BEARER CONTEXT REQUEST message and SS assigns value of 186 minutes for the timer T3412.</w:t>
      </w:r>
    </w:p>
    <w:p w14:paraId="4D16232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f_EUTRA_InitialRegistration_Step14_15(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550A1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NORMAL,</w:t>
      </w:r>
    </w:p>
    <w:p w14:paraId="6146487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NasInd.Pdu.Msg.aTTACH</w:t>
      </w:r>
      <w:proofErr w:type="gramEnd"/>
      <w:r>
        <w:rPr>
          <w:rFonts w:ascii="Consolas" w:eastAsia="SimSun" w:hAnsi="Consolas" w:cs="Consolas"/>
          <w:sz w:val="16"/>
          <w:szCs w:val="16"/>
        </w:rPr>
        <w:t>_REQUEST.addUpdateType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05817D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v_EPS_TI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E97559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f_CheckPCOforIPallocationViaNas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v_PcoFromUE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7EBA79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v_PcoToUE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52E4B2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v_APNandPCOs.accessPointName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AB3AD2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v_T3412</w:t>
      </w:r>
      <w:proofErr w:type="gramStart"/>
      <w:r>
        <w:rPr>
          <w:rFonts w:ascii="Consolas" w:eastAsia="SimSun" w:hAnsi="Consolas" w:cs="Consolas"/>
          <w:sz w:val="16"/>
          <w:szCs w:val="16"/>
        </w:rPr>
        <w:t>Value);/</w:t>
      </w:r>
      <w:proofErr w:type="gramEnd"/>
      <w:r>
        <w:rPr>
          <w:rFonts w:ascii="Consolas" w:eastAsia="SimSun" w:hAnsi="Consolas" w:cs="Consolas"/>
          <w:sz w:val="16"/>
          <w:szCs w:val="16"/>
        </w:rPr>
        <w:t>/ 186 minutes</w:t>
      </w:r>
    </w:p>
    <w:p w14:paraId="4A06030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3AE681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16-18b1"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4DD6BE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16-18b1 of the generic procedure for UE registration specified in TS 36.508 subclause 4.5.2.3 are performed.</w:t>
      </w:r>
    </w:p>
    <w:p w14:paraId="4B22689C" w14:textId="296DB973" w:rsidR="00D41B0E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>f_EUTRA_InitialRegistration_Step16_16c1 (</w:t>
      </w:r>
      <w:proofErr w:type="spellStart"/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>dontWaitForIMS</w:t>
      </w:r>
      <w:proofErr w:type="spellEnd"/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00D37F2E" w14:textId="77777777" w:rsidR="00A83A3B" w:rsidRDefault="00A83A3B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482AA9B" w14:textId="4BF13D8F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19"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63D7C2A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UE transmits a </w:t>
      </w:r>
      <w:proofErr w:type="spellStart"/>
      <w:r>
        <w:rPr>
          <w:rFonts w:ascii="Consolas" w:eastAsia="SimSun" w:hAnsi="Consolas" w:cs="Consolas"/>
          <w:sz w:val="16"/>
          <w:szCs w:val="16"/>
        </w:rPr>
        <w:t>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message with ' </w:t>
      </w:r>
      <w:proofErr w:type="spellStart"/>
      <w:r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>
        <w:rPr>
          <w:rFonts w:ascii="Consolas" w:eastAsia="SimSun" w:hAnsi="Consolas" w:cs="Consolas"/>
          <w:sz w:val="16"/>
          <w:szCs w:val="16"/>
        </w:rPr>
        <w:t>' set to '</w:t>
      </w:r>
      <w:proofErr w:type="spellStart"/>
      <w:r>
        <w:rPr>
          <w:rFonts w:ascii="Consolas" w:eastAsia="SimSun" w:hAnsi="Consolas" w:cs="Consolas"/>
          <w:sz w:val="16"/>
          <w:szCs w:val="16"/>
        </w:rPr>
        <w:t>mo</w:t>
      </w:r>
      <w:proofErr w:type="spellEnd"/>
      <w:r>
        <w:rPr>
          <w:rFonts w:ascii="Consolas" w:eastAsia="SimSun" w:hAnsi="Consolas" w:cs="Consolas"/>
          <w:sz w:val="16"/>
          <w:szCs w:val="16"/>
        </w:rPr>
        <w:t>-Data' '?</w:t>
      </w:r>
    </w:p>
    <w:p w14:paraId="6753E31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20-31"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83C332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performs Steps 3-14 of the generic test procedure as described in TS 36.508 sub clause 4.5A.6.3</w:t>
      </w:r>
    </w:p>
    <w:p w14:paraId="5882A59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PTC: Steps 9 to 11 are executed in IMS PTC</w:t>
      </w:r>
    </w:p>
    <w:p w14:paraId="2718B1C9" w14:textId="6A7A60CE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//</w:t>
      </w:r>
      <w:r w:rsidR="006F4AB5" w:rsidRPr="004541A6">
        <w:rPr>
          <w:rFonts w:ascii="Consolas" w:eastAsia="SimSun" w:hAnsi="Consolas" w:cs="Consolas"/>
          <w:sz w:val="16"/>
          <w:szCs w:val="16"/>
          <w:highlight w:val="yellow"/>
        </w:rPr>
        <w:t xml:space="preserve">REMOVED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f_EUTRA_ServiceRequestAndActivate_SRB2_</w:t>
      </w:r>
      <w:proofErr w:type="gram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DRB(</w:t>
      </w:r>
      <w:proofErr w:type="spellStart"/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 xml:space="preserve">, -, -, -, -, -, -, -, -, false, 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cr_EstablishmentCause_MoData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);    //Steps 3-8</w:t>
      </w:r>
    </w:p>
    <w:p w14:paraId="79692A8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19");</w:t>
      </w:r>
    </w:p>
    <w:p w14:paraId="5290A9CC" w14:textId="3B11F593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//</w:t>
      </w:r>
      <w:r w:rsidR="00AD4300"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 xml:space="preserve">REMOVED </w:t>
      </w:r>
      <w:proofErr w:type="spellStart"/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f_IMS_IPCAN_</w:t>
      </w:r>
      <w:proofErr w:type="gramStart"/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SendCoOrdMsg</w:t>
      </w:r>
      <w:proofErr w:type="spellEnd"/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(</w:t>
      </w:r>
      <w:proofErr w:type="gramEnd"/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IMS[tsc_Index_IMS1]);</w:t>
      </w:r>
    </w:p>
    <w:p w14:paraId="12CED89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2457FEC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f_EUTRA_ActivateDedicatedEpsBearer_Speech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 //Step 12-14</w:t>
      </w:r>
    </w:p>
    <w:p w14:paraId="5ED5338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for completion of IMS signalling</w:t>
      </w:r>
    </w:p>
    <w:p w14:paraId="34261D08" w14:textId="690B074E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AD4300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AD4300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AD4300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AD4300">
        <w:rPr>
          <w:rFonts w:ascii="Consolas" w:eastAsia="SimSun" w:hAnsi="Consolas" w:cs="Consolas"/>
          <w:sz w:val="16"/>
          <w:szCs w:val="16"/>
        </w:rPr>
        <w:t xml:space="preserve">IMS[tsc_Index_IMS1]); </w:t>
      </w:r>
    </w:p>
    <w:p w14:paraId="353479B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</w:p>
    <w:p w14:paraId="392E82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32-36"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84E6F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// Release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to URI for test service using the generic procedure described in TS 34.229-1 [35] sub clause C.33. @</w:t>
      </w:r>
      <w:proofErr w:type="gramStart"/>
      <w:r>
        <w:rPr>
          <w:rFonts w:ascii="Consolas" w:eastAsia="SimSun" w:hAnsi="Consolas" w:cs="Consolas"/>
          <w:sz w:val="16"/>
          <w:szCs w:val="16"/>
        </w:rPr>
        <w:t>sic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 R5-196019 sic@</w:t>
      </w:r>
    </w:p>
    <w:p w14:paraId="042134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//IMS call has been released.</w:t>
      </w:r>
    </w:p>
    <w:p w14:paraId="08E7C4A1" w14:textId="399AF1B5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AD4300">
        <w:rPr>
          <w:rFonts w:ascii="Consolas" w:eastAsia="SimSun" w:hAnsi="Consolas" w:cs="Consolas"/>
          <w:b/>
          <w:bCs/>
          <w:sz w:val="16"/>
          <w:szCs w:val="16"/>
        </w:rPr>
        <w:t>f_IMS_IPCAN_</w:t>
      </w:r>
      <w:proofErr w:type="gramStart"/>
      <w:r w:rsidRPr="00AD4300">
        <w:rPr>
          <w:rFonts w:ascii="Consolas" w:eastAsia="SimSun" w:hAnsi="Consolas" w:cs="Consolas"/>
          <w:b/>
          <w:bCs/>
          <w:sz w:val="16"/>
          <w:szCs w:val="16"/>
        </w:rPr>
        <w:t>SendCoOrdMsg</w:t>
      </w:r>
      <w:proofErr w:type="spellEnd"/>
      <w:r w:rsidRPr="00AD4300">
        <w:rPr>
          <w:rFonts w:ascii="Consolas" w:eastAsia="SimSun" w:hAnsi="Consolas" w:cs="Consolas"/>
          <w:b/>
          <w:bCs/>
          <w:sz w:val="16"/>
          <w:szCs w:val="16"/>
        </w:rPr>
        <w:t>(</w:t>
      </w:r>
      <w:proofErr w:type="gramEnd"/>
      <w:r w:rsidRPr="00AD4300">
        <w:rPr>
          <w:rFonts w:ascii="Consolas" w:eastAsia="SimSun" w:hAnsi="Consolas" w:cs="Consolas"/>
          <w:b/>
          <w:bCs/>
          <w:sz w:val="16"/>
          <w:szCs w:val="16"/>
        </w:rPr>
        <w:t xml:space="preserve">IMS[tsc_Index_IMS1]); </w:t>
      </w:r>
    </w:p>
    <w:p w14:paraId="3E6F1BD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478B1E2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3F0FC5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f_EUTRA_DeactivateEPS_BearerContext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5B25612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tsc_EpsDedicatedBearerId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440D212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46BCFAE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37"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AF1684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7A3B0E4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0E6E4E1D" w14:textId="3F37728D" w:rsidR="0063531D" w:rsidRPr="002E3FB7" w:rsidRDefault="001C7350" w:rsidP="00635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nsolas" w:eastAsia="SimSun" w:hAnsi="Consolas" w:cs="Consolas"/>
          <w:sz w:val="16"/>
          <w:szCs w:val="16"/>
          <w:highlight w:val="yellow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  <w:r w:rsidR="0063531D"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>t_T3445Min.start;</w:t>
      </w:r>
    </w:p>
    <w:p w14:paraId="38B762E9" w14:textId="77777777" w:rsidR="0063531D" w:rsidRPr="002E3FB7" w:rsidRDefault="0063531D" w:rsidP="00635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t_T3445Max.start;</w:t>
      </w:r>
    </w:p>
    <w:p w14:paraId="6E5A5D35" w14:textId="32571369" w:rsidR="0063531D" w:rsidRDefault="0063531D" w:rsidP="00635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 xml:space="preserve">    </w:t>
      </w:r>
      <w:r>
        <w:rPr>
          <w:rFonts w:ascii="Consolas" w:eastAsia="SimSun" w:hAnsi="Consolas" w:cs="Consolas"/>
          <w:sz w:val="16"/>
          <w:szCs w:val="16"/>
          <w:highlight w:val="yellow"/>
        </w:rPr>
        <w:t xml:space="preserve">//MOVED </w:t>
      </w:r>
      <w:r w:rsidRPr="0063531D">
        <w:rPr>
          <w:rFonts w:ascii="Consolas" w:eastAsia="SimSun" w:hAnsi="Consolas" w:cs="Consolas"/>
          <w:sz w:val="16"/>
          <w:szCs w:val="16"/>
          <w:highlight w:val="yellow"/>
        </w:rPr>
        <w:t>t_T3412Max.start;</w:t>
      </w:r>
    </w:p>
    <w:p w14:paraId="46A00F30" w14:textId="1BB6AEEB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5738A4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3C8C26C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38"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67B84C2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waits 1 minute.</w:t>
      </w:r>
    </w:p>
    <w:p w14:paraId="244D4B6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</w:t>
      </w:r>
      <w:proofErr w:type="gramStart"/>
      <w:r>
        <w:rPr>
          <w:rFonts w:ascii="Consolas" w:eastAsia="SimSun" w:hAnsi="Consolas" w:cs="Consolas"/>
          <w:sz w:val="16"/>
          <w:szCs w:val="16"/>
        </w:rPr>
        <w:t>Delay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60.0);</w:t>
      </w:r>
    </w:p>
    <w:p w14:paraId="445392B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52FD1C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39-62"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68F25E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 to 24 of the generic test procedure for IMS MT speech call specified in TS 36.508 subclause 4.5A.7.3</w:t>
      </w:r>
    </w:p>
    <w:p w14:paraId="5CAD85E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from function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f_EUTRA_GenericIMS_MT_</w:t>
      </w:r>
      <w:proofErr w:type="gramStart"/>
      <w:r>
        <w:rPr>
          <w:rFonts w:ascii="Consolas" w:eastAsia="SimSun" w:hAnsi="Consolas" w:cs="Consolas"/>
          <w:sz w:val="16"/>
          <w:szCs w:val="16"/>
        </w:rPr>
        <w:t>SpeechCall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07F7B6B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f_EUTRA_RbEst_Def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 //Steps 1-8</w:t>
      </w:r>
    </w:p>
    <w:p w14:paraId="4529F16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</w:t>
      </w:r>
    </w:p>
    <w:p w14:paraId="751F1BF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 // Steps 9 to 12 are executed in IMS PTC</w:t>
      </w:r>
    </w:p>
    <w:p w14:paraId="457FBB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steps 1-4 have been done</w:t>
      </w:r>
    </w:p>
    <w:p w14:paraId="50442F0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62CC577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4442DB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f_EUTRA_ActivateDedicatedEpsBearer_</w:t>
      </w:r>
      <w:proofErr w:type="gramStart"/>
      <w:r>
        <w:rPr>
          <w:rFonts w:ascii="Consolas" w:eastAsia="SimSun" w:hAnsi="Consolas" w:cs="Consolas"/>
          <w:sz w:val="16"/>
          <w:szCs w:val="16"/>
        </w:rPr>
        <w:t>Speech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 -, -, -, true);</w:t>
      </w:r>
    </w:p>
    <w:p w14:paraId="569BD71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62");</w:t>
      </w:r>
    </w:p>
    <w:p w14:paraId="3397A45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B88514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63-66"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7A403E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Generic test procedure for MT release of IMS call as described in annex C.33 of TS 34.229-1 [35] takes place.</w:t>
      </w:r>
    </w:p>
    <w:p w14:paraId="0A36F50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7963299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6C4079F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MT release has happened</w:t>
      </w:r>
    </w:p>
    <w:p w14:paraId="00933A5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2B31039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1263098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f_EUTRA_DeactivateEPS_BearerContext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7C7241D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tsc_EpsDedicatedBearerId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4654047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03B61E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67"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127C8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0E4805E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3137DFF1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63531D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r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>t_T3412Max.start;</w:t>
      </w:r>
    </w:p>
    <w:p w14:paraId="4796E6C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</w:t>
      </w:r>
    </w:p>
    <w:p w14:paraId="031F81E3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alt {</w:t>
      </w:r>
    </w:p>
    <w:p w14:paraId="6AC69A09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//@siclog "Step 68" siclog@</w:t>
      </w:r>
    </w:p>
    <w:p w14:paraId="60102A6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</w:t>
      </w:r>
      <w:r>
        <w:rPr>
          <w:rFonts w:ascii="Consolas" w:eastAsia="SimSun" w:hAnsi="Consolas" w:cs="Consolas"/>
          <w:sz w:val="16"/>
          <w:szCs w:val="16"/>
        </w:rPr>
        <w:t>// Check: Does the UE transmit a TRACKING AREA UPDATE REQUEST message at the expiry of T3412 periodically for every 186 minutes and remains registered until T3445 expires?</w:t>
      </w:r>
    </w:p>
    <w:p w14:paraId="6738A2B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69"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2C8124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transmits a TRACKING AREA UPDATE ACCEPT message.</w:t>
      </w:r>
    </w:p>
    <w:p w14:paraId="507179D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70"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C5D183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UE sends TRACKING AREA UPDATE COMPLETE message.</w:t>
      </w:r>
    </w:p>
    <w:p w14:paraId="0A76A2F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455AA6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releases the RRC connection.</w:t>
      </w:r>
    </w:p>
    <w:p w14:paraId="6577FE3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</w:t>
      </w:r>
      <w:proofErr w:type="spellStart"/>
      <w:r>
        <w:rPr>
          <w:rFonts w:ascii="Consolas" w:eastAsia="SimSun" w:hAnsi="Consolas" w:cs="Consolas"/>
          <w:sz w:val="16"/>
          <w:szCs w:val="16"/>
        </w:rPr>
        <w:t>SRB.check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Start"/>
      <w:r>
        <w:rPr>
          <w:rFonts w:ascii="Consolas" w:eastAsia="SimSun" w:hAnsi="Consolas" w:cs="Consolas"/>
          <w:sz w:val="16"/>
          <w:szCs w:val="16"/>
        </w:rPr>
        <w:t>receive(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car_SRB0_RrcPdu_IND(?, </w:t>
      </w:r>
      <w:proofErr w:type="spellStart"/>
      <w:r>
        <w:rPr>
          <w:rFonts w:ascii="Consolas" w:eastAsia="SimSun" w:hAnsi="Consolas" w:cs="Consolas"/>
          <w:sz w:val="16"/>
          <w:szCs w:val="16"/>
        </w:rPr>
        <w:t>cr_RRCConnectionRequest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>)))) {</w:t>
      </w:r>
    </w:p>
    <w:p w14:paraId="4761B13F" w14:textId="4F0BF8C2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TrackingAreaUpdate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tsc_EpsUpdate_Periodic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-, -, </w:t>
      </w:r>
      <w:r w:rsidR="005301C3">
        <w:rPr>
          <w:rFonts w:ascii="Consolas" w:eastAsia="SimSun" w:hAnsi="Consolas" w:cs="Consolas"/>
          <w:sz w:val="16"/>
          <w:szCs w:val="16"/>
        </w:rPr>
        <w:t>v_</w:t>
      </w:r>
      <w:r w:rsidR="005301C3" w:rsidRPr="005301C3">
        <w:rPr>
          <w:rFonts w:ascii="Consolas" w:eastAsia="SimSun" w:hAnsi="Consolas" w:cs="Consolas"/>
          <w:sz w:val="16"/>
          <w:szCs w:val="16"/>
        </w:rPr>
        <w:t>T3412Value</w:t>
      </w:r>
      <w:r w:rsidR="0006352A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="002D0699" w:rsidRPr="00CD1408">
        <w:rPr>
          <w:rFonts w:ascii="Consolas" w:eastAsia="SimSun" w:hAnsi="Consolas" w:cs="Consolas"/>
          <w:sz w:val="16"/>
          <w:szCs w:val="16"/>
          <w:highlight w:val="yellow"/>
        </w:rPr>
        <w:t>cs_EPS_NwkFtSup_IMSVoice_EMCBS</w:t>
      </w:r>
      <w:proofErr w:type="spellEnd"/>
      <w:r w:rsidRPr="005301C3">
        <w:rPr>
          <w:rFonts w:ascii="Consolas" w:eastAsia="SimSun" w:hAnsi="Consolas" w:cs="Consolas"/>
          <w:sz w:val="16"/>
          <w:szCs w:val="16"/>
        </w:rPr>
        <w:t>);</w:t>
      </w:r>
    </w:p>
    <w:p w14:paraId="09D9891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68");</w:t>
      </w:r>
    </w:p>
    <w:p w14:paraId="796E0575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t_T3412Max.start;</w:t>
      </w:r>
    </w:p>
    <w:p w14:paraId="0CD4573D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repeat;</w:t>
      </w:r>
    </w:p>
    <w:p w14:paraId="49236AD8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}</w:t>
      </w:r>
    </w:p>
    <w:p w14:paraId="6EC6B656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[] t_T3412Max.timeout {</w:t>
      </w:r>
    </w:p>
    <w:p w14:paraId="584DE13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68 - TAU expected was not received in time");</w:t>
      </w:r>
    </w:p>
    <w:p w14:paraId="3EC63BC5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}</w:t>
      </w:r>
    </w:p>
    <w:p w14:paraId="55EFDC44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[] t_T3445Min.timeout {</w:t>
      </w:r>
    </w:p>
    <w:p w14:paraId="6DE20586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v_T3445Min_elapsed := true;</w:t>
      </w:r>
    </w:p>
    <w:p w14:paraId="12FAEA4E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t_T3412Max.stop;</w:t>
      </w:r>
    </w:p>
    <w:p w14:paraId="3EFB794B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}</w:t>
      </w:r>
    </w:p>
    <w:p w14:paraId="50690C9C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}</w:t>
      </w:r>
    </w:p>
    <w:p w14:paraId="691598C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</w:p>
    <w:p w14:paraId="7C922D61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v_DetachType :=  f_GetEDetachType(NORMAL);</w:t>
      </w:r>
    </w:p>
    <w:p w14:paraId="0EE3D9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</w:t>
      </w:r>
      <w:r>
        <w:rPr>
          <w:rFonts w:ascii="Consolas" w:eastAsia="SimSun" w:hAnsi="Consolas" w:cs="Consolas"/>
          <w:sz w:val="16"/>
          <w:szCs w:val="16"/>
        </w:rPr>
        <w:t>alt {</w:t>
      </w:r>
    </w:p>
    <w:p w14:paraId="5619EA5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B3F01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DETACH REQUEST message at expiry of T3444?</w:t>
      </w:r>
    </w:p>
    <w:p w14:paraId="7B2CC15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</w:t>
      </w:r>
      <w:proofErr w:type="spellStart"/>
      <w:r>
        <w:rPr>
          <w:rFonts w:ascii="Consolas" w:eastAsia="SimSun" w:hAnsi="Consolas" w:cs="Consolas"/>
          <w:sz w:val="16"/>
          <w:szCs w:val="16"/>
        </w:rPr>
        <w:t>SRB.check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Start"/>
      <w:r>
        <w:rPr>
          <w:rFonts w:ascii="Consolas" w:eastAsia="SimSun" w:hAnsi="Consolas" w:cs="Consolas"/>
          <w:sz w:val="16"/>
          <w:szCs w:val="16"/>
        </w:rPr>
        <w:t>receive(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car_SRB0_RrcPdu_IND(?, </w:t>
      </w:r>
      <w:proofErr w:type="spellStart"/>
      <w:r>
        <w:rPr>
          <w:rFonts w:ascii="Consolas" w:eastAsia="SimSun" w:hAnsi="Consolas" w:cs="Consolas"/>
          <w:sz w:val="16"/>
          <w:szCs w:val="16"/>
        </w:rPr>
        <w:t>cr_RRCConnectionRequest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>)))) {</w:t>
      </w:r>
    </w:p>
    <w:p w14:paraId="7F02FFD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f_EUTRA_RRC_ConnEst_DefWithNas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311F0E3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0F7125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?,</w:t>
      </w:r>
    </w:p>
    <w:p w14:paraId="02C130EF" w14:textId="2F49C4F1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(</w:t>
      </w:r>
      <w:proofErr w:type="spellStart"/>
      <w:proofErr w:type="gramStart"/>
      <w:r>
        <w:rPr>
          <w:rFonts w:ascii="Consolas" w:eastAsia="SimSun" w:hAnsi="Consolas" w:cs="Consolas"/>
          <w:sz w:val="16"/>
          <w:szCs w:val="16"/>
        </w:rPr>
        <w:t>cr</w:t>
      </w:r>
      <w:proofErr w:type="gramEnd"/>
      <w:r>
        <w:rPr>
          <w:rFonts w:ascii="Consolas" w:eastAsia="SimSun" w:hAnsi="Consolas" w:cs="Consolas"/>
          <w:sz w:val="16"/>
          <w:szCs w:val="16"/>
        </w:rPr>
        <w:t>_NAS_Indication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r>
        <w:rPr>
          <w:rFonts w:ascii="Consolas" w:eastAsia="SimSun" w:hAnsi="Consolas" w:cs="Consolas"/>
          <w:sz w:val="16"/>
          <w:szCs w:val="16"/>
          <w:highlight w:val="lightGray"/>
        </w:rPr>
        <w:t>(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487EE49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cr_508_DETACH_REQUEST_MO</w:t>
      </w:r>
      <w:proofErr w:type="gramStart"/>
      <w:r>
        <w:rPr>
          <w:rFonts w:ascii="Consolas" w:eastAsia="SimSun" w:hAnsi="Consolas" w:cs="Consolas"/>
          <w:sz w:val="16"/>
          <w:szCs w:val="16"/>
        </w:rPr>
        <w:t>(?,</w:t>
      </w:r>
      <w:proofErr w:type="gramEnd"/>
    </w:p>
    <w:p w14:paraId="47135AC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f_GutiParameters2</w:t>
      </w:r>
      <w:proofErr w:type="gramStart"/>
      <w:r>
        <w:rPr>
          <w:rFonts w:ascii="Consolas" w:eastAsia="SimSun" w:hAnsi="Consolas" w:cs="Consolas"/>
          <w:sz w:val="16"/>
          <w:szCs w:val="16"/>
        </w:rPr>
        <w:t>MobileIdentity(</w:t>
      </w:r>
      <w:proofErr w:type="gramEnd"/>
      <w:r>
        <w:rPr>
          <w:rFonts w:ascii="Consolas" w:eastAsia="SimSun" w:hAnsi="Consolas" w:cs="Consolas"/>
          <w:sz w:val="16"/>
          <w:szCs w:val="16"/>
        </w:rPr>
        <w:t>omit, v_Guti1Params),</w:t>
      </w:r>
    </w:p>
    <w:p w14:paraId="4C8F704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cr_</w:t>
      </w:r>
      <w:proofErr w:type="gramStart"/>
      <w:r>
        <w:rPr>
          <w:rFonts w:ascii="Consolas" w:eastAsia="SimSun" w:hAnsi="Consolas" w:cs="Consolas"/>
          <w:sz w:val="16"/>
          <w:szCs w:val="16"/>
        </w:rPr>
        <w:t>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( '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0'B, </w:t>
      </w:r>
      <w:proofErr w:type="spellStart"/>
      <w:r>
        <w:rPr>
          <w:rFonts w:ascii="Consolas" w:eastAsia="SimSun" w:hAnsi="Consolas" w:cs="Consolas"/>
          <w:sz w:val="16"/>
          <w:szCs w:val="16"/>
        </w:rPr>
        <w:t>v_DetachType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)))));</w:t>
      </w:r>
    </w:p>
    <w:p w14:paraId="35D3D6D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t_T3445Max.stop;</w:t>
      </w:r>
    </w:p>
    <w:p w14:paraId="1AE50D8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if  (v_T3445Min_elapsed) {</w:t>
      </w:r>
    </w:p>
    <w:p w14:paraId="6043F82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72");</w:t>
      </w:r>
    </w:p>
    <w:p w14:paraId="2A9519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 </w:t>
      </w:r>
      <w:proofErr w:type="gramStart"/>
      <w:r>
        <w:rPr>
          <w:rFonts w:ascii="Consolas" w:eastAsia="SimSun" w:hAnsi="Consolas" w:cs="Consolas"/>
          <w:sz w:val="16"/>
          <w:szCs w:val="16"/>
        </w:rPr>
        <w:t>else  {</w:t>
      </w:r>
      <w:proofErr w:type="gramEnd"/>
    </w:p>
    <w:p w14:paraId="35045D2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72 - DETACH REQUEST expected was received too early");</w:t>
      </w:r>
    </w:p>
    <w:p w14:paraId="03764EB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</w:t>
      </w:r>
    </w:p>
    <w:p w14:paraId="6CB6F9D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//@siclog "Step 73"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29B261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 The SS responds with DETACH ACCEPT message.</w:t>
      </w:r>
    </w:p>
    <w:p w14:paraId="55100AF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SRB.send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(cas_SRB1_NasPdu_REQ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38115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cs_TimingInfo_Now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A35ABEE" w14:textId="4F9943D4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cs_NAS_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="004541A6"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811B09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cs_508_DETACH_ACCEPT)));</w:t>
      </w:r>
    </w:p>
    <w:p w14:paraId="49AF5BC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675FD3F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t_T3445Max.timeout {</w:t>
      </w:r>
    </w:p>
    <w:p w14:paraId="625407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72 - DETACH REQUEST expected was not received");</w:t>
      </w:r>
    </w:p>
    <w:p w14:paraId="4CC383D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03A6F1B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3694661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61DE51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74"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3EB521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25B8296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519E69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6DAFAD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</w:rPr>
        <w:t xml:space="preserve">  }</w:t>
      </w:r>
      <w:r>
        <w:rPr>
          <w:rFonts w:ascii="Consolas" w:eastAsia="SimSun" w:hAnsi="Consolas" w:cs="Consolas"/>
          <w:sz w:val="16"/>
          <w:szCs w:val="16"/>
          <w:lang w:val="pt-BR"/>
        </w:rPr>
        <w:t xml:space="preserve">       </w:t>
      </w:r>
    </w:p>
    <w:p w14:paraId="07A023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258765C5" w14:textId="77777777" w:rsidR="001C7350" w:rsidRDefault="001C7350" w:rsidP="001C7350"/>
    <w:p w14:paraId="4E6B3F04" w14:textId="4215BCAA" w:rsidR="00C150F5" w:rsidRPr="000F2C8C" w:rsidRDefault="00C150F5" w:rsidP="00C150F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2" w:name="_Toc110976098"/>
      <w:r>
        <w:rPr>
          <w:b/>
          <w:sz w:val="36"/>
        </w:rPr>
        <w:t>Change 3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150F5" w:rsidRPr="008C0EA3" w14:paraId="17D80C1E" w14:textId="77777777" w:rsidTr="00A15724">
        <w:tc>
          <w:tcPr>
            <w:tcW w:w="1985" w:type="dxa"/>
          </w:tcPr>
          <w:p w14:paraId="035D69ED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1B56B09" w14:textId="77777777" w:rsidR="00C150F5" w:rsidRPr="00A67FF6" w:rsidRDefault="00C150F5" w:rsidP="00A15724">
            <w:pPr>
              <w:rPr>
                <w:rFonts w:cs="Arial"/>
                <w:color w:val="000000"/>
                <w:lang w:val="en-US" w:eastAsia="zh-CN"/>
              </w:rPr>
            </w:pPr>
            <w:r w:rsidRPr="00123536">
              <w:rPr>
                <w:rFonts w:cs="Arial"/>
                <w:lang w:val="en-US"/>
              </w:rPr>
              <w:t>f_TC_11_3_2_IMS1()</w:t>
            </w:r>
          </w:p>
        </w:tc>
      </w:tr>
      <w:tr w:rsidR="00C150F5" w:rsidRPr="008C0EA3" w14:paraId="50B3809F" w14:textId="77777777" w:rsidTr="00A15724">
        <w:tc>
          <w:tcPr>
            <w:tcW w:w="1985" w:type="dxa"/>
          </w:tcPr>
          <w:p w14:paraId="56559830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AD8EF7A" w14:textId="3508E0CB" w:rsidR="002D0673" w:rsidRDefault="002D0673" w:rsidP="00A15724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 xml:space="preserve">Following the </w:t>
            </w:r>
            <w:proofErr w:type="spellStart"/>
            <w:r w:rsidRPr="002106C0">
              <w:rPr>
                <w:rFonts w:cs="Arial"/>
                <w:lang w:val="en-US"/>
              </w:rPr>
              <w:t>completiong</w:t>
            </w:r>
            <w:proofErr w:type="spellEnd"/>
            <w:r w:rsidRPr="002106C0">
              <w:rPr>
                <w:rFonts w:cs="Arial"/>
                <w:lang w:val="en-US"/>
              </w:rPr>
              <w:t xml:space="preserve"> of IMS registration</w:t>
            </w:r>
            <w:r w:rsidR="00630E91" w:rsidRPr="002106C0">
              <w:rPr>
                <w:rFonts w:cs="Arial"/>
                <w:lang w:val="en-US"/>
              </w:rPr>
              <w:t xml:space="preserve"> (receiving 200 OK for REGISTER), the UE may initiate the test </w:t>
            </w:r>
            <w:proofErr w:type="spellStart"/>
            <w:r w:rsidR="00630E91" w:rsidRPr="002106C0">
              <w:rPr>
                <w:rFonts w:cs="Arial"/>
                <w:lang w:val="en-US"/>
              </w:rPr>
              <w:t>eCall</w:t>
            </w:r>
            <w:proofErr w:type="spellEnd"/>
            <w:r w:rsidR="00630E91" w:rsidRPr="002106C0">
              <w:rPr>
                <w:rFonts w:cs="Arial"/>
                <w:lang w:val="en-US"/>
              </w:rPr>
              <w:t xml:space="preserve"> immediately</w:t>
            </w:r>
            <w:r w:rsidR="00BA3EF6" w:rsidRPr="002106C0">
              <w:rPr>
                <w:rFonts w:cs="Arial"/>
                <w:lang w:val="en-US"/>
              </w:rPr>
              <w:t xml:space="preserve">, in parallel with </w:t>
            </w:r>
            <w:proofErr w:type="spellStart"/>
            <w:r w:rsidR="00BA3EF6" w:rsidRPr="002106C0">
              <w:rPr>
                <w:rFonts w:cs="Arial"/>
                <w:lang w:val="en-US"/>
              </w:rPr>
              <w:t>subnsribing</w:t>
            </w:r>
            <w:proofErr w:type="spellEnd"/>
            <w:r w:rsidR="00BA3EF6" w:rsidRPr="002106C0">
              <w:rPr>
                <w:rFonts w:cs="Arial"/>
                <w:lang w:val="en-US"/>
              </w:rPr>
              <w:t xml:space="preserve"> to the reg-event package</w:t>
            </w:r>
            <w:r w:rsidR="00E5741A" w:rsidRPr="002106C0">
              <w:rPr>
                <w:rFonts w:cs="Arial"/>
                <w:lang w:val="en-US"/>
              </w:rPr>
              <w:t>. In particular the INVITE may be received at the TTCN before the 200 OK response for NOTIFY.</w:t>
            </w:r>
          </w:p>
          <w:p w14:paraId="30A49361" w14:textId="77777777" w:rsidR="00C940F1" w:rsidRPr="002106C0" w:rsidRDefault="00C940F1" w:rsidP="00C940F1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52119A7C" w14:textId="5717AEC3" w:rsidR="002D69BF" w:rsidRPr="002106C0" w:rsidRDefault="002D69BF" w:rsidP="002D69BF">
            <w:pPr>
              <w:spacing w:after="0"/>
              <w:rPr>
                <w:rFonts w:cs="Arial"/>
                <w:lang w:val="en-US"/>
              </w:rPr>
            </w:pPr>
            <w:proofErr w:type="gramStart"/>
            <w:r w:rsidRPr="002106C0">
              <w:rPr>
                <w:rFonts w:cs="Arial"/>
                <w:b/>
                <w:bCs/>
                <w:lang w:val="en-US"/>
              </w:rPr>
              <w:t>Note</w:t>
            </w:r>
            <w:r w:rsidRPr="002106C0">
              <w:rPr>
                <w:rFonts w:cs="Arial"/>
                <w:lang w:val="en-US"/>
              </w:rPr>
              <w:t xml:space="preserve"> :</w:t>
            </w:r>
            <w:proofErr w:type="gramEnd"/>
            <w:r w:rsidRPr="002106C0">
              <w:rPr>
                <w:rFonts w:cs="Arial"/>
                <w:lang w:val="en-US"/>
              </w:rPr>
              <w:t xml:space="preserve"> This seems to be the only scenario  (</w:t>
            </w:r>
            <w:proofErr w:type="spellStart"/>
            <w:r w:rsidRPr="002106C0">
              <w:rPr>
                <w:rFonts w:cs="Arial"/>
                <w:lang w:val="en-US"/>
              </w:rPr>
              <w:t>eCall</w:t>
            </w:r>
            <w:proofErr w:type="spellEnd"/>
            <w:r w:rsidRPr="002106C0">
              <w:rPr>
                <w:rFonts w:cs="Arial"/>
                <w:lang w:val="en-US"/>
              </w:rPr>
              <w:t xml:space="preserve"> to test number) where the UE will proceed with call setup immediately following registration, and also subs</w:t>
            </w:r>
            <w:r w:rsidR="00FA7D87">
              <w:rPr>
                <w:rFonts w:cs="Arial"/>
                <w:lang w:val="en-US"/>
              </w:rPr>
              <w:t>c</w:t>
            </w:r>
            <w:r w:rsidRPr="002106C0">
              <w:rPr>
                <w:rFonts w:cs="Arial"/>
                <w:lang w:val="en-US"/>
              </w:rPr>
              <w:t xml:space="preserve">ribe to the reg-event </w:t>
            </w:r>
            <w:proofErr w:type="spellStart"/>
            <w:r w:rsidRPr="002106C0">
              <w:rPr>
                <w:rFonts w:cs="Arial"/>
                <w:lang w:val="en-US"/>
              </w:rPr>
              <w:t>pacakge</w:t>
            </w:r>
            <w:proofErr w:type="spellEnd"/>
          </w:p>
          <w:p w14:paraId="0D1ECEC3" w14:textId="77777777" w:rsidR="00BA3EF6" w:rsidRPr="002106C0" w:rsidRDefault="00BA3EF6" w:rsidP="00BA3EF6">
            <w:pPr>
              <w:spacing w:after="0"/>
              <w:rPr>
                <w:rFonts w:cs="Arial"/>
                <w:lang w:val="en-US"/>
              </w:rPr>
            </w:pPr>
          </w:p>
          <w:p w14:paraId="50C665ED" w14:textId="76FB4BF0" w:rsidR="00C150F5" w:rsidRDefault="00311287" w:rsidP="00A15724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 xml:space="preserve">Remaining </w:t>
            </w:r>
            <w:proofErr w:type="spellStart"/>
            <w:r w:rsidRPr="002106C0">
              <w:rPr>
                <w:rFonts w:cs="Arial"/>
                <w:lang w:val="en-US"/>
              </w:rPr>
              <w:t>signalling</w:t>
            </w:r>
            <w:proofErr w:type="spellEnd"/>
            <w:r w:rsidRPr="002106C0">
              <w:rPr>
                <w:rFonts w:cs="Arial"/>
                <w:lang w:val="en-US"/>
              </w:rPr>
              <w:t xml:space="preserve"> for MO call setup missing</w:t>
            </w:r>
          </w:p>
          <w:p w14:paraId="219D393D" w14:textId="77777777" w:rsidR="002106C0" w:rsidRPr="002106C0" w:rsidRDefault="002106C0" w:rsidP="002106C0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66410E09" w14:textId="27A9A72A" w:rsidR="00C150F5" w:rsidRDefault="00237440" w:rsidP="00A15724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>Wait for trigger from EUTRA not needed, see change 2.4</w:t>
            </w:r>
          </w:p>
          <w:p w14:paraId="327EAD1B" w14:textId="77777777" w:rsidR="002106C0" w:rsidRPr="000255ED" w:rsidRDefault="002106C0" w:rsidP="000255ED">
            <w:pPr>
              <w:spacing w:after="0"/>
              <w:rPr>
                <w:rFonts w:cs="Arial"/>
                <w:lang w:val="en-US"/>
              </w:rPr>
            </w:pPr>
          </w:p>
          <w:p w14:paraId="68C46069" w14:textId="6D182AF0" w:rsidR="008468EC" w:rsidRPr="002106C0" w:rsidRDefault="008468EC" w:rsidP="008468EC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>Missing steps for MT call setup</w:t>
            </w:r>
          </w:p>
        </w:tc>
      </w:tr>
      <w:tr w:rsidR="00C150F5" w:rsidRPr="008C0EA3" w14:paraId="3EA4EF41" w14:textId="77777777" w:rsidTr="00A15724">
        <w:tc>
          <w:tcPr>
            <w:tcW w:w="1985" w:type="dxa"/>
          </w:tcPr>
          <w:p w14:paraId="115A43DC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10EF06D" w14:textId="2CBE753E" w:rsidR="00BA3EF6" w:rsidRDefault="001C44CC" w:rsidP="00E66D20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 w:rsidRPr="000255ED">
              <w:rPr>
                <w:rFonts w:cs="Arial"/>
                <w:lang w:val="en-US"/>
              </w:rPr>
              <w:t xml:space="preserve"> Move some of the functionality of </w:t>
            </w:r>
            <w:proofErr w:type="spellStart"/>
            <w:r w:rsidRPr="000255ED">
              <w:rPr>
                <w:rFonts w:cs="Arial"/>
                <w:lang w:val="en-US"/>
              </w:rPr>
              <w:t>f_IMS_</w:t>
            </w:r>
            <w:proofErr w:type="gramStart"/>
            <w:r w:rsidRPr="000255ED">
              <w:rPr>
                <w:rFonts w:cs="Arial"/>
                <w:lang w:val="en-US"/>
              </w:rPr>
              <w:t>Registration</w:t>
            </w:r>
            <w:proofErr w:type="spellEnd"/>
            <w:r w:rsidRPr="000255ED">
              <w:rPr>
                <w:rFonts w:cs="Arial"/>
                <w:lang w:val="en-US"/>
              </w:rPr>
              <w:t>(</w:t>
            </w:r>
            <w:proofErr w:type="gramEnd"/>
            <w:r w:rsidRPr="000255ED">
              <w:rPr>
                <w:rFonts w:cs="Arial"/>
                <w:lang w:val="en-US"/>
              </w:rPr>
              <w:t xml:space="preserve">) into this function. </w:t>
            </w:r>
            <w:r w:rsidR="007E61A4" w:rsidRPr="000255ED">
              <w:rPr>
                <w:rFonts w:cs="Arial"/>
                <w:lang w:val="en-US"/>
              </w:rPr>
              <w:t xml:space="preserve">After sending of 200 OK for SUBSCRIBE and then NOTIFY, activate a default </w:t>
            </w:r>
            <w:r w:rsidR="002106C0" w:rsidRPr="000255ED">
              <w:rPr>
                <w:rFonts w:cs="Arial"/>
                <w:lang w:val="en-US"/>
              </w:rPr>
              <w:t>handler</w:t>
            </w:r>
            <w:r w:rsidR="007E61A4" w:rsidRPr="000255ED">
              <w:rPr>
                <w:rFonts w:cs="Arial"/>
                <w:lang w:val="en-US"/>
              </w:rPr>
              <w:t xml:space="preserve"> to receive the 200 OK for NOTIFY message </w:t>
            </w:r>
            <w:r w:rsidR="002D69BF" w:rsidRPr="000255ED">
              <w:rPr>
                <w:rFonts w:cs="Arial"/>
                <w:lang w:val="en-US"/>
              </w:rPr>
              <w:t xml:space="preserve">in parallel with </w:t>
            </w:r>
            <w:proofErr w:type="spellStart"/>
            <w:r w:rsidR="002D69BF" w:rsidRPr="000255ED">
              <w:rPr>
                <w:rFonts w:cs="Arial"/>
                <w:lang w:val="en-US"/>
              </w:rPr>
              <w:t>eCall</w:t>
            </w:r>
            <w:proofErr w:type="spellEnd"/>
            <w:r w:rsidR="002D69BF" w:rsidRPr="000255ED">
              <w:rPr>
                <w:rFonts w:cs="Arial"/>
                <w:lang w:val="en-US"/>
              </w:rPr>
              <w:t xml:space="preserve"> setup steps</w:t>
            </w:r>
            <w:r w:rsidR="00F644FD">
              <w:rPr>
                <w:rFonts w:cs="Arial"/>
                <w:lang w:val="en-US"/>
              </w:rPr>
              <w:t xml:space="preserve">, using new </w:t>
            </w:r>
            <w:proofErr w:type="spellStart"/>
            <w:r w:rsidR="00F644FD">
              <w:rPr>
                <w:rFonts w:cs="Arial"/>
                <w:lang w:val="en-US"/>
              </w:rPr>
              <w:t>altstep</w:t>
            </w:r>
            <w:proofErr w:type="spellEnd"/>
            <w:r w:rsidR="00F644FD">
              <w:rPr>
                <w:rFonts w:cs="Arial"/>
                <w:lang w:val="en-US"/>
              </w:rPr>
              <w:t xml:space="preserve"> (see change 9)</w:t>
            </w:r>
            <w:r w:rsidR="000255ED" w:rsidRPr="000255ED">
              <w:rPr>
                <w:rFonts w:cs="Arial"/>
                <w:lang w:val="en-US"/>
              </w:rPr>
              <w:t>.</w:t>
            </w:r>
          </w:p>
          <w:p w14:paraId="005C07F7" w14:textId="77777777" w:rsidR="000255ED" w:rsidRPr="000255ED" w:rsidRDefault="000255ED" w:rsidP="000255ED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00E3E652" w14:textId="3D9A48A0" w:rsidR="00C150F5" w:rsidRPr="002106C0" w:rsidRDefault="00030C89" w:rsidP="00A15724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lastRenderedPageBreak/>
              <w:t xml:space="preserve">Add functions for C.21 </w:t>
            </w:r>
            <w:r w:rsidR="002106C0">
              <w:rPr>
                <w:rFonts w:cs="Arial"/>
                <w:lang w:val="en-US"/>
              </w:rPr>
              <w:t>steps 5-13</w:t>
            </w:r>
            <w:r w:rsidR="008C1F57">
              <w:rPr>
                <w:rFonts w:cs="Arial"/>
                <w:lang w:val="en-US"/>
              </w:rPr>
              <w:t xml:space="preserve">, including new function </w:t>
            </w:r>
            <w:r w:rsidR="008C1F57" w:rsidRPr="008C1F57">
              <w:rPr>
                <w:rFonts w:cs="Arial"/>
                <w:lang w:val="en-US"/>
              </w:rPr>
              <w:t>f_IMS_eCallSetup_Send200OK_ReceiveACK_Step12_13</w:t>
            </w:r>
            <w:r w:rsidR="008C1F57">
              <w:rPr>
                <w:rFonts w:cs="Arial"/>
                <w:lang w:val="en-US"/>
              </w:rPr>
              <w:t xml:space="preserve">(), see change </w:t>
            </w:r>
            <w:r w:rsidR="00864309">
              <w:rPr>
                <w:rFonts w:cs="Arial"/>
                <w:lang w:val="en-US"/>
              </w:rPr>
              <w:t>8.</w:t>
            </w:r>
          </w:p>
          <w:p w14:paraId="1655CE3B" w14:textId="77777777" w:rsidR="000255ED" w:rsidRDefault="000255ED" w:rsidP="000255ED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42077BD4" w14:textId="02DA9369" w:rsidR="00C150F5" w:rsidRPr="000255ED" w:rsidRDefault="00237440" w:rsidP="000255ED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 w:rsidRPr="000255ED">
              <w:rPr>
                <w:rFonts w:cs="Arial"/>
                <w:lang w:val="en-US"/>
              </w:rPr>
              <w:t>Remove wait for trigger</w:t>
            </w:r>
          </w:p>
          <w:p w14:paraId="3B8035F7" w14:textId="77777777" w:rsidR="000255ED" w:rsidRDefault="000255ED" w:rsidP="000255ED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34265C05" w14:textId="74D571EB" w:rsidR="00C150F5" w:rsidRPr="002106C0" w:rsidRDefault="000255ED" w:rsidP="00A15724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 remaining steps for C.11 MT call setup sequence</w:t>
            </w:r>
          </w:p>
        </w:tc>
      </w:tr>
      <w:tr w:rsidR="00C150F5" w:rsidRPr="008C0EA3" w14:paraId="2B27EB41" w14:textId="77777777" w:rsidTr="00A15724">
        <w:tc>
          <w:tcPr>
            <w:tcW w:w="1985" w:type="dxa"/>
          </w:tcPr>
          <w:p w14:paraId="587B565F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lastRenderedPageBreak/>
              <w:t>TTCN module</w:t>
            </w:r>
          </w:p>
        </w:tc>
        <w:tc>
          <w:tcPr>
            <w:tcW w:w="7513" w:type="dxa"/>
          </w:tcPr>
          <w:p w14:paraId="0EAD587A" w14:textId="77777777" w:rsidR="00C150F5" w:rsidRPr="002106C0" w:rsidRDefault="00000000" w:rsidP="00A15724">
            <w:pPr>
              <w:spacing w:after="0"/>
              <w:rPr>
                <w:rFonts w:cs="Arial"/>
                <w:lang w:val="en-US"/>
              </w:rPr>
            </w:pPr>
            <w:hyperlink r:id="rId13" w:anchor="IWD_21wk24/IWD_21wk24/Common/IMS/IMS_eCall_Functions.ttcn" w:tooltip="IMS_eCall_Functions.ttcn has been modified" w:history="1">
              <w:r w:rsidR="00C150F5" w:rsidRPr="002106C0">
                <w:t xml:space="preserve"> </w:t>
              </w:r>
              <w:proofErr w:type="spellStart"/>
              <w:r w:rsidR="00C150F5" w:rsidRPr="002106C0">
                <w:rPr>
                  <w:rFonts w:cs="Arial"/>
                  <w:lang w:val="en-US"/>
                </w:rPr>
                <w:t>IMS_ECall_IMS.ttcn</w:t>
              </w:r>
              <w:proofErr w:type="spellEnd"/>
            </w:hyperlink>
          </w:p>
        </w:tc>
      </w:tr>
      <w:tr w:rsidR="00C150F5" w:rsidRPr="008C0EA3" w14:paraId="6D94A777" w14:textId="77777777" w:rsidTr="00A15724">
        <w:tc>
          <w:tcPr>
            <w:tcW w:w="1985" w:type="dxa"/>
          </w:tcPr>
          <w:p w14:paraId="3578F986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D096C82" w14:textId="03E7CBE1" w:rsidR="00C150F5" w:rsidRPr="002106C0" w:rsidRDefault="00D84B21" w:rsidP="00A15724">
            <w:r w:rsidRPr="00D84B21">
              <w:rPr>
                <w:rFonts w:cs="Arial"/>
                <w:highlight w:val="red"/>
                <w:lang w:val="en-US" w:eastAsia="ja-JP"/>
              </w:rPr>
              <w:t>Not needed   See cover page.</w:t>
            </w:r>
          </w:p>
        </w:tc>
      </w:tr>
    </w:tbl>
    <w:p w14:paraId="7AE98453" w14:textId="77777777" w:rsidR="00C150F5" w:rsidRPr="00242B6A" w:rsidRDefault="00C150F5" w:rsidP="00C150F5"/>
    <w:p w14:paraId="6B866D58" w14:textId="77777777" w:rsidR="00C150F5" w:rsidRPr="008C0EA3" w:rsidRDefault="00C150F5" w:rsidP="00C150F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302A11B5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8F6247E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5E2EA82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  <w:r w:rsidRPr="00123536">
        <w:rPr>
          <w:rFonts w:ascii="Consolas" w:eastAsia="SimSun" w:hAnsi="Consolas" w:cs="Consolas"/>
          <w:sz w:val="16"/>
          <w:szCs w:val="16"/>
        </w:rPr>
        <w:t>function f_TC_11_3_2_IMS1() runs on IMS_PTC</w:t>
      </w:r>
    </w:p>
    <w:p w14:paraId="1D4B7D48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7411F6F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703C4A5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53FC683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INVITE_Request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1537990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0F70D45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f_IMS_PTC_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Init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PDN_1);</w:t>
      </w:r>
    </w:p>
    <w:p w14:paraId="70C4D47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Registration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4A181FF1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A8E2F4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= f_ECall_InitialInvite_AnnexC47(TEST); /* @sic R5-220971, R5-221073 sic@ */</w:t>
      </w:r>
    </w:p>
    <w:p w14:paraId="5BB9732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4830192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619B3">
        <w:rPr>
          <w:rFonts w:ascii="Consolas" w:eastAsia="SimSun" w:hAnsi="Consolas" w:cs="Consolas"/>
          <w:sz w:val="16"/>
          <w:szCs w:val="16"/>
          <w:highlight w:val="yellow"/>
        </w:rPr>
        <w:t>f_IMS_IPCAN_</w:t>
      </w:r>
      <w:proofErr w:type="gramStart"/>
      <w:r w:rsidRPr="00E619B3">
        <w:rPr>
          <w:rFonts w:ascii="Consolas" w:eastAsia="SimSun" w:hAnsi="Consolas" w:cs="Consolas"/>
          <w:sz w:val="16"/>
          <w:szCs w:val="16"/>
          <w:highlight w:val="yellow"/>
        </w:rPr>
        <w:t>WaitForTrigger</w:t>
      </w:r>
      <w:proofErr w:type="spellEnd"/>
      <w:r w:rsidRPr="00E619B3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gramEnd"/>
      <w:r w:rsidRPr="00E619B3">
        <w:rPr>
          <w:rFonts w:ascii="Consolas" w:eastAsia="SimSun" w:hAnsi="Consolas" w:cs="Consolas"/>
          <w:sz w:val="16"/>
          <w:szCs w:val="16"/>
          <w:highlight w:val="yellow"/>
        </w:rPr>
        <w:t>IPCAN);</w:t>
      </w:r>
    </w:p>
    <w:p w14:paraId="60E0218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f_IMS_MOCallSetup_AnnexC21_Step3_4(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 // steps 3-4</w:t>
      </w:r>
    </w:p>
    <w:p w14:paraId="1173B3B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established.</w:t>
      </w:r>
    </w:p>
    <w:p w14:paraId="1EC2C56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311CE52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C8FDAF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75D1033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v_InviteRequestWithSdp.Invite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6E76012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f_MessageHeader_GetContactSipUrl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v_InviteRequest.msgHeader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4016B518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f_IMS_CallReleaseMT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 // @sic R5-196019 sic@</w:t>
      </w:r>
    </w:p>
    <w:p w14:paraId="422E2CAA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00745286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098E8D3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CCC22B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7E5D94F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f_IMS_MTCallSetup_BuildInviteRequestWithSdp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();</w:t>
      </w:r>
    </w:p>
    <w:p w14:paraId="6729E52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f_IMS_MTCallSetup_AnnexC11_Steps1_4(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4D4A214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established.</w:t>
      </w:r>
    </w:p>
    <w:p w14:paraId="2FEC7006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1C9262F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6EC17F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1A6138D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468EC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8468EC">
        <w:rPr>
          <w:rFonts w:ascii="Consolas" w:eastAsia="SimSun" w:hAnsi="Consolas" w:cs="Consolas"/>
          <w:sz w:val="16"/>
          <w:szCs w:val="16"/>
          <w:highlight w:val="yellow"/>
        </w:rPr>
        <w:t>InviteRequest</w:t>
      </w:r>
      <w:proofErr w:type="spellEnd"/>
      <w:r w:rsidRPr="008468EC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8468EC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8468EC">
        <w:rPr>
          <w:rFonts w:ascii="Consolas" w:eastAsia="SimSun" w:hAnsi="Consolas" w:cs="Consolas"/>
          <w:sz w:val="16"/>
          <w:szCs w:val="16"/>
          <w:highlight w:val="yellow"/>
        </w:rPr>
        <w:t>v_InviteRequestWithSdp.Invite</w:t>
      </w:r>
      <w:proofErr w:type="spellEnd"/>
      <w:r w:rsidRPr="008468EC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1ECDD06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f_MessageHeader_GetContactSipUrl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v_InviteRequest.msgHeader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58C16393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f_IMS_CallReleaseMT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0E15DBE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77A26DD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2D5D6033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2403EE5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IpcanReleaseWithOptionalDeregistration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25B9C424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62A650C0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6F1C64">
        <w:rPr>
          <w:rFonts w:ascii="Consolas" w:eastAsia="SimSun" w:hAnsi="Consolas" w:cs="Consolas"/>
          <w:sz w:val="16"/>
          <w:szCs w:val="16"/>
          <w:lang w:val="pt-BR"/>
        </w:rPr>
        <w:t xml:space="preserve"> </w:t>
      </w:r>
    </w:p>
    <w:p w14:paraId="2174AE05" w14:textId="77777777" w:rsidR="00C150F5" w:rsidRPr="00564DEC" w:rsidRDefault="00C150F5" w:rsidP="00C150F5"/>
    <w:p w14:paraId="1444A83F" w14:textId="77777777" w:rsidR="00C150F5" w:rsidRPr="008C0EA3" w:rsidRDefault="00C150F5" w:rsidP="00C150F5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4603DA27" w14:textId="43B03522" w:rsidR="00C150F5" w:rsidRDefault="00C150F5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1CD4F731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IMS_ASP_TypeDefs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  <w:r w:rsidRPr="003B25B3">
        <w:rPr>
          <w:rFonts w:ascii="Consolas" w:eastAsia="SimSun" w:hAnsi="Consolas" w:cs="Consolas"/>
          <w:sz w:val="16"/>
          <w:szCs w:val="16"/>
        </w:rPr>
        <w:t xml:space="preserve"> </w:t>
      </w:r>
    </w:p>
    <w:p w14:paraId="311BD14B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IMS_ASP_Templates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1338F075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IMS_MessageBody_Templates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0A6D738D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IMS_Procedures_Common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23F6A0CC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IP_ASP_TypeDefs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47836AE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CommonDefs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17A913FC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  <w:r w:rsidRPr="00A07B79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A07B79">
        <w:rPr>
          <w:rFonts w:ascii="Consolas" w:eastAsia="SimSun" w:hAnsi="Consolas" w:cs="Consolas"/>
          <w:sz w:val="16"/>
          <w:szCs w:val="16"/>
          <w:highlight w:val="yellow"/>
        </w:rPr>
        <w:t>IMS_CommonFunctions</w:t>
      </w:r>
      <w:proofErr w:type="spellEnd"/>
      <w:r w:rsidRPr="00A07B79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46EBB73B" w14:textId="01D514EF" w:rsidR="00C150F5" w:rsidRDefault="00C150F5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 xml:space="preserve">  </w:t>
      </w:r>
    </w:p>
    <w:p w14:paraId="6690BBB6" w14:textId="074F2172" w:rsidR="00BA3EF6" w:rsidRDefault="00BA3EF6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>…………………………………………………</w:t>
      </w:r>
    </w:p>
    <w:p w14:paraId="01C2D3C1" w14:textId="2A425594" w:rsidR="00BA3EF6" w:rsidRDefault="00BA3EF6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4DD9C6AA" w14:textId="77777777" w:rsidR="00BA3EF6" w:rsidRDefault="00BA3EF6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BE11ED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>function f_TC_11_3_2_IMS1() runs on IMS_PTC</w:t>
      </w:r>
    </w:p>
    <w:p w14:paraId="6669C240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024DF36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037FB4A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554306CC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lastRenderedPageBreak/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INVITE_Request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0768A88E" w14:textId="77777777" w:rsidR="00C150F5" w:rsidRPr="00B6545D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var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MessageHeader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v_MessageHeader_Response183; </w:t>
      </w:r>
    </w:p>
    <w:p w14:paraId="5516FBB8" w14:textId="77777777" w:rsidR="00C150F5" w:rsidRPr="00B6545D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   var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IMS_InviteRequestWithSdp_Type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v_InviteRequestWithSdpVal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; </w:t>
      </w:r>
    </w:p>
    <w:p w14:paraId="6DC39B28" w14:textId="77777777" w:rsidR="00C150F5" w:rsidRPr="00B6545D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   var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IMS_ResponseWithSdp_Type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v_ResponseWithSdp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; </w:t>
      </w:r>
    </w:p>
    <w:p w14:paraId="04243B2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   var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IMS_Response_Type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v_SessionInProgress183;</w:t>
      </w:r>
    </w:p>
    <w:p w14:paraId="7CFE171D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var IMS_DATA_REQ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v_IMS_DATA_REQ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3AC9AC7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</w:t>
      </w:r>
      <w:r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var template (value)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MessageHeader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v_MessageHeader_Notify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65EA5806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var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REGISTER_Request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v_RegisterRequest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6A3FD59D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45"/>
        </w:tabs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var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InternetProtocol_Type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v_Protocol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2DF2D668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45"/>
        </w:tabs>
        <w:spacing w:after="0"/>
        <w:rPr>
          <w:rFonts w:ascii="Consolas" w:eastAsia="SimSun" w:hAnsi="Consolas" w:cs="Consolas"/>
          <w:sz w:val="16"/>
          <w:szCs w:val="16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var default v_WaitFor200OK_NotifyEvent_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Handler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= null;</w:t>
      </w:r>
    </w:p>
    <w:p w14:paraId="58181C9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0E7BCB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f_IMS_PTC_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Init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PDN_1);</w:t>
      </w:r>
    </w:p>
    <w:p w14:paraId="36AFDC8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3AC39AE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v_IMS_DATA_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REQ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f_IMS_Register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();</w:t>
      </w:r>
    </w:p>
    <w:p w14:paraId="512D8DBE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f_IMS_Register_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Subscribe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5BA3A171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RegisterRequest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v_IMS_DATA_REQ.Request.Register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2F7549B6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ContactUrl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f_MessageHeader_GetContactSipUrl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v_RegisterRequest.msgHeader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4199A6E8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Protocol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f_IMS_PTC_ImsInfo_GetTransportProtocol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();</w:t>
      </w:r>
    </w:p>
    <w:p w14:paraId="3EA4D950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v_MessageHeader_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Notify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f_IMS_NotifyRequest_MessageHeader_A_1_6(cs_SubscriptionState_Active); </w:t>
      </w:r>
    </w:p>
    <w:p w14:paraId="5531B365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IMS_Client.send(cas_IMS_Notify_Request(cs_IMS_RoutingInfo(f_IMS_PTC_ImsInfo_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GetTransportProtocol(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)),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cs_NOTIFY_Request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v_ContactUrl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v_MessageHeader_Notify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, cs_MessageBody_RegInfo(f_IMS_XmlMessageForNotify_Active(v_RegisterRequest)))));</w:t>
      </w:r>
    </w:p>
    <w:p w14:paraId="6EBC01A8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</w:p>
    <w:p w14:paraId="3D986D50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v_WaitFor200OK_NotifyEvent_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Handler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activate(a_IMS_ReceiveResponse200OK_repeat(v_MessageHeader_Notify,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v_Protocol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))</w:t>
      </w:r>
    </w:p>
    <w:p w14:paraId="1BA6637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942980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= f_ECall_InitialInvite_AnnexC47(TEST); /* @sic R5-220971, R5-221073 sic@ */</w:t>
      </w:r>
    </w:p>
    <w:p w14:paraId="6AD04A6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3C2E174" w14:textId="6D3377B0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>/</w:t>
      </w:r>
      <w:r w:rsidR="00237440"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/REMOVED </w:t>
      </w:r>
      <w:proofErr w:type="spellStart"/>
      <w:r w:rsidR="00237440" w:rsidRPr="001F2900">
        <w:rPr>
          <w:rFonts w:ascii="Consolas" w:eastAsia="SimSun" w:hAnsi="Consolas" w:cs="Consolas"/>
          <w:sz w:val="16"/>
          <w:szCs w:val="16"/>
          <w:highlight w:val="yellow"/>
        </w:rPr>
        <w:t>f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>_IMS_IPCAN_</w:t>
      </w:r>
      <w:proofErr w:type="gram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WaitForTrigger</w:t>
      </w:r>
      <w:proofErr w:type="spell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gram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IPCAN); </w:t>
      </w:r>
    </w:p>
    <w:p w14:paraId="764FF42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    v_MessageHeader_Response</w:t>
      </w:r>
      <w:proofErr w:type="gram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183 :</w:t>
      </w:r>
      <w:proofErr w:type="gram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r w:rsidRPr="007A5E24">
        <w:rPr>
          <w:rFonts w:ascii="Consolas" w:eastAsia="SimSun" w:hAnsi="Consolas" w:cs="Consolas"/>
          <w:sz w:val="16"/>
          <w:szCs w:val="16"/>
        </w:rPr>
        <w:t>f_IMS_MOCallSetup_AnnexC21_Step3_4(</w:t>
      </w:r>
      <w:proofErr w:type="spellStart"/>
      <w:r w:rsidRPr="007A5E24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7A5E24">
        <w:rPr>
          <w:rFonts w:ascii="Consolas" w:eastAsia="SimSun" w:hAnsi="Consolas" w:cs="Consolas"/>
          <w:sz w:val="16"/>
          <w:szCs w:val="16"/>
        </w:rPr>
        <w:t>);</w:t>
      </w:r>
      <w:r w:rsidRPr="00123536">
        <w:rPr>
          <w:rFonts w:ascii="Consolas" w:eastAsia="SimSun" w:hAnsi="Consolas" w:cs="Consolas"/>
          <w:sz w:val="16"/>
          <w:szCs w:val="16"/>
        </w:rPr>
        <w:t xml:space="preserve"> // steps 3-4</w:t>
      </w:r>
    </w:p>
    <w:p w14:paraId="74578F21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established.</w:t>
      </w:r>
    </w:p>
    <w:p w14:paraId="5E1AE01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B5789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6B5789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6B5789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B5789">
        <w:rPr>
          <w:rFonts w:ascii="Consolas" w:eastAsia="SimSun" w:hAnsi="Consolas" w:cs="Consolas"/>
          <w:sz w:val="16"/>
          <w:szCs w:val="16"/>
        </w:rPr>
        <w:t>IPCAN);</w:t>
      </w:r>
    </w:p>
    <w:p w14:paraId="4813E35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E056CA7" w14:textId="77777777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F2900">
        <w:rPr>
          <w:rFonts w:ascii="Consolas" w:eastAsia="SimSun" w:hAnsi="Consolas" w:cs="Consolas"/>
          <w:sz w:val="16"/>
          <w:szCs w:val="16"/>
        </w:rPr>
        <w:t xml:space="preserve">    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>f_IMS_MOCallSetup_AnnexC21_Steps5_8(</w:t>
      </w:r>
      <w:proofErr w:type="spell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v_InviteRequestWithSdp</w:t>
      </w:r>
      <w:proofErr w:type="spell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, v_MessageHeader_Response183); </w:t>
      </w:r>
    </w:p>
    <w:p w14:paraId="712619A8" w14:textId="77777777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    f_IMS_MOCallSetup_AnnexC21C25_Step9_11(</w:t>
      </w:r>
      <w:proofErr w:type="spell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v_InviteRequestWithSdp</w:t>
      </w:r>
      <w:proofErr w:type="spell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); </w:t>
      </w:r>
    </w:p>
    <w:p w14:paraId="5DB33DD0" w14:textId="40A59487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8C1F57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r w:rsidR="008C1F57" w:rsidRPr="008C1F57">
        <w:rPr>
          <w:rFonts w:ascii="Consolas" w:eastAsia="SimSun" w:hAnsi="Consolas" w:cs="Consolas"/>
          <w:sz w:val="16"/>
          <w:szCs w:val="16"/>
          <w:highlight w:val="yellow"/>
        </w:rPr>
        <w:t xml:space="preserve">f_IMS_eCallSetup_Send200OK_ReceiveACK_Step12_13 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v_InviteRequestWithSdp</w:t>
      </w:r>
      <w:proofErr w:type="spell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); </w:t>
      </w:r>
    </w:p>
    <w:p w14:paraId="40573119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6C03726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v_InviteRequestWithSdp.Invite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5B49EAC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f_MessageHeader_GetContactSipUrl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v_InviteRequest.msgHeader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3DC1E2F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f_IMS_CallReleaseMT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 // @sic R5-196019 sic@</w:t>
      </w:r>
    </w:p>
    <w:p w14:paraId="522DCAF1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41CF60E2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4BC49611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FBDED75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767C30">
        <w:rPr>
          <w:rFonts w:ascii="Consolas" w:eastAsia="SimSun" w:hAnsi="Consolas" w:cs="Consolas"/>
          <w:sz w:val="16"/>
          <w:szCs w:val="16"/>
          <w:highlight w:val="yellow"/>
        </w:rPr>
        <w:t>deactivate(v_WaitFor200OK_NotifyEvent_Handler);</w:t>
      </w:r>
    </w:p>
    <w:p w14:paraId="444B6ED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CE7A63E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7DE1493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6C31275" w14:textId="77777777" w:rsidR="00C150F5" w:rsidRPr="0005295A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05295A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05295A">
        <w:rPr>
          <w:rFonts w:ascii="Consolas" w:eastAsia="SimSun" w:hAnsi="Consolas" w:cs="Consolas"/>
          <w:sz w:val="16"/>
          <w:szCs w:val="16"/>
        </w:rPr>
        <w:t>InviteRequestWithSdpVal</w:t>
      </w:r>
      <w:proofErr w:type="spellEnd"/>
      <w:r w:rsidRPr="0005295A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05295A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05295A">
        <w:rPr>
          <w:rFonts w:ascii="Consolas" w:eastAsia="SimSun" w:hAnsi="Consolas" w:cs="Consolas"/>
          <w:sz w:val="16"/>
          <w:szCs w:val="16"/>
        </w:rPr>
        <w:t>f_IMS_MTCallSetup_BuildInviteRequestWithSdp</w:t>
      </w:r>
      <w:proofErr w:type="spellEnd"/>
      <w:r w:rsidRPr="0005295A">
        <w:rPr>
          <w:rFonts w:ascii="Consolas" w:eastAsia="SimSun" w:hAnsi="Consolas" w:cs="Consolas"/>
          <w:sz w:val="16"/>
          <w:szCs w:val="16"/>
        </w:rPr>
        <w:t>();</w:t>
      </w:r>
    </w:p>
    <w:p w14:paraId="44A7EAFF" w14:textId="77777777" w:rsidR="00C150F5" w:rsidRPr="0005295A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5295A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InviteRequest</w:t>
      </w:r>
      <w:proofErr w:type="spell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v_InviteRequestWithSdpVal.Invite</w:t>
      </w:r>
      <w:proofErr w:type="spell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>;</w:t>
      </w:r>
      <w:r w:rsidRPr="0005295A">
        <w:rPr>
          <w:rFonts w:ascii="Consolas" w:eastAsia="SimSun" w:hAnsi="Consolas" w:cs="Consolas"/>
          <w:sz w:val="16"/>
          <w:szCs w:val="16"/>
        </w:rPr>
        <w:t xml:space="preserve"> </w:t>
      </w:r>
    </w:p>
    <w:p w14:paraId="78EEFFF7" w14:textId="77777777" w:rsidR="00C150F5" w:rsidRPr="0005295A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5295A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ResponseWithSdp</w:t>
      </w:r>
      <w:proofErr w:type="spell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r w:rsidRPr="004C43CA">
        <w:rPr>
          <w:rFonts w:ascii="Consolas" w:eastAsia="SimSun" w:hAnsi="Consolas" w:cs="Consolas"/>
          <w:sz w:val="16"/>
          <w:szCs w:val="16"/>
          <w:highlight w:val="yellow"/>
        </w:rPr>
        <w:t>:</w:t>
      </w:r>
      <w:proofErr w:type="gram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>=</w:t>
      </w:r>
      <w:r w:rsidRPr="0005295A">
        <w:rPr>
          <w:rFonts w:ascii="Consolas" w:eastAsia="SimSun" w:hAnsi="Consolas" w:cs="Consolas"/>
          <w:sz w:val="16"/>
          <w:szCs w:val="16"/>
        </w:rPr>
        <w:t xml:space="preserve"> f_IMS_MTCallSetup_AnnexC11_Steps1_4(</w:t>
      </w:r>
      <w:proofErr w:type="spellStart"/>
      <w:r w:rsidRPr="0005295A">
        <w:rPr>
          <w:rFonts w:ascii="Consolas" w:eastAsia="SimSun" w:hAnsi="Consolas" w:cs="Consolas"/>
          <w:sz w:val="16"/>
          <w:szCs w:val="16"/>
        </w:rPr>
        <w:t>v_InviteRequestWithSdpVal</w:t>
      </w:r>
      <w:proofErr w:type="spellEnd"/>
      <w:r w:rsidRPr="0005295A">
        <w:rPr>
          <w:rFonts w:ascii="Consolas" w:eastAsia="SimSun" w:hAnsi="Consolas" w:cs="Consolas"/>
          <w:sz w:val="16"/>
          <w:szCs w:val="16"/>
        </w:rPr>
        <w:t xml:space="preserve">); </w:t>
      </w:r>
    </w:p>
    <w:p w14:paraId="03DEA3F1" w14:textId="77777777" w:rsidR="00C150F5" w:rsidRPr="000B00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05295A">
        <w:rPr>
          <w:rFonts w:ascii="Consolas" w:eastAsia="SimSun" w:hAnsi="Consolas" w:cs="Consolas"/>
          <w:sz w:val="16"/>
          <w:szCs w:val="16"/>
        </w:rPr>
        <w:t xml:space="preserve">    </w:t>
      </w:r>
      <w:r w:rsidRPr="000B00DF">
        <w:rPr>
          <w:rFonts w:ascii="Consolas" w:eastAsia="SimSun" w:hAnsi="Consolas" w:cs="Consolas"/>
          <w:sz w:val="16"/>
          <w:szCs w:val="16"/>
          <w:highlight w:val="yellow"/>
        </w:rPr>
        <w:t>v_SessionInProgress</w:t>
      </w:r>
      <w:proofErr w:type="gram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183 :</w:t>
      </w:r>
      <w:proofErr w:type="gram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v_ResponseWithSdp.Response</w:t>
      </w:r>
      <w:proofErr w:type="spell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; </w:t>
      </w:r>
    </w:p>
    <w:p w14:paraId="0F43F5BF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f_IMS_MTCallSetup_SendPRACK_</w:t>
      </w:r>
      <w:proofErr w:type="gram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ReceiveOK</w:t>
      </w:r>
      <w:proofErr w:type="spell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proofErr w:type="gram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>v_InviteRequest</w:t>
      </w:r>
      <w:proofErr w:type="spell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>, v_SessionInProgress183.msgHeader);</w:t>
      </w: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3D3765C5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148180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123536">
        <w:rPr>
          <w:rFonts w:ascii="Consolas" w:eastAsia="SimSun" w:hAnsi="Consolas" w:cs="Consolas"/>
          <w:sz w:val="16"/>
          <w:szCs w:val="16"/>
        </w:rPr>
        <w:t>// Inform EUTRA: IMS Call established.</w:t>
      </w:r>
    </w:p>
    <w:p w14:paraId="15CF6A4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512C6761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F86C251" w14:textId="413E21D3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07A476EB" w14:textId="0EEEAEBB" w:rsidR="00096D3A" w:rsidRDefault="00096D3A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75B1EAE9" w14:textId="76AECA82" w:rsidR="00096D3A" w:rsidRDefault="00096D3A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B04A5E">
        <w:rPr>
          <w:rFonts w:ascii="Consolas" w:eastAsia="SimSun" w:hAnsi="Consolas" w:cs="Consolas"/>
          <w:sz w:val="16"/>
          <w:szCs w:val="16"/>
          <w:highlight w:val="yellow"/>
        </w:rPr>
        <w:t>//</w:t>
      </w:r>
      <w:r w:rsidR="00B04A5E" w:rsidRPr="00B04A5E">
        <w:rPr>
          <w:rFonts w:ascii="Consolas" w:eastAsia="SimSun" w:hAnsi="Consolas" w:cs="Consolas"/>
          <w:sz w:val="16"/>
          <w:szCs w:val="16"/>
          <w:highlight w:val="yellow"/>
        </w:rPr>
        <w:t xml:space="preserve">MOVED </w:t>
      </w:r>
      <w:proofErr w:type="spellStart"/>
      <w:r w:rsidRPr="00B04A5E">
        <w:rPr>
          <w:rFonts w:ascii="Consolas" w:eastAsia="SimSun" w:hAnsi="Consolas" w:cs="Consolas"/>
          <w:sz w:val="16"/>
          <w:szCs w:val="16"/>
          <w:highlight w:val="yellow"/>
        </w:rPr>
        <w:t>v</w:t>
      </w:r>
      <w:r w:rsidRPr="004C43CA">
        <w:rPr>
          <w:rFonts w:ascii="Consolas" w:eastAsia="SimSun" w:hAnsi="Consolas" w:cs="Consolas"/>
          <w:sz w:val="16"/>
          <w:szCs w:val="16"/>
          <w:highlight w:val="yellow"/>
        </w:rPr>
        <w:t>_</w:t>
      </w:r>
      <w:proofErr w:type="gram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InviteRequest</w:t>
      </w:r>
      <w:proofErr w:type="spell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v_InviteRequestWithSdpVal.Invite</w:t>
      </w:r>
      <w:proofErr w:type="spell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5FD95B3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8E2DBE" w14:textId="77777777" w:rsidR="00C150F5" w:rsidRPr="00A07B79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A07B79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07B79">
        <w:rPr>
          <w:rFonts w:ascii="Consolas" w:eastAsia="SimSun" w:hAnsi="Consolas" w:cs="Consolas"/>
          <w:sz w:val="16"/>
          <w:szCs w:val="16"/>
        </w:rPr>
        <w:t>ContactUrl</w:t>
      </w:r>
      <w:proofErr w:type="spellEnd"/>
      <w:r w:rsidRPr="00A07B79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07B79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07B79">
        <w:rPr>
          <w:rFonts w:ascii="Consolas" w:eastAsia="SimSun" w:hAnsi="Consolas" w:cs="Consolas"/>
          <w:sz w:val="16"/>
          <w:szCs w:val="16"/>
        </w:rPr>
        <w:t>f_MessageHeader_GetContactSipUrl</w:t>
      </w:r>
      <w:proofErr w:type="spellEnd"/>
      <w:r w:rsidRPr="00A07B79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07B79">
        <w:rPr>
          <w:rFonts w:ascii="Consolas" w:eastAsia="SimSun" w:hAnsi="Consolas" w:cs="Consolas"/>
          <w:sz w:val="16"/>
          <w:szCs w:val="16"/>
        </w:rPr>
        <w:t>v_InviteRequest.msgHeader</w:t>
      </w:r>
      <w:proofErr w:type="spellEnd"/>
      <w:r w:rsidRPr="00A07B79">
        <w:rPr>
          <w:rFonts w:ascii="Consolas" w:eastAsia="SimSun" w:hAnsi="Consolas" w:cs="Consolas"/>
          <w:sz w:val="16"/>
          <w:szCs w:val="16"/>
        </w:rPr>
        <w:t xml:space="preserve">); </w:t>
      </w:r>
    </w:p>
    <w:p w14:paraId="597DB22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B1FC4">
        <w:rPr>
          <w:rFonts w:ascii="Consolas" w:eastAsia="SimSun" w:hAnsi="Consolas" w:cs="Consolas"/>
          <w:sz w:val="16"/>
          <w:szCs w:val="16"/>
          <w:highlight w:val="yellow"/>
        </w:rPr>
        <w:t xml:space="preserve">    f_IMS_MTCallSetup_AnnexC11_Steps7_13(</w:t>
      </w:r>
      <w:proofErr w:type="spellStart"/>
      <w:r w:rsidRPr="000B1FC4">
        <w:rPr>
          <w:rFonts w:ascii="Consolas" w:eastAsia="SimSun" w:hAnsi="Consolas" w:cs="Consolas"/>
          <w:sz w:val="16"/>
          <w:szCs w:val="16"/>
          <w:highlight w:val="yellow"/>
        </w:rPr>
        <w:t>v_InviteRequestWithSdpVal</w:t>
      </w:r>
      <w:proofErr w:type="spellEnd"/>
      <w:r w:rsidRPr="000B1FC4"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 w:rsidRPr="000B1FC4">
        <w:rPr>
          <w:rFonts w:ascii="Consolas" w:eastAsia="SimSun" w:hAnsi="Consolas" w:cs="Consolas"/>
          <w:sz w:val="16"/>
          <w:szCs w:val="16"/>
          <w:highlight w:val="yellow"/>
        </w:rPr>
        <w:t>v_ResponseWithSdp</w:t>
      </w:r>
      <w:proofErr w:type="spellEnd"/>
      <w:r w:rsidRPr="000B1FC4">
        <w:rPr>
          <w:rFonts w:ascii="Consolas" w:eastAsia="SimSun" w:hAnsi="Consolas" w:cs="Consolas"/>
          <w:sz w:val="16"/>
          <w:szCs w:val="16"/>
          <w:highlight w:val="yellow"/>
        </w:rPr>
        <w:t>);</w:t>
      </w:r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r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628841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</w:p>
    <w:p w14:paraId="1B606536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f_IMS_CallReleaseMT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5C178FF3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0EFA341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2FAE50B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D5C6DC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IpcanReleaseWithOptionalDeregistration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6DED3713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123536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066B96E" w14:textId="0595E458" w:rsidR="00C150F5" w:rsidRDefault="00C150F5" w:rsidP="00C150F5"/>
    <w:p w14:paraId="6265A742" w14:textId="70CE7E05" w:rsidR="000C3E28" w:rsidRDefault="000C3E28" w:rsidP="00C150F5"/>
    <w:p w14:paraId="7C0D351A" w14:textId="06B32B8C" w:rsidR="000C3E28" w:rsidRPr="000F2C8C" w:rsidRDefault="008A18D6" w:rsidP="000C3E28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3" w:name="_Toc110976099"/>
      <w:r>
        <w:rPr>
          <w:b/>
          <w:sz w:val="36"/>
        </w:rPr>
        <w:lastRenderedPageBreak/>
        <w:t>2.4 Change 4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C3E28" w:rsidRPr="008C0EA3" w14:paraId="3CD2C138" w14:textId="77777777" w:rsidTr="00A15724">
        <w:tc>
          <w:tcPr>
            <w:tcW w:w="1985" w:type="dxa"/>
          </w:tcPr>
          <w:p w14:paraId="21BB18F0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1B877A5" w14:textId="48DE3669" w:rsidR="000C3E28" w:rsidRPr="00A67FF6" w:rsidRDefault="000C3E28" w:rsidP="00A15724">
            <w:pPr>
              <w:rPr>
                <w:rFonts w:cs="Arial"/>
                <w:color w:val="000000"/>
                <w:lang w:val="en-US" w:eastAsia="zh-CN"/>
              </w:rPr>
            </w:pPr>
            <w:proofErr w:type="spellStart"/>
            <w:r w:rsidRPr="00DB55D1">
              <w:rPr>
                <w:rFonts w:cs="Arial"/>
                <w:lang w:val="en-US"/>
              </w:rPr>
              <w:t>f_EUTRA_</w:t>
            </w:r>
            <w:proofErr w:type="gramStart"/>
            <w:r w:rsidRPr="00DB55D1">
              <w:rPr>
                <w:rFonts w:cs="Arial"/>
                <w:lang w:val="en-US"/>
              </w:rPr>
              <w:t>TrackingAreaUpdate</w:t>
            </w:r>
            <w:proofErr w:type="spellEnd"/>
            <w:r w:rsidR="008A18D6">
              <w:rPr>
                <w:rFonts w:cs="Arial"/>
                <w:lang w:val="en-US"/>
              </w:rPr>
              <w:t>(</w:t>
            </w:r>
            <w:proofErr w:type="gramEnd"/>
            <w:r w:rsidR="008A18D6">
              <w:rPr>
                <w:rFonts w:cs="Arial"/>
                <w:lang w:val="en-US"/>
              </w:rPr>
              <w:t>)</w:t>
            </w:r>
          </w:p>
        </w:tc>
      </w:tr>
      <w:tr w:rsidR="000C3E28" w:rsidRPr="008C0EA3" w14:paraId="31BAD0CF" w14:textId="77777777" w:rsidTr="00A15724">
        <w:tc>
          <w:tcPr>
            <w:tcW w:w="1985" w:type="dxa"/>
          </w:tcPr>
          <w:p w14:paraId="7C4B57BC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2EB7978" w14:textId="77777777" w:rsidR="0001756B" w:rsidRPr="0001756B" w:rsidRDefault="0001756B" w:rsidP="0001756B">
            <w:pPr>
              <w:spacing w:after="0"/>
              <w:rPr>
                <w:rFonts w:cs="Arial"/>
                <w:lang w:val="en-US" w:eastAsia="fr-FR"/>
              </w:rPr>
            </w:pPr>
            <w:r w:rsidRPr="0001756B">
              <w:rPr>
                <w:rFonts w:cs="Arial"/>
                <w:lang w:val="en-US" w:eastAsia="fr-FR"/>
              </w:rPr>
              <w:t xml:space="preserve">Currently the TRACKING AREA UPDATE ACCEPT message sent from function </w:t>
            </w:r>
            <w:proofErr w:type="spellStart"/>
            <w:r w:rsidRPr="0001756B">
              <w:rPr>
                <w:rFonts w:cs="Arial"/>
                <w:lang w:val="en-US" w:eastAsia="fr-FR"/>
              </w:rPr>
              <w:t>f_EUTRA_</w:t>
            </w:r>
            <w:proofErr w:type="gramStart"/>
            <w:r w:rsidRPr="0001756B">
              <w:rPr>
                <w:rFonts w:cs="Arial"/>
                <w:lang w:val="en-US" w:eastAsia="fr-FR"/>
              </w:rPr>
              <w:t>TrackingAreaUpdate</w:t>
            </w:r>
            <w:proofErr w:type="spellEnd"/>
            <w:r w:rsidRPr="0001756B">
              <w:rPr>
                <w:rFonts w:cs="Arial"/>
                <w:lang w:val="en-US" w:eastAsia="fr-FR"/>
              </w:rPr>
              <w:t>(</w:t>
            </w:r>
            <w:proofErr w:type="gramEnd"/>
            <w:r w:rsidRPr="0001756B">
              <w:rPr>
                <w:rFonts w:cs="Arial"/>
                <w:lang w:val="en-US" w:eastAsia="fr-FR"/>
              </w:rPr>
              <w:t xml:space="preserve">) does not indicate support of emergency bearer services, this can cause an </w:t>
            </w:r>
            <w:proofErr w:type="spellStart"/>
            <w:r w:rsidRPr="0001756B">
              <w:rPr>
                <w:rFonts w:cs="Arial"/>
                <w:lang w:val="en-US" w:eastAsia="fr-FR"/>
              </w:rPr>
              <w:t>eCall</w:t>
            </w:r>
            <w:proofErr w:type="spellEnd"/>
            <w:r w:rsidRPr="0001756B">
              <w:rPr>
                <w:rFonts w:cs="Arial"/>
                <w:lang w:val="en-US" w:eastAsia="fr-FR"/>
              </w:rPr>
              <w:t>-Only device to detach.</w:t>
            </w:r>
          </w:p>
          <w:p w14:paraId="7171B1B1" w14:textId="78745B9C" w:rsidR="000C3E28" w:rsidRPr="00850464" w:rsidRDefault="000C3E28" w:rsidP="00A15724">
            <w:pPr>
              <w:spacing w:after="0"/>
              <w:rPr>
                <w:rFonts w:cs="Arial"/>
                <w:lang w:val="en-US"/>
              </w:rPr>
            </w:pPr>
          </w:p>
        </w:tc>
      </w:tr>
      <w:tr w:rsidR="000C3E28" w:rsidRPr="008C0EA3" w14:paraId="1AEE47B7" w14:textId="77777777" w:rsidTr="00A15724">
        <w:tc>
          <w:tcPr>
            <w:tcW w:w="1985" w:type="dxa"/>
          </w:tcPr>
          <w:p w14:paraId="66E95244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005D5F8" w14:textId="12975B54" w:rsidR="000C3E28" w:rsidRPr="00850464" w:rsidRDefault="0001756B" w:rsidP="00A15724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New parameter for specific NW feature support settings</w:t>
            </w:r>
          </w:p>
        </w:tc>
      </w:tr>
      <w:tr w:rsidR="000C3E28" w:rsidRPr="008C0EA3" w14:paraId="7A6ABD30" w14:textId="77777777" w:rsidTr="00A15724">
        <w:tc>
          <w:tcPr>
            <w:tcW w:w="1985" w:type="dxa"/>
          </w:tcPr>
          <w:p w14:paraId="4241E8EF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591EE2A" w14:textId="77777777" w:rsidR="000C3E28" w:rsidRPr="008C0EA3" w:rsidRDefault="00000000" w:rsidP="00A15724">
            <w:pPr>
              <w:spacing w:after="0"/>
              <w:rPr>
                <w:rFonts w:cs="Arial"/>
                <w:lang w:val="en-US"/>
              </w:rPr>
            </w:pPr>
            <w:hyperlink r:id="rId14" w:anchor="IWD_21wk24/IWD_21wk24/Common/IMS/IMS_eCall_Functions.ttcn" w:tooltip="IMS_eCall_Functions.ttcn has been modified" w:history="1">
              <w:r w:rsidR="000C3E28">
                <w:t xml:space="preserve"> </w:t>
              </w:r>
              <w:proofErr w:type="spellStart"/>
              <w:r w:rsidR="000C3E28" w:rsidRPr="00850464">
                <w:rPr>
                  <w:rFonts w:cs="Arial"/>
                  <w:lang w:val="en-US"/>
                </w:rPr>
                <w:t>EUTRA_NASSteps</w:t>
              </w:r>
              <w:r w:rsidR="000C3E28" w:rsidRPr="00F05F99">
                <w:rPr>
                  <w:rFonts w:cs="Arial"/>
                  <w:lang w:val="en-US"/>
                </w:rPr>
                <w:t>.ttcn</w:t>
              </w:r>
              <w:proofErr w:type="spellEnd"/>
            </w:hyperlink>
          </w:p>
        </w:tc>
      </w:tr>
      <w:tr w:rsidR="000C3E28" w:rsidRPr="008C0EA3" w14:paraId="3E3B0B13" w14:textId="77777777" w:rsidTr="00A15724">
        <w:tc>
          <w:tcPr>
            <w:tcW w:w="1985" w:type="dxa"/>
          </w:tcPr>
          <w:p w14:paraId="6BE8C50F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BDCBC92" w14:textId="06ED836E" w:rsidR="000C3E28" w:rsidRPr="008C0EA3" w:rsidRDefault="00D84B21" w:rsidP="00A15724">
            <w:r w:rsidRPr="00D84B21">
              <w:rPr>
                <w:rFonts w:cs="Arial"/>
                <w:highlight w:val="red"/>
                <w:lang w:val="en-US" w:eastAsia="ja-JP"/>
              </w:rPr>
              <w:t>Not needed   See cover page.</w:t>
            </w:r>
          </w:p>
        </w:tc>
      </w:tr>
    </w:tbl>
    <w:p w14:paraId="7A24B02A" w14:textId="77777777" w:rsidR="000C3E28" w:rsidRPr="00242B6A" w:rsidRDefault="000C3E28" w:rsidP="000C3E28"/>
    <w:p w14:paraId="6C873A69" w14:textId="77777777" w:rsidR="000C3E28" w:rsidRPr="008C0EA3" w:rsidRDefault="000C3E28" w:rsidP="000C3E28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61B7001" w14:textId="74B9E0AC" w:rsidR="000C3E28" w:rsidRPr="00850464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65A47BD3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function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TrackingAreaUpdate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CD1408"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</w:t>
      </w:r>
    </w:p>
    <w:p w14:paraId="722F46F5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RRC_TransactionIdentifier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p_RRC_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TI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</w:t>
      </w:r>
    </w:p>
    <w:p w14:paraId="1AC22822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EUTRA_ATTACH_Type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ForcedAttach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= NORMAL,</w:t>
      </w:r>
    </w:p>
    <w:p w14:paraId="258A4F09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template (present)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= ?, //@sic R5s100539 sic@</w:t>
      </w:r>
    </w:p>
    <w:p w14:paraId="4606C5F7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template B3_Type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p_EpsUpdate_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= omit,    // @sic R5s120617 sic@</w:t>
      </w:r>
    </w:p>
    <w:p w14:paraId="0CE56954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UE_NetworkCap_ToBeTested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p_UE_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NetworkCap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= DEFAULT,</w:t>
      </w:r>
    </w:p>
    <w:p w14:paraId="580671C3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B1_Type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ActiveFlag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tsc_EpsUpdate_NotActive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</w:t>
      </w:r>
    </w:p>
    <w:p w14:paraId="0A47332A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template (omit)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p_T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3412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cs_GprsTimer_tv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('5A'O,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tsc_GprsTimerUnit_deact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 '00000'B)</w:t>
      </w:r>
      <w:r>
        <w:rPr>
          <w:rFonts w:ascii="Consolas" w:eastAsia="SimSun" w:hAnsi="Consolas" w:cs="Consolas"/>
          <w:sz w:val="16"/>
          <w:szCs w:val="16"/>
        </w:rPr>
        <w:t>)</w:t>
      </w:r>
      <w:r w:rsidRPr="00CD1408">
        <w:rPr>
          <w:rFonts w:ascii="Consolas" w:eastAsia="SimSun" w:hAnsi="Consolas" w:cs="Consolas"/>
          <w:sz w:val="16"/>
          <w:szCs w:val="16"/>
        </w:rPr>
        <w:t>// @sic R5-165962 sic@</w:t>
      </w:r>
    </w:p>
    <w:p w14:paraId="68828642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72656E10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* @sic R5s100707 additional MCC160 comments sic@ */</w:t>
      </w:r>
    </w:p>
    <w:p w14:paraId="383C3EB8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A3EE9B0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/* Step 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1..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5: */</w:t>
      </w:r>
    </w:p>
    <w:p w14:paraId="5A9804C4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f_EUTRA_TrackingAreaUpdate_Step1_5(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p_EstablishmentCause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p_EpsUpdate_TypeValue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p_UE_NetworkCap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p_ActiveFlag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 p_T3412); // @sic R5-160777, R5-180728 sic@</w:t>
      </w:r>
    </w:p>
    <w:p w14:paraId="14FBA88D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157DD86E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/* Step 6: Release RRC connection */</w:t>
      </w:r>
    </w:p>
    <w:p w14:paraId="17E4B813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f_EUTRA_RRC_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ConnectionRelease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CD1408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);</w:t>
      </w:r>
    </w:p>
    <w:p w14:paraId="3C7668A6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B9864DE" w14:textId="1C14112A" w:rsidR="000C3E28" w:rsidRPr="00E53EBE" w:rsidRDefault="000C3E28" w:rsidP="00E211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60625EDB" w14:textId="77777777" w:rsidR="000C3E28" w:rsidRPr="00564DEC" w:rsidRDefault="000C3E28" w:rsidP="000C3E28"/>
    <w:p w14:paraId="38DDD8F7" w14:textId="77777777" w:rsidR="000C3E28" w:rsidRPr="008C0EA3" w:rsidRDefault="000C3E28" w:rsidP="000C3E28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31D95AAA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---- Skipped code ---- </w:t>
      </w:r>
    </w:p>
    <w:p w14:paraId="7A780AEA" w14:textId="77777777" w:rsidR="000C3E28" w:rsidRPr="00850464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6A47A71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function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TrackingAreaUpdate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E53EBE"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59E1455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RRC_TransactionIdentifier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22CFDD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EUTRA_ATTACH_Type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NORMAL,</w:t>
      </w:r>
    </w:p>
    <w:p w14:paraId="031394B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template (present)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?, //@sic R5s100539 sic@</w:t>
      </w:r>
    </w:p>
    <w:p w14:paraId="213C5E36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template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    // @sic R5s120617 sic@</w:t>
      </w:r>
    </w:p>
    <w:p w14:paraId="23F70687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UE_NetworkCap_ToBeTested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DEFAULT,</w:t>
      </w:r>
    </w:p>
    <w:p w14:paraId="56C2296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B1_Type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tsc_EpsUpdate_NotActive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71BB55B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p_T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3412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cs_GprsTimer_tv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('5A'O,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tsc_GprsTimerUnit_deact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'00000'B),</w:t>
      </w:r>
    </w:p>
    <w:p w14:paraId="3AD5477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template (value)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EPS_NetworkFeatureSupport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NtwFeatureSupport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cs_EPS_NwkFtSup_IMSVoice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)</w:t>
      </w:r>
      <w:r w:rsidRPr="00E53EBE">
        <w:rPr>
          <w:rFonts w:ascii="Consolas" w:eastAsia="SimSun" w:hAnsi="Consolas" w:cs="Consolas"/>
          <w:sz w:val="16"/>
          <w:szCs w:val="16"/>
        </w:rPr>
        <w:t xml:space="preserve"> // @sic R5-165962 sic@</w:t>
      </w:r>
    </w:p>
    <w:p w14:paraId="23249527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4D7AAD9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* @sic R5s100707 additional MCC160 comments sic@ */</w:t>
      </w:r>
    </w:p>
    <w:p w14:paraId="766365E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E4A4C0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1..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5: */</w:t>
      </w:r>
    </w:p>
    <w:p w14:paraId="6352959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f_EUTRA_TrackingAreaUpdate_Step1_5(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p_T3412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p_NtwFeatureSupport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 // @sic R5-160777, R5-180728 sic@</w:t>
      </w:r>
    </w:p>
    <w:p w14:paraId="724253F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59B2F5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6: Release RRC connection */</w:t>
      </w:r>
    </w:p>
    <w:p w14:paraId="5D7356D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f_EUTRA_RRC_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ConnectionRelease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2CD798A0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A315BEF" w14:textId="77777777" w:rsidR="000C3E28" w:rsidRDefault="000C3E28" w:rsidP="000C3E28"/>
    <w:p w14:paraId="25DC813E" w14:textId="12E4A685" w:rsidR="000C3E28" w:rsidRPr="000F2C8C" w:rsidRDefault="000C3E28" w:rsidP="000C3E28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4" w:name="_Toc110976100"/>
      <w:r>
        <w:rPr>
          <w:b/>
          <w:sz w:val="36"/>
        </w:rPr>
        <w:lastRenderedPageBreak/>
        <w:t>2.</w:t>
      </w:r>
      <w:r w:rsidR="00EF3042">
        <w:rPr>
          <w:b/>
          <w:sz w:val="36"/>
        </w:rPr>
        <w:t>5 Change 5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C3E28" w:rsidRPr="008C0EA3" w14:paraId="2115046D" w14:textId="77777777" w:rsidTr="00A15724">
        <w:tc>
          <w:tcPr>
            <w:tcW w:w="1985" w:type="dxa"/>
          </w:tcPr>
          <w:p w14:paraId="1756FB85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EFBE88A" w14:textId="1F9C8F0C" w:rsidR="000C3E28" w:rsidRPr="00A67FF6" w:rsidRDefault="000C3E28" w:rsidP="00A15724">
            <w:pPr>
              <w:rPr>
                <w:rFonts w:cs="Arial"/>
                <w:color w:val="000000"/>
                <w:lang w:val="en-US" w:eastAsia="zh-CN"/>
              </w:rPr>
            </w:pPr>
            <w:r w:rsidRPr="00CD1408">
              <w:rPr>
                <w:rFonts w:cs="Arial"/>
                <w:lang w:val="en-US"/>
              </w:rPr>
              <w:t>f_EUTRA_TrackingAreaUpdate_Step1_5</w:t>
            </w:r>
            <w:r w:rsidR="00EF3042">
              <w:rPr>
                <w:rFonts w:cs="Arial"/>
                <w:lang w:val="en-US"/>
              </w:rPr>
              <w:t>()</w:t>
            </w:r>
          </w:p>
        </w:tc>
      </w:tr>
      <w:tr w:rsidR="00C10D17" w:rsidRPr="008C0EA3" w14:paraId="473C8B4A" w14:textId="77777777" w:rsidTr="00A15724">
        <w:tc>
          <w:tcPr>
            <w:tcW w:w="1985" w:type="dxa"/>
          </w:tcPr>
          <w:p w14:paraId="3E577AAD" w14:textId="77777777" w:rsidR="00C10D17" w:rsidRPr="00E56898" w:rsidRDefault="00C10D17" w:rsidP="00C10D1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5D8E0FC7" w14:textId="77777777" w:rsidR="00C10D17" w:rsidRPr="0001756B" w:rsidRDefault="00C10D17" w:rsidP="00C10D17">
            <w:pPr>
              <w:spacing w:after="0"/>
              <w:rPr>
                <w:rFonts w:cs="Arial"/>
                <w:lang w:val="en-US" w:eastAsia="fr-FR"/>
              </w:rPr>
            </w:pPr>
            <w:r w:rsidRPr="0001756B">
              <w:rPr>
                <w:rFonts w:cs="Arial"/>
                <w:lang w:val="en-US" w:eastAsia="fr-FR"/>
              </w:rPr>
              <w:t xml:space="preserve">Currently the TRACKING AREA UPDATE ACCEPT message sent from function </w:t>
            </w:r>
            <w:proofErr w:type="spellStart"/>
            <w:r w:rsidRPr="0001756B">
              <w:rPr>
                <w:rFonts w:cs="Arial"/>
                <w:lang w:val="en-US" w:eastAsia="fr-FR"/>
              </w:rPr>
              <w:t>f_EUTRA_</w:t>
            </w:r>
            <w:proofErr w:type="gramStart"/>
            <w:r w:rsidRPr="0001756B">
              <w:rPr>
                <w:rFonts w:cs="Arial"/>
                <w:lang w:val="en-US" w:eastAsia="fr-FR"/>
              </w:rPr>
              <w:t>TrackingAreaUpdate</w:t>
            </w:r>
            <w:proofErr w:type="spellEnd"/>
            <w:r w:rsidRPr="0001756B">
              <w:rPr>
                <w:rFonts w:cs="Arial"/>
                <w:lang w:val="en-US" w:eastAsia="fr-FR"/>
              </w:rPr>
              <w:t>(</w:t>
            </w:r>
            <w:proofErr w:type="gramEnd"/>
            <w:r w:rsidRPr="0001756B">
              <w:rPr>
                <w:rFonts w:cs="Arial"/>
                <w:lang w:val="en-US" w:eastAsia="fr-FR"/>
              </w:rPr>
              <w:t xml:space="preserve">) does not indicate support of emergency bearer services, this can cause an </w:t>
            </w:r>
            <w:proofErr w:type="spellStart"/>
            <w:r w:rsidRPr="0001756B">
              <w:rPr>
                <w:rFonts w:cs="Arial"/>
                <w:lang w:val="en-US" w:eastAsia="fr-FR"/>
              </w:rPr>
              <w:t>eCall</w:t>
            </w:r>
            <w:proofErr w:type="spellEnd"/>
            <w:r w:rsidRPr="0001756B">
              <w:rPr>
                <w:rFonts w:cs="Arial"/>
                <w:lang w:val="en-US" w:eastAsia="fr-FR"/>
              </w:rPr>
              <w:t>-Only device to detach.</w:t>
            </w:r>
          </w:p>
          <w:p w14:paraId="3D0A17B7" w14:textId="65E6AD2A" w:rsidR="00C10D17" w:rsidRPr="00850464" w:rsidRDefault="00C10D17" w:rsidP="00C10D17">
            <w:pPr>
              <w:spacing w:after="0"/>
              <w:rPr>
                <w:rFonts w:cs="Arial"/>
                <w:lang w:val="en-US"/>
              </w:rPr>
            </w:pPr>
          </w:p>
        </w:tc>
      </w:tr>
      <w:tr w:rsidR="00C10D17" w:rsidRPr="008C0EA3" w14:paraId="1D5656AA" w14:textId="77777777" w:rsidTr="00A15724">
        <w:tc>
          <w:tcPr>
            <w:tcW w:w="1985" w:type="dxa"/>
          </w:tcPr>
          <w:p w14:paraId="78B87E7B" w14:textId="77777777" w:rsidR="00C10D17" w:rsidRPr="00E56898" w:rsidRDefault="00C10D17" w:rsidP="00C10D1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8D92467" w14:textId="56FE5237" w:rsidR="00C10D17" w:rsidRPr="00850464" w:rsidRDefault="00C10D17" w:rsidP="00C10D1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New parameter for specific NW feature support settings</w:t>
            </w:r>
            <w:r w:rsidR="00F34573">
              <w:rPr>
                <w:rFonts w:cs="Arial"/>
                <w:lang w:val="en-US"/>
              </w:rPr>
              <w:t xml:space="preserve">, pass to </w:t>
            </w:r>
            <w:proofErr w:type="spellStart"/>
            <w:r w:rsidR="00F34573" w:rsidRPr="00F34573">
              <w:rPr>
                <w:rFonts w:cs="Arial"/>
                <w:lang w:val="en-US"/>
              </w:rPr>
              <w:t>f_EUTRA_TrackingAreaUpdate_Accept_</w:t>
            </w:r>
            <w:proofErr w:type="gramStart"/>
            <w:r w:rsidR="00F34573" w:rsidRPr="00F34573">
              <w:rPr>
                <w:rFonts w:cs="Arial"/>
                <w:lang w:val="en-US"/>
              </w:rPr>
              <w:t>Complete</w:t>
            </w:r>
            <w:proofErr w:type="spellEnd"/>
            <w:r w:rsidR="00F34573">
              <w:rPr>
                <w:rFonts w:cs="Arial"/>
                <w:lang w:val="en-US"/>
              </w:rPr>
              <w:t>(</w:t>
            </w:r>
            <w:proofErr w:type="gramEnd"/>
            <w:r w:rsidR="00F34573">
              <w:rPr>
                <w:rFonts w:cs="Arial"/>
                <w:lang w:val="en-US"/>
              </w:rPr>
              <w:t>)</w:t>
            </w:r>
          </w:p>
        </w:tc>
      </w:tr>
      <w:tr w:rsidR="000C3E28" w:rsidRPr="008C0EA3" w14:paraId="34E30C0C" w14:textId="77777777" w:rsidTr="00A15724">
        <w:tc>
          <w:tcPr>
            <w:tcW w:w="1985" w:type="dxa"/>
          </w:tcPr>
          <w:p w14:paraId="14478A08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7871952" w14:textId="77777777" w:rsidR="000C3E28" w:rsidRPr="008C0EA3" w:rsidRDefault="00000000" w:rsidP="00A15724">
            <w:pPr>
              <w:spacing w:after="0"/>
              <w:rPr>
                <w:rFonts w:cs="Arial"/>
                <w:lang w:val="en-US"/>
              </w:rPr>
            </w:pPr>
            <w:hyperlink r:id="rId15" w:anchor="IWD_21wk24/IWD_21wk24/Common/IMS/IMS_eCall_Functions.ttcn" w:tooltip="IMS_eCall_Functions.ttcn has been modified" w:history="1">
              <w:r w:rsidR="000C3E28">
                <w:t xml:space="preserve"> </w:t>
              </w:r>
              <w:proofErr w:type="spellStart"/>
              <w:r w:rsidR="000C3E28" w:rsidRPr="00850464">
                <w:rPr>
                  <w:rFonts w:cs="Arial"/>
                  <w:lang w:val="en-US"/>
                </w:rPr>
                <w:t>EUTRA_NASSteps</w:t>
              </w:r>
              <w:r w:rsidR="000C3E28" w:rsidRPr="00F05F99">
                <w:rPr>
                  <w:rFonts w:cs="Arial"/>
                  <w:lang w:val="en-US"/>
                </w:rPr>
                <w:t>.ttcn</w:t>
              </w:r>
              <w:proofErr w:type="spellEnd"/>
            </w:hyperlink>
          </w:p>
        </w:tc>
      </w:tr>
      <w:tr w:rsidR="000C3E28" w:rsidRPr="008C0EA3" w14:paraId="712FB619" w14:textId="77777777" w:rsidTr="00A15724">
        <w:tc>
          <w:tcPr>
            <w:tcW w:w="1985" w:type="dxa"/>
          </w:tcPr>
          <w:p w14:paraId="0551F71D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481C357" w14:textId="51E17CFA" w:rsidR="000C3E28" w:rsidRPr="008C0EA3" w:rsidRDefault="00D84B21" w:rsidP="00A15724">
            <w:r w:rsidRPr="00D84B21">
              <w:rPr>
                <w:rFonts w:cs="Arial"/>
                <w:highlight w:val="red"/>
                <w:lang w:val="en-US" w:eastAsia="ja-JP"/>
              </w:rPr>
              <w:t>Not needed   See cover page.</w:t>
            </w:r>
          </w:p>
        </w:tc>
      </w:tr>
    </w:tbl>
    <w:p w14:paraId="4E69C096" w14:textId="77777777" w:rsidR="000C3E28" w:rsidRPr="00242B6A" w:rsidRDefault="000C3E28" w:rsidP="000C3E28"/>
    <w:p w14:paraId="4A0E1CB9" w14:textId="77777777" w:rsidR="000C3E28" w:rsidRPr="008C0EA3" w:rsidRDefault="000C3E28" w:rsidP="000C3E28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09D3A7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>function f_EUTRA_TrackingAreaUpdate_Step1_5(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2AD8002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RRC_TransactionIdentifier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B89CE3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EUTRA_ATTACH_Type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NORMAL,</w:t>
      </w:r>
    </w:p>
    <w:p w14:paraId="30B95D0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(present)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?,</w:t>
      </w:r>
    </w:p>
    <w:p w14:paraId="523392F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PLMN_List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EPLMNlist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</w:t>
      </w:r>
    </w:p>
    <w:p w14:paraId="1F98EB8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</w:t>
      </w:r>
    </w:p>
    <w:p w14:paraId="488FD0C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UE_NetworkCap_ToBeTested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DEFAULT,    // @sic R5s120617 sic@</w:t>
      </w:r>
    </w:p>
    <w:p w14:paraId="5048B05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B1_Type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tsc_EpsUpdate_NotActive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FA0E75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p_T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3412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cs_GprsTimer_tv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('5A'O,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tsc_GprsTimerUnit_deact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'00000'B</w:t>
      </w:r>
      <w:r>
        <w:rPr>
          <w:rFonts w:ascii="Consolas" w:eastAsia="SimSun" w:hAnsi="Consolas" w:cs="Consolas"/>
          <w:sz w:val="16"/>
          <w:szCs w:val="16"/>
        </w:rPr>
        <w:t>))</w:t>
      </w:r>
    </w:p>
    <w:p w14:paraId="2AD8059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// @sic R5-165962 sic@ </w:t>
      </w:r>
    </w:p>
    <w:p w14:paraId="3C5B5DE7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182E3DE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4109E91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NAS_MSG_Indication_Type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;</w:t>
      </w:r>
    </w:p>
    <w:p w14:paraId="343EE75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GutiParameters_Type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GutiParams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:=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f_EUTRA_CellInfo_GetGuti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6C3E27A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f_GetEPSTAUType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 // @sic R5s100029, R5s110176 sic@</w:t>
      </w:r>
    </w:p>
    <w:p w14:paraId="2785431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EPS_BearerContextStatus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; // @sic R5s100608 sic@</w:t>
      </w:r>
    </w:p>
    <w:p w14:paraId="3E6A723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14AD553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1 - 3 */</w:t>
      </w:r>
    </w:p>
    <w:p w14:paraId="58AA1A2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The TAU Request shall be integrity-protected, but not confidentiality-protected.</w:t>
      </w:r>
    </w:p>
    <w:p w14:paraId="10B9625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UE uses the cached security context algorithms to protect the TAU Request message.</w:t>
      </w:r>
    </w:p>
    <w:p w14:paraId="32FDA0B5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reuse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of keys allocated during attach procedure )</w:t>
      </w:r>
    </w:p>
    <w:p w14:paraId="470B0D1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( 33.401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cl. 9.1.2 Idle mode procedures in E-UTRAN ) */</w:t>
      </w:r>
    </w:p>
    <w:p w14:paraId="0E01A37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Check that TRACKING AREA UPDATE REQUEST message is present and conforms</w:t>
      </w:r>
    </w:p>
    <w:p w14:paraId="6FE9C97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with default message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( 36.508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Table 4.7.2-27: TRACKING AREA UPDATE REQUEST ) */</w:t>
      </w:r>
    </w:p>
    <w:p w14:paraId="76E329B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NasInd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f_EUTRA_TrackingAreaUpdate_Step1_3(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R5s110632 sic@</w:t>
      </w:r>
    </w:p>
    <w:p w14:paraId="03C3DD4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C0B814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06BF80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9181AC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CC95C5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R5-160777 sic@</w:t>
      </w:r>
    </w:p>
    <w:p w14:paraId="03E8CAC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14B8054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v_NasInd.Pdu.Msg.tRACKING_AREA_UPDATE_REQUEST.epsBearerContextStatus; // Send this back in the Accept</w:t>
      </w:r>
    </w:p>
    <w:p w14:paraId="72AFCF4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DAFF07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4 - 5: send TAU ACCEPT and receive TAU COMPLETE */</w:t>
      </w:r>
    </w:p>
    <w:p w14:paraId="41A91A6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f_EUTRA_TrackingAreaUpdate_Accept_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Complete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F6720C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v_GutiParams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261956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74ADC78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49CCF6A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NasInd.Pdu.Msg.tRACKING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_AREA_UPDATE_REQUEST.addUpdateType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R5s110078 sic@</w:t>
      </w:r>
    </w:p>
    <w:p w14:paraId="571EC59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528E63A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p_EPLMNlist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B90FF6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r>
        <w:rPr>
          <w:rFonts w:ascii="Consolas" w:eastAsia="SimSun" w:hAnsi="Consolas" w:cs="Consolas"/>
          <w:sz w:val="16"/>
          <w:szCs w:val="16"/>
        </w:rPr>
        <w:t>-</w:t>
      </w:r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44A35CE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p_T3412); // @sic R5-180728 sic@</w:t>
      </w:r>
    </w:p>
    <w:p w14:paraId="4A2ECF45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00D2785D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256049A6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74F001FC" w14:textId="77777777" w:rsidR="000C3E28" w:rsidRPr="00564DEC" w:rsidRDefault="000C3E28" w:rsidP="000C3E28"/>
    <w:p w14:paraId="36891F1A" w14:textId="77777777" w:rsidR="000C3E28" w:rsidRPr="008C0EA3" w:rsidRDefault="000C3E28" w:rsidP="000C3E28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387AD04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lastRenderedPageBreak/>
        <w:t>function f_EUTRA_TrackingAreaUpdate_Step1_5(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5A947F4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RRC_TransactionIdentifier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DE3473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EUTRA_ATTACH_Type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NORMAL,</w:t>
      </w:r>
    </w:p>
    <w:p w14:paraId="6330F2C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(present)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?,</w:t>
      </w:r>
    </w:p>
    <w:p w14:paraId="67DFCE8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PLMN_List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EPLMNlist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</w:t>
      </w:r>
    </w:p>
    <w:p w14:paraId="10022CD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</w:t>
      </w:r>
    </w:p>
    <w:p w14:paraId="3E7FF9B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UE_NetworkCap_ToBeTested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DEFAULT,    // @sic R5s120617 sic@</w:t>
      </w:r>
    </w:p>
    <w:p w14:paraId="4E9CD79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B1_Type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tsc_EpsUpdate_NotActive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7207DFC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p_T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3412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cs_GprsTimer_tv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('5A'O,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tsc_GprsTimerUnit_deact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'00000'B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>),</w:t>
      </w:r>
    </w:p>
    <w:p w14:paraId="33217F6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                                             template (value)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EPS_NetworkFeatureSupport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NtwFeatureSupport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cs_EPS_NwkFtSup_IMSVoice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>)</w:t>
      </w:r>
      <w:r w:rsidRPr="00E53EBE">
        <w:rPr>
          <w:rFonts w:ascii="Consolas" w:eastAsia="SimSun" w:hAnsi="Consolas" w:cs="Consolas"/>
          <w:sz w:val="16"/>
          <w:szCs w:val="16"/>
        </w:rPr>
        <w:t xml:space="preserve"> // @sic R5-165962 sic@ //EIEI-Change</w:t>
      </w:r>
    </w:p>
    <w:p w14:paraId="2722959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74D0F07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0EA694D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NAS_MSG_Indication_Type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;</w:t>
      </w:r>
    </w:p>
    <w:p w14:paraId="27A90D8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GutiParameters_Type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GutiParams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:=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f_EUTRA_CellInfo_GetGuti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1B7956A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f_GetEPSTAUType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 // @sic R5s100029, R5s110176 sic@</w:t>
      </w:r>
    </w:p>
    <w:p w14:paraId="18FD1CC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EPS_BearerContextStatus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; // @sic R5s100608 sic@</w:t>
      </w:r>
    </w:p>
    <w:p w14:paraId="4144EFC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CAF931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1 - 3 */</w:t>
      </w:r>
    </w:p>
    <w:p w14:paraId="46A9AA9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The TAU Request shall be integrity-protected, but not confidentiality-protected.</w:t>
      </w:r>
    </w:p>
    <w:p w14:paraId="76037F7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UE uses the cached security context algorithms to protect the TAU Request message.</w:t>
      </w:r>
    </w:p>
    <w:p w14:paraId="7F3E9D3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reuse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of keys allocated during attach procedure )</w:t>
      </w:r>
    </w:p>
    <w:p w14:paraId="20218FC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( 33.401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cl. 9.1.2 Idle mode procedures in E-UTRAN ) */</w:t>
      </w:r>
    </w:p>
    <w:p w14:paraId="4294E46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Check that TRACKING AREA UPDATE REQUEST message is present and conforms</w:t>
      </w:r>
    </w:p>
    <w:p w14:paraId="650B6F4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with default message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( 36.508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Table 4.7.2-27: TRACKING AREA UPDATE REQUEST ) */</w:t>
      </w:r>
    </w:p>
    <w:p w14:paraId="02B9D10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NasInd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f_EUTRA_TrackingAreaUpdate_Step1_3(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R5s110632 sic@</w:t>
      </w:r>
    </w:p>
    <w:p w14:paraId="2D952DF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4F116BE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A660BA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7D929F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112B694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R5-160777 sic@</w:t>
      </w:r>
    </w:p>
    <w:p w14:paraId="4971C6D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2CE70DD6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v_NasInd.Pdu.Msg.tRACKING_AREA_UPDATE_REQUEST.epsBearerContextStatus; // Send this back in the Accept</w:t>
      </w:r>
    </w:p>
    <w:p w14:paraId="370AA6C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EAC160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4 - 5: send TAU ACCEPT and receive TAU COMPLETE */</w:t>
      </w:r>
    </w:p>
    <w:p w14:paraId="1AD6C5B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f_EUTRA_TrackingAreaUpdate_Accept_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Complete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C6AF06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v_GutiParams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D95050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8EF533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058EF5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NasInd.Pdu.Msg.tRACKING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_AREA_UPDATE_REQUEST.addUpdateType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R5s110078 sic@</w:t>
      </w:r>
    </w:p>
    <w:p w14:paraId="4EE31F45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7A33702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p_EPLMNlist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2262A36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NtwFeatureSupport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,/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/EIEI- Change</w:t>
      </w:r>
    </w:p>
    <w:p w14:paraId="3D24277F" w14:textId="77777777" w:rsidR="000C3E28" w:rsidRPr="009B2399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en-US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r w:rsidRPr="009B2399">
        <w:rPr>
          <w:rFonts w:ascii="Consolas" w:eastAsia="SimSun" w:hAnsi="Consolas" w:cs="Consolas"/>
          <w:sz w:val="16"/>
          <w:szCs w:val="16"/>
          <w:lang w:val="en-US"/>
        </w:rPr>
        <w:t>p_T3412); // @sic R5-180728 sic@</w:t>
      </w:r>
    </w:p>
    <w:p w14:paraId="2F0C14FF" w14:textId="77777777" w:rsidR="000C3E28" w:rsidRPr="002E3FB7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  <w:lang w:val="de-DE"/>
        </w:rPr>
      </w:pPr>
      <w:r w:rsidRPr="009B2399">
        <w:rPr>
          <w:rFonts w:ascii="Consolas" w:eastAsia="SimSun" w:hAnsi="Consolas" w:cs="Consolas"/>
          <w:sz w:val="16"/>
          <w:szCs w:val="16"/>
          <w:lang w:val="en-US"/>
        </w:rPr>
        <w:t xml:space="preserve">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}</w:t>
      </w:r>
    </w:p>
    <w:p w14:paraId="7D8E36A7" w14:textId="1C286588" w:rsidR="000C3E28" w:rsidRPr="002E3FB7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b/>
          <w:bCs/>
          <w:sz w:val="16"/>
          <w:szCs w:val="16"/>
          <w:lang w:val="de-DE"/>
        </w:rPr>
        <w:t xml:space="preserve"> </w:t>
      </w:r>
    </w:p>
    <w:p w14:paraId="761F7CED" w14:textId="7A2B2875" w:rsidR="000C3E28" w:rsidRPr="002E3FB7" w:rsidRDefault="000C3E28" w:rsidP="00C150F5">
      <w:pPr>
        <w:rPr>
          <w:rFonts w:ascii="Arial" w:hAnsi="Arial"/>
          <w:b/>
          <w:sz w:val="36"/>
          <w:lang w:val="de-DE"/>
        </w:rPr>
      </w:pPr>
    </w:p>
    <w:p w14:paraId="4A6131E4" w14:textId="7D00164E" w:rsidR="0066530D" w:rsidRPr="002E3FB7" w:rsidRDefault="0066530D" w:rsidP="0066530D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  <w:lang w:val="de-DE"/>
        </w:rPr>
      </w:pPr>
      <w:bookmarkStart w:id="15" w:name="_Toc110976101"/>
      <w:r w:rsidRPr="002E3FB7">
        <w:rPr>
          <w:b/>
          <w:sz w:val="36"/>
          <w:lang w:val="de-DE"/>
        </w:rPr>
        <w:t>2.6 Change 6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6530D" w:rsidRPr="008C0EA3" w14:paraId="1D80B34B" w14:textId="77777777" w:rsidTr="006C57EA">
        <w:tc>
          <w:tcPr>
            <w:tcW w:w="1985" w:type="dxa"/>
          </w:tcPr>
          <w:p w14:paraId="0DC3CED3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BE223B5" w14:textId="7F37B731" w:rsidR="0066530D" w:rsidRPr="00A67FF6" w:rsidRDefault="0066530D" w:rsidP="006C57EA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Constant </w:t>
            </w:r>
            <w:proofErr w:type="spellStart"/>
            <w:r w:rsidRPr="00F10608">
              <w:rPr>
                <w:rFonts w:ascii="Consolas" w:eastAsia="SimSun" w:hAnsi="Consolas" w:cs="Consolas"/>
                <w:sz w:val="16"/>
                <w:szCs w:val="16"/>
              </w:rPr>
              <w:t>tsc_ECallTestService</w:t>
            </w:r>
            <w:proofErr w:type="spellEnd"/>
          </w:p>
        </w:tc>
      </w:tr>
      <w:tr w:rsidR="0066530D" w:rsidRPr="008C0EA3" w14:paraId="17AAB5F2" w14:textId="77777777" w:rsidTr="006C57EA">
        <w:tc>
          <w:tcPr>
            <w:tcW w:w="1985" w:type="dxa"/>
          </w:tcPr>
          <w:p w14:paraId="6D6B043B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D8E5048" w14:textId="466F4EAA" w:rsidR="0066530D" w:rsidRPr="004773BE" w:rsidRDefault="0066530D" w:rsidP="006C57EA">
            <w:pPr>
              <w:spacing w:after="0"/>
              <w:rPr>
                <w:rFonts w:cs="Arial"/>
                <w:highlight w:val="yellow"/>
                <w:lang w:val="en-US"/>
              </w:rPr>
            </w:pPr>
            <w:r>
              <w:rPr>
                <w:rFonts w:cs="Arial"/>
                <w:lang w:val="en-US"/>
              </w:rPr>
              <w:t xml:space="preserve">UE will include phone-context parameter in TEL URI built from </w:t>
            </w:r>
            <w:proofErr w:type="spellStart"/>
            <w:r>
              <w:rPr>
                <w:rFonts w:cs="Arial"/>
                <w:lang w:val="en-US"/>
              </w:rPr>
              <w:t>eCall</w:t>
            </w:r>
            <w:proofErr w:type="spellEnd"/>
            <w:r>
              <w:rPr>
                <w:rFonts w:cs="Arial"/>
                <w:lang w:val="en-US"/>
              </w:rPr>
              <w:t xml:space="preserve"> test number in EFFDNU</w:t>
            </w:r>
            <w:r w:rsidR="00E100E5">
              <w:rPr>
                <w:rFonts w:cs="Arial"/>
                <w:lang w:val="en-US"/>
              </w:rPr>
              <w:t>R</w:t>
            </w:r>
            <w:r>
              <w:rPr>
                <w:rFonts w:cs="Arial"/>
                <w:lang w:val="en-US"/>
              </w:rPr>
              <w:t>I</w:t>
            </w:r>
          </w:p>
        </w:tc>
      </w:tr>
      <w:tr w:rsidR="0066530D" w:rsidRPr="008C0EA3" w14:paraId="4E0F1CDA" w14:textId="77777777" w:rsidTr="006C57EA">
        <w:tc>
          <w:tcPr>
            <w:tcW w:w="1985" w:type="dxa"/>
          </w:tcPr>
          <w:p w14:paraId="0B12CBF3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B26E43E" w14:textId="7333034A" w:rsidR="0066530D" w:rsidRPr="004773BE" w:rsidRDefault="0066530D" w:rsidP="006C57EA">
            <w:pPr>
              <w:spacing w:after="0"/>
              <w:rPr>
                <w:rFonts w:cs="Arial"/>
                <w:highlight w:val="yellow"/>
                <w:lang w:val="en-US"/>
              </w:rPr>
            </w:pPr>
            <w:r w:rsidRPr="004773BE">
              <w:rPr>
                <w:rFonts w:cs="Arial"/>
                <w:lang w:val="en-US"/>
              </w:rPr>
              <w:t xml:space="preserve">Corrected the expected </w:t>
            </w:r>
            <w:r>
              <w:rPr>
                <w:rFonts w:cs="Arial"/>
                <w:lang w:val="en-US"/>
              </w:rPr>
              <w:t>request-URI</w:t>
            </w:r>
          </w:p>
        </w:tc>
      </w:tr>
      <w:tr w:rsidR="0066530D" w:rsidRPr="008C0EA3" w14:paraId="41E123F2" w14:textId="77777777" w:rsidTr="006C57EA">
        <w:tc>
          <w:tcPr>
            <w:tcW w:w="1985" w:type="dxa"/>
          </w:tcPr>
          <w:p w14:paraId="34D2BAA0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34E6764" w14:textId="77777777" w:rsidR="0066530D" w:rsidRPr="008C0EA3" w:rsidRDefault="00000000" w:rsidP="006C57EA">
            <w:pPr>
              <w:spacing w:after="0"/>
              <w:rPr>
                <w:rFonts w:cs="Arial"/>
                <w:lang w:val="en-US"/>
              </w:rPr>
            </w:pPr>
            <w:hyperlink r:id="rId16" w:anchor="IWD_21wk24/IWD_21wk24/Common/IMS/IMS_eCall_Functions.ttcn" w:tooltip="IMS_eCall_Functions.ttcn has been modified" w:history="1">
              <w:r w:rsidR="0066530D">
                <w:t xml:space="preserve"> </w:t>
              </w:r>
              <w:proofErr w:type="spellStart"/>
              <w:r w:rsidR="0066530D" w:rsidRPr="0065168B">
                <w:t>IMS_eCall_Functions</w:t>
              </w:r>
              <w:proofErr w:type="spellEnd"/>
              <w:r w:rsidR="0066530D" w:rsidRPr="00F05F99">
                <w:rPr>
                  <w:rFonts w:cs="Arial"/>
                  <w:lang w:val="en-US"/>
                </w:rPr>
                <w:t>.</w:t>
              </w:r>
              <w:proofErr w:type="spellStart"/>
              <w:r w:rsidR="0066530D" w:rsidRPr="00F05F99">
                <w:rPr>
                  <w:rFonts w:cs="Arial"/>
                  <w:lang w:val="en-US"/>
                </w:rPr>
                <w:t>ttcn</w:t>
              </w:r>
              <w:proofErr w:type="spellEnd"/>
            </w:hyperlink>
          </w:p>
        </w:tc>
      </w:tr>
      <w:tr w:rsidR="0066530D" w:rsidRPr="008C0EA3" w14:paraId="4EABEA6F" w14:textId="77777777" w:rsidTr="006C57EA">
        <w:tc>
          <w:tcPr>
            <w:tcW w:w="1985" w:type="dxa"/>
          </w:tcPr>
          <w:p w14:paraId="752CD2BA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39D2547" w14:textId="3DF72DA2" w:rsidR="0066530D" w:rsidRPr="008C0EA3" w:rsidRDefault="00D84B21" w:rsidP="006C57EA">
            <w:r w:rsidRPr="00D84B21">
              <w:rPr>
                <w:rFonts w:cs="Arial"/>
                <w:highlight w:val="red"/>
                <w:lang w:val="en-US" w:eastAsia="ja-JP"/>
              </w:rPr>
              <w:t>Not needed   See cover page.</w:t>
            </w:r>
          </w:p>
        </w:tc>
      </w:tr>
    </w:tbl>
    <w:p w14:paraId="344D95C4" w14:textId="77777777" w:rsidR="0066530D" w:rsidRPr="00242B6A" w:rsidRDefault="0066530D" w:rsidP="0066530D"/>
    <w:p w14:paraId="1F775A32" w14:textId="77777777" w:rsidR="0066530D" w:rsidRPr="008C0EA3" w:rsidRDefault="0066530D" w:rsidP="0066530D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65C08C80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6DAFD11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lastRenderedPageBreak/>
        <w:t xml:space="preserve">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const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ECallTestService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r w:rsidRPr="0066530D">
        <w:rPr>
          <w:rFonts w:ascii="Consolas" w:eastAsia="SimSun" w:hAnsi="Consolas" w:cs="Consolas"/>
          <w:sz w:val="16"/>
          <w:szCs w:val="16"/>
          <w:highlight w:val="yellow"/>
        </w:rPr>
        <w:t>"123456";</w:t>
      </w:r>
      <w:r w:rsidRPr="00F10608">
        <w:rPr>
          <w:rFonts w:ascii="Consolas" w:eastAsia="SimSun" w:hAnsi="Consolas" w:cs="Consolas"/>
          <w:sz w:val="16"/>
          <w:szCs w:val="16"/>
        </w:rPr>
        <w:t xml:space="preserve"> /* @sic R5-191103 sic@ 36.508 cl. 4.9.5.3</w:t>
      </w:r>
    </w:p>
    <w:p w14:paraId="3A2B449A" w14:textId="77777777" w:rsidR="0066530D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@status    APPROVED (IMS) */</w:t>
      </w:r>
    </w:p>
    <w:p w14:paraId="28F3901A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//----------------------------------------------------------------------------</w:t>
      </w:r>
    </w:p>
    <w:p w14:paraId="22EC0C37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43F76B5" w14:textId="2CF5437D" w:rsidR="0066530D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11B9B9C6" w14:textId="77777777" w:rsidR="0066530D" w:rsidRDefault="0066530D" w:rsidP="0066530D"/>
    <w:p w14:paraId="1D18A75D" w14:textId="77777777" w:rsidR="0066530D" w:rsidRPr="00564DEC" w:rsidRDefault="0066530D" w:rsidP="0066530D"/>
    <w:p w14:paraId="55D96ABC" w14:textId="77777777" w:rsidR="0066530D" w:rsidRPr="008C0EA3" w:rsidRDefault="0066530D" w:rsidP="0066530D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02A729CA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1FAE679" w14:textId="40290180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const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ECallTestService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r w:rsidRPr="00F10608">
        <w:rPr>
          <w:rFonts w:ascii="Consolas" w:eastAsia="SimSun" w:hAnsi="Consolas" w:cs="Consolas"/>
          <w:sz w:val="16"/>
          <w:szCs w:val="16"/>
          <w:highlight w:val="yellow"/>
        </w:rPr>
        <w:t>123456;phone-context=test.3gpp.com</w:t>
      </w:r>
      <w:r w:rsidRPr="00F10608">
        <w:rPr>
          <w:rFonts w:ascii="Consolas" w:eastAsia="SimSun" w:hAnsi="Consolas" w:cs="Consolas"/>
          <w:sz w:val="16"/>
          <w:szCs w:val="16"/>
        </w:rPr>
        <w:t>"; /* @sic R5-191103 sic@ 36.508 cl. 4.9.5.3</w:t>
      </w:r>
    </w:p>
    <w:p w14:paraId="7168A3B9" w14:textId="77777777" w:rsidR="0066530D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@status    APPROVED (IMS) */</w:t>
      </w:r>
    </w:p>
    <w:p w14:paraId="6312EA2B" w14:textId="77777777" w:rsidR="0066530D" w:rsidRDefault="0066530D" w:rsidP="0066530D"/>
    <w:p w14:paraId="6DAE042E" w14:textId="30A89DD2" w:rsidR="004F6EED" w:rsidRPr="000F2C8C" w:rsidRDefault="004F6EED" w:rsidP="004F6EED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6" w:name="_Toc110976102"/>
      <w:r>
        <w:rPr>
          <w:b/>
          <w:sz w:val="36"/>
        </w:rPr>
        <w:t>2.7 Change 7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6EED" w:rsidRPr="008C0EA3" w14:paraId="6CF99CB8" w14:textId="77777777" w:rsidTr="006C57EA">
        <w:tc>
          <w:tcPr>
            <w:tcW w:w="1985" w:type="dxa"/>
          </w:tcPr>
          <w:p w14:paraId="47E35A1D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804D8AF" w14:textId="26B6BBAD" w:rsidR="004F6EED" w:rsidRPr="00A67FF6" w:rsidRDefault="004F6EED" w:rsidP="006C57EA">
            <w:pPr>
              <w:rPr>
                <w:rFonts w:cs="Arial"/>
                <w:color w:val="000000"/>
                <w:lang w:val="en-US" w:eastAsia="zh-CN"/>
              </w:rPr>
            </w:pPr>
            <w:r w:rsidRPr="004773BE">
              <w:t>f_ECall_InitialInvite_AnnexC47</w:t>
            </w:r>
            <w:r w:rsidR="0049736E">
              <w:t>()</w:t>
            </w:r>
          </w:p>
        </w:tc>
      </w:tr>
      <w:tr w:rsidR="004F6EED" w:rsidRPr="008C0EA3" w14:paraId="016826C6" w14:textId="77777777" w:rsidTr="006C57EA">
        <w:tc>
          <w:tcPr>
            <w:tcW w:w="1985" w:type="dxa"/>
          </w:tcPr>
          <w:p w14:paraId="3EFE3575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81B414D" w14:textId="44FAE4F0" w:rsidR="0049736E" w:rsidRPr="00DC7761" w:rsidRDefault="0049736E" w:rsidP="004F6EED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cs="Arial"/>
                <w:lang w:val="en-US"/>
              </w:rPr>
            </w:pPr>
            <w:r w:rsidRPr="00DC7761">
              <w:rPr>
                <w:rFonts w:cs="Arial"/>
                <w:lang w:val="en-US"/>
              </w:rPr>
              <w:t>For test</w:t>
            </w:r>
            <w:r w:rsidR="000477BE" w:rsidRPr="00DC7761">
              <w:rPr>
                <w:rFonts w:cs="Arial"/>
                <w:lang w:val="en-US"/>
              </w:rPr>
              <w:t xml:space="preserve"> </w:t>
            </w:r>
            <w:proofErr w:type="spellStart"/>
            <w:r w:rsidR="000477BE" w:rsidRPr="00DC7761">
              <w:rPr>
                <w:rFonts w:cs="Arial"/>
                <w:lang w:val="en-US"/>
              </w:rPr>
              <w:t>tpe</w:t>
            </w:r>
            <w:proofErr w:type="spellEnd"/>
            <w:r w:rsidRPr="00DC7761">
              <w:rPr>
                <w:rFonts w:cs="Arial"/>
                <w:lang w:val="en-US"/>
              </w:rPr>
              <w:t xml:space="preserve"> </w:t>
            </w:r>
            <w:proofErr w:type="spellStart"/>
            <w:r w:rsidRPr="00DC7761">
              <w:rPr>
                <w:rFonts w:cs="Arial"/>
                <w:lang w:val="en-US"/>
              </w:rPr>
              <w:t>eCall</w:t>
            </w:r>
            <w:proofErr w:type="spellEnd"/>
            <w:r w:rsidRPr="00DC7761">
              <w:rPr>
                <w:rFonts w:cs="Arial"/>
                <w:lang w:val="en-US"/>
              </w:rPr>
              <w:t xml:space="preserve"> the </w:t>
            </w:r>
            <w:r w:rsidR="00B35206" w:rsidRPr="00DC7761">
              <w:rPr>
                <w:rFonts w:cs="Arial"/>
                <w:lang w:val="en-US"/>
              </w:rPr>
              <w:t xml:space="preserve">call is made within normal registration so the </w:t>
            </w:r>
            <w:r w:rsidRPr="00DC7761">
              <w:rPr>
                <w:rFonts w:cs="Arial"/>
                <w:lang w:val="en-US"/>
              </w:rPr>
              <w:t>condition A7 (</w:t>
            </w:r>
            <w:r w:rsidR="000477BE" w:rsidRPr="00DC7761">
              <w:rPr>
                <w:rFonts w:cs="Arial"/>
                <w:lang w:val="en-US"/>
              </w:rPr>
              <w:t>INVITE for creating an emergency session within an emergency registration using IMS security) should not be applied</w:t>
            </w:r>
            <w:r w:rsidR="00B35206" w:rsidRPr="00DC7761">
              <w:rPr>
                <w:rFonts w:cs="Arial"/>
                <w:lang w:val="en-US"/>
              </w:rPr>
              <w:t xml:space="preserve">. This will cause </w:t>
            </w:r>
            <w:proofErr w:type="spellStart"/>
            <w:r w:rsidR="00B35206" w:rsidRPr="00DC7761">
              <w:rPr>
                <w:rFonts w:cs="Arial"/>
                <w:lang w:val="en-US"/>
              </w:rPr>
              <w:t>expectred</w:t>
            </w:r>
            <w:proofErr w:type="spellEnd"/>
            <w:r w:rsidR="00B35206" w:rsidRPr="00DC7761">
              <w:rPr>
                <w:rFonts w:cs="Arial"/>
                <w:lang w:val="en-US"/>
              </w:rPr>
              <w:t xml:space="preserve"> route header and others to be set incorrectly.</w:t>
            </w:r>
          </w:p>
          <w:p w14:paraId="22C1D72A" w14:textId="786351BB" w:rsidR="004F6EED" w:rsidRPr="00DC7761" w:rsidRDefault="00335633" w:rsidP="00010762">
            <w:pPr>
              <w:pStyle w:val="ListParagraph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DC7761">
              <w:rPr>
                <w:rFonts w:cs="Arial"/>
                <w:lang w:val="en-US"/>
              </w:rPr>
              <w:t xml:space="preserve">Note 1 in </w:t>
            </w:r>
            <w:r w:rsidR="00BF0E1C" w:rsidRPr="00DC7761">
              <w:rPr>
                <w:rFonts w:cs="Arial"/>
                <w:lang w:val="en-US"/>
              </w:rPr>
              <w:t xml:space="preserve">36.523-1 table </w:t>
            </w:r>
            <w:proofErr w:type="spellStart"/>
            <w:r w:rsidR="00BF0E1C" w:rsidRPr="00DC7761">
              <w:rPr>
                <w:rFonts w:cs="Arial"/>
                <w:lang w:val="en-US"/>
              </w:rPr>
              <w:t>Table</w:t>
            </w:r>
            <w:proofErr w:type="spellEnd"/>
            <w:r w:rsidR="00BF0E1C" w:rsidRPr="00DC7761">
              <w:rPr>
                <w:rFonts w:cs="Arial"/>
                <w:lang w:val="en-US"/>
              </w:rPr>
              <w:t xml:space="preserve"> 11.3.2.3.2-1 indicates that </w:t>
            </w:r>
            <w:r w:rsidR="00EC334A" w:rsidRPr="00DC7761">
              <w:rPr>
                <w:rFonts w:cs="Arial"/>
                <w:lang w:val="en-US"/>
              </w:rPr>
              <w:t xml:space="preserve">Annex A.2.1 using condition A25 should be used. This should also include </w:t>
            </w:r>
            <w:r w:rsidR="00CE7C7B" w:rsidRPr="00DC7761">
              <w:rPr>
                <w:rFonts w:cs="Arial"/>
                <w:lang w:val="en-US"/>
              </w:rPr>
              <w:t xml:space="preserve">accept header to allow </w:t>
            </w:r>
            <w:proofErr w:type="spellStart"/>
            <w:r w:rsidR="00010762" w:rsidRPr="00DC7761">
              <w:rPr>
                <w:rFonts w:cs="Arial"/>
                <w:lang w:val="en-US"/>
              </w:rPr>
              <w:t>eCall</w:t>
            </w:r>
            <w:proofErr w:type="spellEnd"/>
            <w:r w:rsidR="00010762" w:rsidRPr="00DC7761">
              <w:rPr>
                <w:rFonts w:cs="Arial"/>
                <w:lang w:val="en-US"/>
              </w:rPr>
              <w:t xml:space="preserve"> data, as per other </w:t>
            </w:r>
            <w:proofErr w:type="spellStart"/>
            <w:r w:rsidR="00010762" w:rsidRPr="00DC7761">
              <w:rPr>
                <w:rFonts w:cs="Arial"/>
                <w:lang w:val="en-US"/>
              </w:rPr>
              <w:t>eCall</w:t>
            </w:r>
            <w:proofErr w:type="spellEnd"/>
            <w:r w:rsidR="00010762" w:rsidRPr="00DC7761">
              <w:rPr>
                <w:rFonts w:cs="Arial"/>
                <w:lang w:val="en-US"/>
              </w:rPr>
              <w:t xml:space="preserve"> conditions.</w:t>
            </w:r>
          </w:p>
        </w:tc>
      </w:tr>
      <w:tr w:rsidR="004F6EED" w:rsidRPr="008C0EA3" w14:paraId="61379389" w14:textId="77777777" w:rsidTr="006C57EA">
        <w:tc>
          <w:tcPr>
            <w:tcW w:w="1985" w:type="dxa"/>
          </w:tcPr>
          <w:p w14:paraId="13A43C78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EB08676" w14:textId="4A8DF7CC" w:rsidR="004F6EED" w:rsidRPr="00DC7761" w:rsidRDefault="00995499" w:rsidP="004F6EED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cs="Arial"/>
                <w:lang w:val="en-US"/>
              </w:rPr>
            </w:pPr>
            <w:r w:rsidRPr="00DC7761">
              <w:rPr>
                <w:rFonts w:cs="Arial"/>
                <w:lang w:val="en-US"/>
              </w:rPr>
              <w:t>Apply condition A4 (</w:t>
            </w:r>
            <w:r w:rsidR="00796DF1" w:rsidRPr="00DC7761">
              <w:rPr>
                <w:rFonts w:cs="Arial"/>
                <w:lang w:val="en-US"/>
              </w:rPr>
              <w:t xml:space="preserve">INVITE creating a dialog) for test type </w:t>
            </w:r>
            <w:proofErr w:type="spellStart"/>
            <w:r w:rsidR="00796DF1" w:rsidRPr="00DC7761">
              <w:rPr>
                <w:rFonts w:cs="Arial"/>
                <w:lang w:val="en-US"/>
              </w:rPr>
              <w:t>eCall</w:t>
            </w:r>
            <w:proofErr w:type="spellEnd"/>
            <w:r w:rsidR="00796DF1" w:rsidRPr="00DC7761">
              <w:rPr>
                <w:rFonts w:cs="Arial"/>
                <w:lang w:val="en-US"/>
              </w:rPr>
              <w:t>.</w:t>
            </w:r>
          </w:p>
          <w:p w14:paraId="6F4C8019" w14:textId="77777777" w:rsidR="004F6EED" w:rsidRPr="00DC7761" w:rsidRDefault="00BA3049" w:rsidP="004F6EED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cs="Arial"/>
                <w:lang w:val="en-US"/>
              </w:rPr>
            </w:pPr>
            <w:r w:rsidRPr="00DC7761">
              <w:rPr>
                <w:noProof/>
              </w:rPr>
              <w:t xml:space="preserve">Extend the </w:t>
            </w:r>
            <w:r w:rsidR="00DC7761" w:rsidRPr="00DC7761">
              <w:rPr>
                <w:noProof/>
              </w:rPr>
              <w:t>check for setting accept header to include test type eCall</w:t>
            </w:r>
          </w:p>
          <w:p w14:paraId="75232B0D" w14:textId="147F0844" w:rsidR="00DC7761" w:rsidRPr="00DC7761" w:rsidRDefault="00DC7761" w:rsidP="00DC7761">
            <w:pPr>
              <w:spacing w:after="0"/>
              <w:rPr>
                <w:rFonts w:cs="Arial"/>
                <w:lang w:val="en-US"/>
              </w:rPr>
            </w:pPr>
            <w:proofErr w:type="gramStart"/>
            <w:r w:rsidRPr="00DC7761">
              <w:rPr>
                <w:rFonts w:cs="Arial"/>
                <w:b/>
                <w:bCs/>
                <w:lang w:val="en-US"/>
              </w:rPr>
              <w:t>Note</w:t>
            </w:r>
            <w:r w:rsidRPr="00DC7761">
              <w:rPr>
                <w:rFonts w:cs="Arial"/>
                <w:lang w:val="en-US"/>
              </w:rPr>
              <w:t xml:space="preserve"> :</w:t>
            </w:r>
            <w:proofErr w:type="gramEnd"/>
            <w:r w:rsidRPr="00DC7761">
              <w:rPr>
                <w:rFonts w:cs="Arial"/>
                <w:lang w:val="en-US"/>
              </w:rPr>
              <w:t xml:space="preserve"> An associated prose CR on 34.229-1 will be raised at RAN5#96</w:t>
            </w:r>
          </w:p>
        </w:tc>
      </w:tr>
      <w:tr w:rsidR="004F6EED" w:rsidRPr="008C0EA3" w14:paraId="34ED986D" w14:textId="77777777" w:rsidTr="006C57EA">
        <w:tc>
          <w:tcPr>
            <w:tcW w:w="1985" w:type="dxa"/>
          </w:tcPr>
          <w:p w14:paraId="2C23D01A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4F34D69" w14:textId="77777777" w:rsidR="004F6EED" w:rsidRPr="008C0EA3" w:rsidRDefault="00000000" w:rsidP="006C57EA">
            <w:pPr>
              <w:spacing w:after="0"/>
              <w:rPr>
                <w:rFonts w:cs="Arial"/>
                <w:lang w:val="en-US"/>
              </w:rPr>
            </w:pPr>
            <w:hyperlink r:id="rId17" w:anchor="IWD_21wk24/IWD_21wk24/Common/IMS/IMS_eCall_Functions.ttcn" w:tooltip="IMS_eCall_Functions.ttcn has been modified" w:history="1">
              <w:r w:rsidR="004F6EED">
                <w:t xml:space="preserve"> </w:t>
              </w:r>
              <w:proofErr w:type="spellStart"/>
              <w:r w:rsidR="004F6EED" w:rsidRPr="0065168B">
                <w:t>IMS_eCall_Functions</w:t>
              </w:r>
              <w:proofErr w:type="spellEnd"/>
              <w:r w:rsidR="004F6EED" w:rsidRPr="00F05F99">
                <w:rPr>
                  <w:rFonts w:cs="Arial"/>
                  <w:lang w:val="en-US"/>
                </w:rPr>
                <w:t>.</w:t>
              </w:r>
              <w:proofErr w:type="spellStart"/>
              <w:r w:rsidR="004F6EED" w:rsidRPr="00F05F99">
                <w:rPr>
                  <w:rFonts w:cs="Arial"/>
                  <w:lang w:val="en-US"/>
                </w:rPr>
                <w:t>ttcn</w:t>
              </w:r>
              <w:proofErr w:type="spellEnd"/>
            </w:hyperlink>
          </w:p>
        </w:tc>
      </w:tr>
      <w:tr w:rsidR="004F6EED" w:rsidRPr="008C0EA3" w14:paraId="2E0FC9F6" w14:textId="77777777" w:rsidTr="006C57EA">
        <w:tc>
          <w:tcPr>
            <w:tcW w:w="1985" w:type="dxa"/>
          </w:tcPr>
          <w:p w14:paraId="19FD5B00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2798DAD4" w14:textId="2E1FEA76" w:rsidR="004F6EED" w:rsidRPr="008C0EA3" w:rsidRDefault="00D84B21" w:rsidP="006C57EA">
            <w:r w:rsidRPr="00D84B21">
              <w:rPr>
                <w:rFonts w:cs="Arial"/>
                <w:highlight w:val="red"/>
                <w:lang w:val="en-US" w:eastAsia="ja-JP"/>
              </w:rPr>
              <w:t>Not needed   See cover page.</w:t>
            </w:r>
          </w:p>
        </w:tc>
      </w:tr>
    </w:tbl>
    <w:p w14:paraId="2EC3BF21" w14:textId="77777777" w:rsidR="004F6EED" w:rsidRPr="00242B6A" w:rsidRDefault="004F6EED" w:rsidP="004F6EED"/>
    <w:p w14:paraId="268829E2" w14:textId="77777777" w:rsidR="004F6EED" w:rsidRPr="008C0EA3" w:rsidRDefault="004F6EED" w:rsidP="004F6EED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50BB9539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>---- Skipped code ----</w:t>
      </w:r>
    </w:p>
    <w:p w14:paraId="4758888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A7B185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>function f_ECall_InitialInvite_AnnexC47(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ECall_Type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) runs on IMS_PTC return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</w:p>
    <w:p w14:paraId="4F624F6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098DBF7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IMS_DATA_REQ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1DF650C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0D84DBE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MIME_Part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3CF3D919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71DC5AD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v_SDP_Message_Step1;</w:t>
      </w:r>
    </w:p>
    <w:p w14:paraId="2D94C96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f_SipUrl_eCall_RX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3FFE9D2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25DEBD6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AcceptBody_List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AcceptBodyList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{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cr_AcceptBody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tsc_MimeType_EmergencyCallDataControlXML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), * };    // condition A20, A21</w:t>
      </w:r>
    </w:p>
    <w:p w14:paraId="6D13E32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SemicolonParam_List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DispositionParams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{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cr_GenericParam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("handling", "optional"), * };             // condition A20, A21</w:t>
      </w:r>
    </w:p>
    <w:p w14:paraId="2EFEB38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v_A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8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pc_IMS_Geolocation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7C3AF446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INVITE_A_2_1_Context_Type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A_2_1_A7;</w:t>
      </w:r>
    </w:p>
    <w:p w14:paraId="7CBA094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0802DFB5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ECall_Type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714CE06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D4A5585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Step 1. Receive INVITE for an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</w:t>
      </w:r>
      <w:proofErr w:type="spellEnd"/>
    </w:p>
    <w:p w14:paraId="17BF917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f_IMS_InviteRequest_MessageHeaderRX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, -, v_A8);</w:t>
      </w:r>
    </w:p>
    <w:p w14:paraId="2B3CDE1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== MANUAL) or 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== AUTOMATIC)) 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/ @sic R5-220971 sic@</w:t>
      </w:r>
    </w:p>
    <w:p w14:paraId="59202FD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MessageHeader.callInfo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cr_CallInfo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(-,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");     // condition A20, A21 @sic R5-210324: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 instead of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 sic@</w:t>
      </w:r>
    </w:p>
    <w:p w14:paraId="42D7C94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MessageHeader.recvInfo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cr_RecvInfo_Def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");    // condition A20, A21</w:t>
      </w:r>
    </w:p>
    <w:p w14:paraId="6B52A7C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MessageHeader.accept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cr_Accept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v_AcceptBodyList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                         // condition A20, A21</w:t>
      </w:r>
    </w:p>
    <w:p w14:paraId="5CFA5899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B25DC7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MessageHeader.contentType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cr_ContentTypeMIME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                             // condition A20, A21, A8, A25 @sic R5-217960 sic@</w:t>
      </w:r>
    </w:p>
    <w:p w14:paraId="4688B1B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valueof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(f_IMS_INVITE_ReceiveRequest_A_2_1_Optional(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));</w:t>
      </w:r>
    </w:p>
    <w:p w14:paraId="0517124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v_IMS_DATA_REQ.Request.Invite.messageBody.mimeMessageBody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6123E76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970750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PIDF</w:t>
      </w:r>
    </w:p>
    <w:p w14:paraId="2A46E3B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(v_A8) {</w:t>
      </w:r>
    </w:p>
    <w:p w14:paraId="7C99B5B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f_IMS_MIME_MessageBody_GetBody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tsc_MimeType_Pidf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2FDD4B6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f_IMS_DecodeAndCheckGeolocation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Part.body.xmlBody</w:t>
      </w:r>
      <w:proofErr w:type="spellEnd"/>
      <w:proofErr w:type="gram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7A390E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8FAD4D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SDP</w:t>
      </w:r>
    </w:p>
    <w:p w14:paraId="09C53885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v_SDP_Message_Step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f_IMS_BuildSDP_EmergencyCallOffer_RX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();   // Build RX SDP template using codecs AMR and AMR_WB</w:t>
      </w:r>
    </w:p>
    <w:p w14:paraId="6E16010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f_IMS_MIME_MessageBody_GetBody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c_sdpApplication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D3385D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f_IMS_SIP_DecodeMatchAndCheckSDP(v_MIME_Part.body.sdpMessageBody, v_SDP_Message_Step1);</w:t>
      </w:r>
    </w:p>
    <w:p w14:paraId="1CA3ABB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DFFF81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MSD</w:t>
      </w:r>
    </w:p>
    <w:p w14:paraId="6FDDEF1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v_IMS_DATA_REQ.Request.Invite.msgHeader.callInfo.callInfoBody[0].url;</w:t>
      </w:r>
    </w:p>
    <w:p w14:paraId="302AF41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f_IMS_ECall_MIME_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DecodeAndCheckEmergencyCallData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tsc_MimeType_EmergencyCallDataMSD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v_DispositionParams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7AE2036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BAA188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InviteRequestWithSdpMO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F10608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77AF7C9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380BB94" w14:textId="77777777" w:rsidR="004F6EED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F10608">
        <w:rPr>
          <w:rFonts w:ascii="Consolas" w:eastAsia="SimSun" w:hAnsi="Consolas" w:cs="Consolas"/>
          <w:sz w:val="16"/>
          <w:szCs w:val="16"/>
        </w:rPr>
        <w:t>}</w:t>
      </w: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1CA8E347" w14:textId="77777777" w:rsidR="004F6EED" w:rsidRPr="00564DEC" w:rsidRDefault="004F6EED" w:rsidP="004F6EED"/>
    <w:p w14:paraId="1623CB59" w14:textId="77777777" w:rsidR="004F6EED" w:rsidRPr="008C0EA3" w:rsidRDefault="004F6EED" w:rsidP="004F6EED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763CE3C7" w14:textId="77777777" w:rsidR="004F6EED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>---- Skipped code ----</w:t>
      </w:r>
    </w:p>
    <w:p w14:paraId="18FB505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 xml:space="preserve">  </w:t>
      </w:r>
    </w:p>
    <w:p w14:paraId="7C44F33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>function f_ECall_InitialInvite_AnnexC47(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ECall_Type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) runs on IMS_PTC return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</w:p>
    <w:p w14:paraId="7C32686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34DB397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IMS_DATA_REQ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5938572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61756E7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MIME_Part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711B43C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3E055D1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v_SDP_Message_Step1;</w:t>
      </w:r>
    </w:p>
    <w:p w14:paraId="6ED08BE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f_SipUrl_eCall_RX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194DDC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570C5396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AcceptBody_List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AcceptBodyList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{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cr_AcceptBody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tsc_MimeType_EmergencyCallDataControlXML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), * };    // condition A20, A21</w:t>
      </w:r>
    </w:p>
    <w:p w14:paraId="0EEF81D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SemicolonParam_List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DispositionParams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{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cr_GenericParam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("handling", "optional"), * };             // condition A20, A21</w:t>
      </w:r>
    </w:p>
    <w:p w14:paraId="1555524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v_A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8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pc_IMS_Geolocation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0543201B" w14:textId="77777777" w:rsidR="004F6EED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INVITE_A_2_1_Context_Type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A_2_1_A7;</w:t>
      </w:r>
    </w:p>
    <w:p w14:paraId="7B334DE6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4773BE">
        <w:rPr>
          <w:rFonts w:ascii="Consolas" w:eastAsia="SimSun" w:hAnsi="Consolas" w:cs="Consolas"/>
          <w:sz w:val="16"/>
          <w:szCs w:val="16"/>
          <w:highlight w:val="yellow"/>
        </w:rPr>
        <w:t>if(</w:t>
      </w:r>
      <w:proofErr w:type="spellStart"/>
      <w:proofErr w:type="gramEnd"/>
      <w:r w:rsidRPr="004773BE">
        <w:rPr>
          <w:rFonts w:ascii="Consolas" w:eastAsia="SimSun" w:hAnsi="Consolas" w:cs="Consolas"/>
          <w:sz w:val="16"/>
          <w:szCs w:val="16"/>
          <w:highlight w:val="yellow"/>
        </w:rPr>
        <w:t>p_ECallType</w:t>
      </w:r>
      <w:proofErr w:type="spellEnd"/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== TEST)</w:t>
      </w:r>
    </w:p>
    <w:p w14:paraId="7A406331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   {</w:t>
      </w:r>
    </w:p>
    <w:p w14:paraId="132A4BB6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     </w:t>
      </w:r>
      <w:proofErr w:type="spellStart"/>
      <w:r w:rsidRPr="004773BE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4773BE">
        <w:rPr>
          <w:rFonts w:ascii="Consolas" w:eastAsia="SimSun" w:hAnsi="Consolas" w:cs="Consolas"/>
          <w:sz w:val="16"/>
          <w:szCs w:val="16"/>
          <w:highlight w:val="yellow"/>
        </w:rPr>
        <w:t>Context</w:t>
      </w:r>
      <w:proofErr w:type="spellEnd"/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= A_2_1_A4; </w:t>
      </w:r>
    </w:p>
    <w:p w14:paraId="58A730CD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   } </w:t>
      </w:r>
    </w:p>
    <w:p w14:paraId="637FCB7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38ACFF0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ECall_Type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5FC079D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610410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Step 1. Receive INVITE for an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</w:t>
      </w:r>
      <w:proofErr w:type="spellEnd"/>
    </w:p>
    <w:p w14:paraId="689C257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f_IMS_InviteRequest_MessageHeaderRX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, -, v_A8);</w:t>
      </w:r>
    </w:p>
    <w:p w14:paraId="4955A0B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== MANUAL) or 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== AUTOMATIC)</w:t>
      </w:r>
      <w:r>
        <w:rPr>
          <w:rFonts w:ascii="Consolas" w:eastAsia="SimSun" w:hAnsi="Consolas" w:cs="Consolas"/>
          <w:sz w:val="16"/>
          <w:szCs w:val="16"/>
        </w:rPr>
        <w:t xml:space="preserve"> </w:t>
      </w:r>
      <w:r w:rsidRPr="00DC7761">
        <w:rPr>
          <w:rFonts w:ascii="Consolas" w:eastAsia="SimSun" w:hAnsi="Consolas" w:cs="Consolas"/>
          <w:sz w:val="16"/>
          <w:szCs w:val="16"/>
          <w:highlight w:val="yellow"/>
        </w:rPr>
        <w:t>or (</w:t>
      </w:r>
      <w:proofErr w:type="spellStart"/>
      <w:r w:rsidRPr="00DC7761">
        <w:rPr>
          <w:rFonts w:ascii="Consolas" w:eastAsia="SimSun" w:hAnsi="Consolas" w:cs="Consolas"/>
          <w:sz w:val="16"/>
          <w:szCs w:val="16"/>
          <w:highlight w:val="yellow"/>
        </w:rPr>
        <w:t>v_ECallType</w:t>
      </w:r>
      <w:proofErr w:type="spellEnd"/>
      <w:r w:rsidRPr="00DC7761">
        <w:rPr>
          <w:rFonts w:ascii="Consolas" w:eastAsia="SimSun" w:hAnsi="Consolas" w:cs="Consolas"/>
          <w:sz w:val="16"/>
          <w:szCs w:val="16"/>
          <w:highlight w:val="yellow"/>
        </w:rPr>
        <w:t xml:space="preserve"> == TEST))</w:t>
      </w:r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/ @sic R5-220971 sic@</w:t>
      </w:r>
    </w:p>
    <w:p w14:paraId="7502801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MessageHeader.callInfo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cr_CallInfo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(-,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");     // condition A20, A21 @sic R5-210324: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 instead of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 sic@</w:t>
      </w:r>
    </w:p>
    <w:p w14:paraId="7BF7D6E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MessageHeader.recvInfo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cr_RecvInfo_Def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");    // condition A20, A21</w:t>
      </w:r>
    </w:p>
    <w:p w14:paraId="6DFB535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MessageHeader.accept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cr_Accept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v_AcceptBodyList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                         // condition A20, A21</w:t>
      </w:r>
    </w:p>
    <w:p w14:paraId="5DB86C0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715DA8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MessageHeader.contentType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cr_ContentTypeMIME;                             // condition A20, A21, A8, A25 @sic R5-217960 sic@</w:t>
      </w:r>
    </w:p>
    <w:p w14:paraId="6C6E5D6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valueof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(f_IMS_INVITE_ReceiveRequest_A_2_1_Optional(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));</w:t>
      </w:r>
    </w:p>
    <w:p w14:paraId="61019D1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v_IMS_DATA_REQ.Request.Invite.messageBody.mimeMessageBody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15F389F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B018F9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PIDF</w:t>
      </w:r>
    </w:p>
    <w:p w14:paraId="45ED93A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(v_A8) {</w:t>
      </w:r>
    </w:p>
    <w:p w14:paraId="46464FA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f_IMS_MIME_MessageBody_GetBody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tsc_MimeType_Pidf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126B69C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f_IMS_DecodeAndCheckGeolocation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Part.body.xmlBody</w:t>
      </w:r>
      <w:proofErr w:type="spellEnd"/>
      <w:proofErr w:type="gram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3DC6C20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D0E573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SDP</w:t>
      </w:r>
    </w:p>
    <w:p w14:paraId="7A35B10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v_SDP_Message_Step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f_IMS_BuildSDP_EmergencyCallOffer_RX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();   // Build RX SDP template using codecs AMR and AMR_WB</w:t>
      </w:r>
    </w:p>
    <w:p w14:paraId="78D61D2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f_IMS_MIME_MessageBody_GetBody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c_sdpApplication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492974D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f_IMS_SIP_DecodeMatchAndCheckSDP(v_MIME_Part.body.sdpMessageBody, v_SDP_Message_Step1);</w:t>
      </w:r>
    </w:p>
    <w:p w14:paraId="5674A9A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49C8EE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MSD</w:t>
      </w:r>
    </w:p>
    <w:p w14:paraId="1523391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v_IMS_DATA_REQ.Request.Invite.msgHeader.callInfo.callInfoBody[0].url;</w:t>
      </w:r>
    </w:p>
    <w:p w14:paraId="0351126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f_IMS_ECall_MIME_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DecodeAndCheckEmergencyCallData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tsc_MimeType_EmergencyCallDataMSD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v_DispositionParams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83BA8F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3CF259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InviteRequestWithSdpMO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F10608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3CE1F25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31BB1D3" w14:textId="77777777" w:rsidR="004F6EED" w:rsidRPr="00741CF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>}</w:t>
      </w: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278CEAE8" w14:textId="21391602" w:rsidR="0071715A" w:rsidRPr="00741CF8" w:rsidRDefault="0071715A" w:rsidP="0071715A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7" w:name="_Toc110976103"/>
      <w:r>
        <w:rPr>
          <w:b/>
          <w:sz w:val="36"/>
        </w:rPr>
        <w:t>2.8 Change 8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71715A" w:rsidRPr="008C0EA3" w14:paraId="4C0639AB" w14:textId="77777777" w:rsidTr="006C57EA">
        <w:tc>
          <w:tcPr>
            <w:tcW w:w="1985" w:type="dxa"/>
          </w:tcPr>
          <w:p w14:paraId="641CA07E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945F64A" w14:textId="018B0F44" w:rsidR="0071715A" w:rsidRPr="00A67FF6" w:rsidRDefault="0071715A" w:rsidP="006C57EA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New function </w:t>
            </w:r>
            <w:r w:rsidRPr="008C6B32">
              <w:rPr>
                <w:rFonts w:cs="Arial"/>
                <w:lang w:val="en-US"/>
              </w:rPr>
              <w:t>f_IMS_</w:t>
            </w:r>
            <w:r>
              <w:rPr>
                <w:rFonts w:cs="Arial"/>
                <w:lang w:val="en-US"/>
              </w:rPr>
              <w:t>eCall</w:t>
            </w:r>
            <w:r w:rsidRPr="008C6B32">
              <w:rPr>
                <w:rFonts w:cs="Arial"/>
                <w:lang w:val="en-US"/>
              </w:rPr>
              <w:t>Setup_Send200OK_ReceiveACK_Step12_13</w:t>
            </w:r>
          </w:p>
        </w:tc>
      </w:tr>
      <w:tr w:rsidR="0071715A" w:rsidRPr="008C0EA3" w14:paraId="2F84443D" w14:textId="77777777" w:rsidTr="006C57EA">
        <w:tc>
          <w:tcPr>
            <w:tcW w:w="1985" w:type="dxa"/>
          </w:tcPr>
          <w:p w14:paraId="25DF2539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6B416B11" w14:textId="6B30BB40" w:rsidR="0003260C" w:rsidRDefault="000F7C20" w:rsidP="006C57EA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200 </w:t>
            </w:r>
            <w:proofErr w:type="gramStart"/>
            <w:r>
              <w:rPr>
                <w:rFonts w:cs="Arial"/>
                <w:lang w:val="en-US"/>
              </w:rPr>
              <w:t>OK  contents</w:t>
            </w:r>
            <w:proofErr w:type="gramEnd"/>
            <w:r>
              <w:rPr>
                <w:rFonts w:cs="Arial"/>
                <w:lang w:val="en-US"/>
              </w:rPr>
              <w:t xml:space="preserve"> for INVITE should follow condition A13 “</w:t>
            </w:r>
            <w:r w:rsidR="000A629D" w:rsidRPr="000A629D">
              <w:rPr>
                <w:rFonts w:cs="Arial"/>
                <w:lang w:val="en-US"/>
              </w:rPr>
              <w:t xml:space="preserve">Response sent by SS for INVITE for </w:t>
            </w:r>
            <w:proofErr w:type="spellStart"/>
            <w:r w:rsidR="000A629D" w:rsidRPr="000A629D">
              <w:rPr>
                <w:rFonts w:cs="Arial"/>
                <w:lang w:val="en-US"/>
              </w:rPr>
              <w:t>eCall</w:t>
            </w:r>
            <w:proofErr w:type="spellEnd"/>
            <w:r w:rsidR="000A629D" w:rsidRPr="000A629D">
              <w:rPr>
                <w:rFonts w:cs="Arial"/>
                <w:lang w:val="en-US"/>
              </w:rPr>
              <w:t xml:space="preserve"> over IMS session with ACK element = TRUE</w:t>
            </w:r>
            <w:r w:rsidR="000A629D">
              <w:rPr>
                <w:rFonts w:cs="Arial"/>
                <w:lang w:val="en-US"/>
              </w:rPr>
              <w:t>”</w:t>
            </w:r>
          </w:p>
          <w:p w14:paraId="7CA3B5D9" w14:textId="478C70B9" w:rsidR="0071715A" w:rsidRPr="00850464" w:rsidRDefault="0071715A" w:rsidP="006C57EA">
            <w:pPr>
              <w:spacing w:after="0"/>
              <w:rPr>
                <w:rFonts w:cs="Arial"/>
                <w:lang w:val="en-US"/>
              </w:rPr>
            </w:pPr>
          </w:p>
        </w:tc>
      </w:tr>
      <w:tr w:rsidR="0071715A" w:rsidRPr="008C0EA3" w14:paraId="5F0386CD" w14:textId="77777777" w:rsidTr="006C57EA">
        <w:tc>
          <w:tcPr>
            <w:tcW w:w="1985" w:type="dxa"/>
          </w:tcPr>
          <w:p w14:paraId="003A9C20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009C998" w14:textId="77777777" w:rsidR="00967DEB" w:rsidRDefault="0071715A" w:rsidP="006C57EA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New function added for 200OK message with control block element with </w:t>
            </w:r>
          </w:p>
          <w:p w14:paraId="6384216F" w14:textId="4C7D86C7" w:rsidR="0071715A" w:rsidRPr="00850464" w:rsidRDefault="00F51AC2" w:rsidP="006C57EA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“</w:t>
            </w:r>
            <w:r w:rsidRPr="00F51AC2">
              <w:rPr>
                <w:rFonts w:cs="Arial"/>
                <w:lang w:val="en-US"/>
              </w:rPr>
              <w:t xml:space="preserve">&lt;ack received="true" ref=" </w:t>
            </w:r>
            <w:proofErr w:type="spellStart"/>
            <w:r w:rsidRPr="00F51AC2">
              <w:rPr>
                <w:rFonts w:cs="Arial"/>
                <w:lang w:val="en-US"/>
              </w:rPr>
              <w:t>addr</w:t>
            </w:r>
            <w:proofErr w:type="spellEnd"/>
            <w:r w:rsidRPr="00F51AC2">
              <w:rPr>
                <w:rFonts w:cs="Arial"/>
                <w:lang w:val="en-US"/>
              </w:rPr>
              <w:t>-spec of the Content-ID of MIME body part containing the MSD sent by the UE in INVITE"/&gt;</w:t>
            </w:r>
            <w:r w:rsidR="00967DEB">
              <w:rPr>
                <w:rFonts w:cs="Arial"/>
                <w:lang w:val="en-US"/>
              </w:rPr>
              <w:t>”</w:t>
            </w:r>
            <w:r w:rsidR="0071715A">
              <w:rPr>
                <w:rFonts w:cs="Arial"/>
                <w:lang w:val="en-US"/>
              </w:rPr>
              <w:t xml:space="preserve"> </w:t>
            </w:r>
            <w:r w:rsidR="00967DEB">
              <w:rPr>
                <w:rFonts w:cs="Arial"/>
                <w:lang w:val="en-US"/>
              </w:rPr>
              <w:t>as per 34.229-1</w:t>
            </w:r>
            <w:r w:rsidR="008C1F57">
              <w:rPr>
                <w:rFonts w:cs="Arial"/>
                <w:lang w:val="en-US"/>
              </w:rPr>
              <w:t xml:space="preserve"> A.3.1 with condition A13</w:t>
            </w:r>
            <w:r w:rsidR="0071715A">
              <w:rPr>
                <w:rFonts w:cs="Arial"/>
                <w:lang w:val="en-US"/>
              </w:rPr>
              <w:t>.</w:t>
            </w:r>
          </w:p>
        </w:tc>
      </w:tr>
      <w:tr w:rsidR="0071715A" w:rsidRPr="008C0EA3" w14:paraId="4A95D955" w14:textId="77777777" w:rsidTr="006C57EA">
        <w:tc>
          <w:tcPr>
            <w:tcW w:w="1985" w:type="dxa"/>
          </w:tcPr>
          <w:p w14:paraId="255748C8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208FE01F" w14:textId="77777777" w:rsidR="0071715A" w:rsidRPr="008C0EA3" w:rsidRDefault="00000000" w:rsidP="006C57EA">
            <w:pPr>
              <w:spacing w:after="0"/>
              <w:rPr>
                <w:rFonts w:cs="Arial"/>
                <w:lang w:val="en-US"/>
              </w:rPr>
            </w:pPr>
            <w:hyperlink r:id="rId18" w:anchor="IWD_21wk24/IWD_21wk24/Common/IMS/IMS_eCall_Functions.ttcn" w:tooltip="IMS_eCall_Functions.ttcn has been modified" w:history="1">
              <w:r w:rsidR="0071715A">
                <w:t xml:space="preserve"> </w:t>
              </w:r>
              <w:proofErr w:type="spellStart"/>
              <w:r w:rsidR="0071715A" w:rsidRPr="009512A3">
                <w:t>IMS_eCall_Functions</w:t>
              </w:r>
              <w:proofErr w:type="spellEnd"/>
              <w:r w:rsidR="0071715A" w:rsidRPr="00F05F99">
                <w:rPr>
                  <w:rFonts w:cs="Arial"/>
                  <w:lang w:val="en-US"/>
                </w:rPr>
                <w:t>.</w:t>
              </w:r>
              <w:proofErr w:type="spellStart"/>
              <w:r w:rsidR="0071715A" w:rsidRPr="00F05F99">
                <w:rPr>
                  <w:rFonts w:cs="Arial"/>
                  <w:lang w:val="en-US"/>
                </w:rPr>
                <w:t>ttcn</w:t>
              </w:r>
              <w:proofErr w:type="spellEnd"/>
            </w:hyperlink>
          </w:p>
        </w:tc>
      </w:tr>
      <w:tr w:rsidR="0071715A" w:rsidRPr="008C0EA3" w14:paraId="7DE0C77E" w14:textId="77777777" w:rsidTr="006C57EA">
        <w:tc>
          <w:tcPr>
            <w:tcW w:w="1985" w:type="dxa"/>
          </w:tcPr>
          <w:p w14:paraId="71BF6413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66F10B5" w14:textId="574375D3" w:rsidR="0071715A" w:rsidRPr="008C0EA3" w:rsidRDefault="00D84B21" w:rsidP="006C57EA">
            <w:r w:rsidRPr="00D84B21">
              <w:rPr>
                <w:rFonts w:cs="Arial"/>
                <w:highlight w:val="red"/>
                <w:lang w:val="en-US" w:eastAsia="ja-JP"/>
              </w:rPr>
              <w:t>Not needed   See cover page.</w:t>
            </w:r>
          </w:p>
        </w:tc>
      </w:tr>
    </w:tbl>
    <w:p w14:paraId="33522183" w14:textId="77777777" w:rsidR="0071715A" w:rsidRDefault="0071715A" w:rsidP="0071715A">
      <w:pPr>
        <w:spacing w:after="0"/>
        <w:rPr>
          <w:rFonts w:ascii="Arial" w:hAnsi="Arial" w:cs="Arial"/>
          <w:b/>
          <w:lang w:eastAsia="en-GB"/>
        </w:rPr>
      </w:pPr>
    </w:p>
    <w:p w14:paraId="70DC786D" w14:textId="77777777" w:rsidR="0071715A" w:rsidRDefault="0071715A" w:rsidP="0071715A">
      <w:pPr>
        <w:spacing w:after="0"/>
        <w:rPr>
          <w:rFonts w:ascii="Arial" w:hAnsi="Arial" w:cs="Arial"/>
          <w:b/>
          <w:lang w:eastAsia="en-GB"/>
        </w:rPr>
      </w:pPr>
    </w:p>
    <w:p w14:paraId="5504E5A2" w14:textId="719854D3" w:rsidR="0071715A" w:rsidRPr="008C0EA3" w:rsidRDefault="0003260C" w:rsidP="0071715A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New function</w:t>
      </w:r>
    </w:p>
    <w:p w14:paraId="37EA5164" w14:textId="77777777" w:rsidR="0071715A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341457E" w14:textId="05625502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>function f_IMS_</w:t>
      </w:r>
      <w:r>
        <w:rPr>
          <w:rFonts w:ascii="Consolas" w:eastAsia="SimSun" w:hAnsi="Consolas" w:cs="Consolas"/>
          <w:sz w:val="16"/>
          <w:szCs w:val="16"/>
        </w:rPr>
        <w:t>eC</w:t>
      </w:r>
      <w:r w:rsidRPr="008C6B32">
        <w:rPr>
          <w:rFonts w:ascii="Consolas" w:eastAsia="SimSun" w:hAnsi="Consolas" w:cs="Consolas"/>
          <w:sz w:val="16"/>
          <w:szCs w:val="16"/>
        </w:rPr>
        <w:t xml:space="preserve">allSetup_Send200OK_ReceiveACK_Step12_13(IMS_InviteRequestWithSdp_Type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p_InviteRequestWithSdp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 runs on IMS_PTC</w:t>
      </w:r>
    </w:p>
    <w:p w14:paraId="6A13B648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{ </w:t>
      </w:r>
    </w:p>
    <w:p w14:paraId="1144DB40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InviteRequestWithSdp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p_InviteRequestWithSdp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199BD9B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IMS_RoutingInfo_Type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v_RoutingInfo_DL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0AFC863F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INVITE_Request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14B6D1E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v_MessageHeader_InviteResponse_200;</w:t>
      </w:r>
    </w:p>
    <w:p w14:paraId="449FCC3C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AcceptBody_List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v_AcceptBodyList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416AE58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v_MessageHeader_Ack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3CF51E3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v_SDP_Message_Step2;</w:t>
      </w:r>
    </w:p>
    <w:p w14:paraId="22946B69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32E96FA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IMS_CallType_Type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EmergencyType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>= REGULAR_EMERGENCY;</w:t>
      </w:r>
    </w:p>
    <w:p w14:paraId="406DA267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v_MSDContentIdRef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48FC147F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v_BoundaryStep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>= "boundary1";</w:t>
      </w:r>
    </w:p>
    <w:p w14:paraId="09AB262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ContentId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>= "psap@3gpp.org";</w:t>
      </w:r>
    </w:p>
    <w:p w14:paraId="05E2793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v_CidUrl_Step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"cid:" &amp;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v_ContentId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;   /* RFC 8147, RFC 2392 clause 2: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cid-url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= "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" ":" content-id</w:t>
      </w:r>
    </w:p>
    <w:p w14:paraId="5C51C3F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@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sic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 R5s210849 change 2.1 sic@ */</w:t>
      </w:r>
    </w:p>
    <w:p w14:paraId="47D6E9E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ContactUri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px_IMS_CalleeContactUri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 //EIEI-Change</w:t>
      </w:r>
    </w:p>
    <w:p w14:paraId="1AD7948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InviteRequest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v_InviteRequestWithSdp.Invite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5B6A3B4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v_RoutingInfo_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DL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f_IMS_RoutingInfo_ULtoDL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v_InviteRequestWithSdp.RoutingInfo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);</w:t>
      </w:r>
    </w:p>
    <w:p w14:paraId="15705DF9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MSDContentIdRef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f_IMS_ECall_MIME_GetMSD_ContentId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v_InviteRequest.messageBody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);</w:t>
      </w:r>
    </w:p>
    <w:p w14:paraId="12D1CAC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155C6240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// Step 12. SS sends 200 OK with SDP contents</w:t>
      </w:r>
    </w:p>
    <w:p w14:paraId="1431E8B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200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f_IMS_OtherResponse_200_MessageHeaderTX(v_InviteRequest.msgHeader,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cs_ContentTypeMIME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(v_BoundaryStep2), -, -, -, NORMAL_CALL);</w:t>
      </w:r>
    </w:p>
    <w:p w14:paraId="59B8DE6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AcceptBodyList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>= {</w:t>
      </w:r>
    </w:p>
    <w:p w14:paraId="2438611F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c_sdpApplication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),</w:t>
      </w:r>
    </w:p>
    <w:p w14:paraId="21F29DFB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tsc_MimeType_Pidf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),</w:t>
      </w:r>
    </w:p>
    <w:p w14:paraId="73A3771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tsc_MimeType_EmergencyCallDataControlXML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),</w:t>
      </w:r>
    </w:p>
    <w:p w14:paraId="611D273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tsc_MimeType_EmergencyCallDataMSD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</w:t>
      </w:r>
    </w:p>
    <w:p w14:paraId="367746AC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};</w:t>
      </w:r>
    </w:p>
    <w:p w14:paraId="18DF0376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200.accept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v_AcceptBodyList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);</w:t>
      </w:r>
    </w:p>
    <w:p w14:paraId="3E948A94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200.callInfo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cs_CallInfo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(v_CidUrl_Step2, "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EmergencyCallData.Control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");</w:t>
      </w:r>
    </w:p>
    <w:p w14:paraId="639518E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200.recvInfo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cs_RecvInfo_Def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("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");</w:t>
      </w:r>
    </w:p>
    <w:p w14:paraId="69E8EDD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f_IMS_ECall_MIME_MessageBodyTX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(v_BoundaryStep2,</w:t>
      </w:r>
    </w:p>
    <w:p w14:paraId="27F868F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                                        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v_ContentId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,</w:t>
      </w:r>
    </w:p>
    <w:p w14:paraId="7FDF4668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                                        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cs_EmergencyCallData_Control_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Ack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true,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v_MSDContentIdRef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));</w:t>
      </w:r>
    </w:p>
    <w:p w14:paraId="339D07F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IMS_Server.send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cas_IMS_DATA_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RSP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8C6B32">
        <w:rPr>
          <w:rFonts w:ascii="Consolas" w:eastAsia="SimSun" w:hAnsi="Consolas" w:cs="Consolas"/>
          <w:sz w:val="16"/>
          <w:szCs w:val="16"/>
        </w:rPr>
        <w:t>v_RoutingInfo_DL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cs_Response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(c_statusLine200, v_MessageHeader_InviteResponse_200,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)));</w:t>
      </w:r>
    </w:p>
    <w:p w14:paraId="2A47055E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</w:p>
    <w:p w14:paraId="01A5A5F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// Step 13. UE sends ACK</w:t>
      </w:r>
    </w:p>
    <w:p w14:paraId="4ADBCA4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Ack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f_IMS_AckRequest_MessageHeaderRX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, c_statusLine200, NORMAL_CALL);</w:t>
      </w:r>
    </w:p>
    <w:p w14:paraId="6CEB89F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f_IMS_ReceiveRequest(car_IMS_Ack_Request(cr_ACK_Request(f_SIP_BuildSipUri_RX(p_ContactUri),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v_MessageHeader_Ack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)));</w:t>
      </w:r>
    </w:p>
    <w:p w14:paraId="23199ACF" w14:textId="77777777" w:rsidR="0071715A" w:rsidRPr="008C2B31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}</w:t>
      </w:r>
      <w:r w:rsidRPr="008C2B31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854C042" w14:textId="77777777" w:rsidR="0071715A" w:rsidRDefault="0071715A" w:rsidP="0071715A"/>
    <w:p w14:paraId="196F1A9D" w14:textId="5E496FD4" w:rsidR="00296903" w:rsidRPr="000F2C8C" w:rsidRDefault="00296903" w:rsidP="0029690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sz w:val="36"/>
        </w:rPr>
      </w:pPr>
      <w:bookmarkStart w:id="18" w:name="_Toc110976104"/>
      <w:r>
        <w:rPr>
          <w:b/>
          <w:sz w:val="36"/>
        </w:rPr>
        <w:t>2.9 Change 9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96903" w:rsidRPr="008C0EA3" w14:paraId="565A6094" w14:textId="77777777" w:rsidTr="006C57EA">
        <w:tc>
          <w:tcPr>
            <w:tcW w:w="1985" w:type="dxa"/>
          </w:tcPr>
          <w:p w14:paraId="565CB8F3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E3019CB" w14:textId="4C216BB7" w:rsidR="00296903" w:rsidRPr="00A67FF6" w:rsidRDefault="00296903" w:rsidP="006C57EA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New </w:t>
            </w:r>
            <w:proofErr w:type="spellStart"/>
            <w:r w:rsidRPr="00805F70">
              <w:rPr>
                <w:rFonts w:cs="Arial"/>
                <w:lang w:val="en-US"/>
              </w:rPr>
              <w:t>altstep</w:t>
            </w:r>
            <w:proofErr w:type="spellEnd"/>
            <w:r w:rsidRPr="00805F70">
              <w:rPr>
                <w:rFonts w:cs="Arial"/>
                <w:lang w:val="en-US"/>
              </w:rPr>
              <w:t xml:space="preserve"> a_IMS_ReceiveResponse200OK_repeat</w:t>
            </w:r>
          </w:p>
        </w:tc>
      </w:tr>
      <w:tr w:rsidR="00296903" w:rsidRPr="008C0EA3" w14:paraId="563140C0" w14:textId="77777777" w:rsidTr="006C57EA">
        <w:tc>
          <w:tcPr>
            <w:tcW w:w="1985" w:type="dxa"/>
          </w:tcPr>
          <w:p w14:paraId="6437F3D1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B628765" w14:textId="2B55EB4E" w:rsidR="0044031B" w:rsidRPr="00D43477" w:rsidRDefault="0044031B" w:rsidP="0044031B">
            <w:pPr>
              <w:spacing w:after="0"/>
              <w:rPr>
                <w:rFonts w:ascii="Arial" w:hAnsi="Arial" w:cs="Arial"/>
                <w:lang w:val="en-US"/>
              </w:rPr>
            </w:pPr>
            <w:r w:rsidRPr="00D43477">
              <w:rPr>
                <w:rFonts w:ascii="Arial" w:hAnsi="Arial" w:cs="Arial"/>
                <w:lang w:val="en-US"/>
              </w:rPr>
              <w:t xml:space="preserve">Following the </w:t>
            </w:r>
            <w:proofErr w:type="spellStart"/>
            <w:r w:rsidRPr="00D43477">
              <w:rPr>
                <w:rFonts w:ascii="Arial" w:hAnsi="Arial" w:cs="Arial"/>
                <w:lang w:val="en-US"/>
              </w:rPr>
              <w:t>completiong</w:t>
            </w:r>
            <w:proofErr w:type="spellEnd"/>
            <w:r w:rsidRPr="00D43477">
              <w:rPr>
                <w:rFonts w:ascii="Arial" w:hAnsi="Arial" w:cs="Arial"/>
                <w:lang w:val="en-US"/>
              </w:rPr>
              <w:t xml:space="preserve"> of IMS registration (receiving 200 OK for REGISTER), the UE may initiate the test </w:t>
            </w:r>
            <w:proofErr w:type="spellStart"/>
            <w:r w:rsidRPr="00D43477">
              <w:rPr>
                <w:rFonts w:ascii="Arial" w:hAnsi="Arial" w:cs="Arial"/>
                <w:lang w:val="en-US"/>
              </w:rPr>
              <w:t>eCall</w:t>
            </w:r>
            <w:proofErr w:type="spellEnd"/>
            <w:r w:rsidRPr="00D43477">
              <w:rPr>
                <w:rFonts w:ascii="Arial" w:hAnsi="Arial" w:cs="Arial"/>
                <w:lang w:val="en-US"/>
              </w:rPr>
              <w:t xml:space="preserve"> immediately, in parallel with subs</w:t>
            </w:r>
            <w:r w:rsidR="00EF6B0C">
              <w:rPr>
                <w:rFonts w:ascii="Arial" w:hAnsi="Arial" w:cs="Arial"/>
                <w:lang w:val="en-US"/>
              </w:rPr>
              <w:t>c</w:t>
            </w:r>
            <w:r w:rsidRPr="00D43477">
              <w:rPr>
                <w:rFonts w:ascii="Arial" w:hAnsi="Arial" w:cs="Arial"/>
                <w:lang w:val="en-US"/>
              </w:rPr>
              <w:t>ribing to the reg-event package. In particular the INVITE may be received at the TTCN before the 200 OK response for NOTIFY.</w:t>
            </w:r>
          </w:p>
          <w:p w14:paraId="519181E6" w14:textId="2D4356B7" w:rsidR="00296903" w:rsidRPr="00D43477" w:rsidRDefault="00296903" w:rsidP="006C57E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96903" w:rsidRPr="008C0EA3" w14:paraId="12A9CD41" w14:textId="77777777" w:rsidTr="006C57EA">
        <w:tc>
          <w:tcPr>
            <w:tcW w:w="1985" w:type="dxa"/>
          </w:tcPr>
          <w:p w14:paraId="3A8DEAAE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170E262" w14:textId="71063922" w:rsidR="00296903" w:rsidRPr="00D43477" w:rsidRDefault="0044031B" w:rsidP="006C57EA">
            <w:pPr>
              <w:spacing w:after="0"/>
              <w:rPr>
                <w:rFonts w:ascii="Arial" w:hAnsi="Arial" w:cs="Arial"/>
                <w:lang w:val="en-US"/>
              </w:rPr>
            </w:pPr>
            <w:r w:rsidRPr="00D43477">
              <w:rPr>
                <w:rFonts w:ascii="Arial" w:hAnsi="Arial" w:cs="Arial"/>
                <w:lang w:val="en-US"/>
              </w:rPr>
              <w:t xml:space="preserve">New </w:t>
            </w:r>
            <w:proofErr w:type="spellStart"/>
            <w:r w:rsidRPr="00D43477">
              <w:rPr>
                <w:rFonts w:ascii="Arial" w:hAnsi="Arial" w:cs="Arial"/>
                <w:lang w:val="en-US"/>
              </w:rPr>
              <w:t>altstep</w:t>
            </w:r>
            <w:proofErr w:type="spellEnd"/>
            <w:r w:rsidRPr="00D43477">
              <w:rPr>
                <w:rFonts w:ascii="Arial" w:hAnsi="Arial" w:cs="Arial"/>
                <w:lang w:val="en-US"/>
              </w:rPr>
              <w:t xml:space="preserve"> based on </w:t>
            </w:r>
            <w:r w:rsidRPr="00D43477">
              <w:rPr>
                <w:rFonts w:ascii="Arial" w:eastAsia="SimSun" w:hAnsi="Arial" w:cs="Arial"/>
              </w:rPr>
              <w:t>a_IMS_ReceiveResponse200OK but including “repeat” statement so that this message can be received and handled while waiting for INVITE or PRACK message during MO call setup.</w:t>
            </w:r>
          </w:p>
        </w:tc>
      </w:tr>
      <w:tr w:rsidR="00296903" w:rsidRPr="008C0EA3" w14:paraId="5BEDEFD7" w14:textId="77777777" w:rsidTr="006C57EA">
        <w:tc>
          <w:tcPr>
            <w:tcW w:w="1985" w:type="dxa"/>
          </w:tcPr>
          <w:p w14:paraId="1733EFA3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E7CFC75" w14:textId="77777777" w:rsidR="00296903" w:rsidRPr="008C0EA3" w:rsidRDefault="00000000" w:rsidP="006C57EA">
            <w:pPr>
              <w:spacing w:after="0"/>
              <w:rPr>
                <w:rFonts w:cs="Arial"/>
                <w:lang w:val="en-US"/>
              </w:rPr>
            </w:pPr>
            <w:hyperlink r:id="rId19" w:anchor="IWD_21wk24/IWD_21wk24/Common/IMS/IMS_eCall_Functions.ttcn" w:tooltip="IMS_eCall_Functions.ttcn has been modified" w:history="1">
              <w:proofErr w:type="spellStart"/>
              <w:r w:rsidR="00296903">
                <w:t>IMS_Procedures_Common</w:t>
              </w:r>
              <w:proofErr w:type="spellEnd"/>
              <w:r w:rsidR="00296903" w:rsidRPr="00F05F99">
                <w:rPr>
                  <w:rFonts w:cs="Arial"/>
                  <w:lang w:val="en-US"/>
                </w:rPr>
                <w:t>.</w:t>
              </w:r>
              <w:proofErr w:type="spellStart"/>
              <w:r w:rsidR="00296903" w:rsidRPr="00F05F99">
                <w:rPr>
                  <w:rFonts w:cs="Arial"/>
                  <w:lang w:val="en-US"/>
                </w:rPr>
                <w:t>ttcn</w:t>
              </w:r>
              <w:proofErr w:type="spellEnd"/>
            </w:hyperlink>
          </w:p>
        </w:tc>
      </w:tr>
      <w:tr w:rsidR="00296903" w:rsidRPr="008C0EA3" w14:paraId="5885E75F" w14:textId="77777777" w:rsidTr="006C57EA">
        <w:tc>
          <w:tcPr>
            <w:tcW w:w="1985" w:type="dxa"/>
          </w:tcPr>
          <w:p w14:paraId="5216F50E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5C3EDC8" w14:textId="33AB0333" w:rsidR="00296903" w:rsidRPr="008C0EA3" w:rsidRDefault="00D84B21" w:rsidP="006C57EA">
            <w:r w:rsidRPr="00D84B21">
              <w:rPr>
                <w:rFonts w:cs="Arial"/>
                <w:highlight w:val="red"/>
                <w:lang w:val="en-US" w:eastAsia="ja-JP"/>
              </w:rPr>
              <w:t>Not needed   See cover page.</w:t>
            </w:r>
          </w:p>
        </w:tc>
      </w:tr>
    </w:tbl>
    <w:p w14:paraId="240A1FEC" w14:textId="77777777" w:rsidR="00296903" w:rsidRPr="00242B6A" w:rsidRDefault="00296903" w:rsidP="00296903"/>
    <w:p w14:paraId="3377769A" w14:textId="544EFEFE" w:rsidR="00296903" w:rsidRPr="008C0EA3" w:rsidRDefault="00296903" w:rsidP="00296903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 xml:space="preserve">New </w:t>
      </w:r>
      <w:proofErr w:type="spellStart"/>
      <w:r>
        <w:rPr>
          <w:rFonts w:ascii="Arial" w:hAnsi="Arial" w:cs="Arial"/>
          <w:b/>
          <w:lang w:eastAsia="en-GB"/>
        </w:rPr>
        <w:t>altstep</w:t>
      </w:r>
      <w:proofErr w:type="spellEnd"/>
    </w:p>
    <w:p w14:paraId="723B6515" w14:textId="77777777" w:rsidR="00296903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BA1DDB9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proofErr w:type="spellStart"/>
      <w:r w:rsidRPr="00A4327D">
        <w:rPr>
          <w:rFonts w:ascii="Consolas" w:eastAsia="SimSun" w:hAnsi="Consolas" w:cs="Consolas"/>
          <w:sz w:val="16"/>
          <w:szCs w:val="16"/>
        </w:rPr>
        <w:t>altstep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a_IMS_ReceiveResponse200OK_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repeat(</w:t>
      </w:r>
      <w:proofErr w:type="gramEnd"/>
      <w:r w:rsidRPr="00A4327D">
        <w:rPr>
          <w:rFonts w:ascii="Consolas" w:eastAsia="SimSun" w:hAnsi="Consolas" w:cs="Consolas"/>
          <w:sz w:val="16"/>
          <w:szCs w:val="16"/>
        </w:rPr>
        <w:t xml:space="preserve">template (value)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p_RequestHeader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,</w:t>
      </w:r>
    </w:p>
    <w:p w14:paraId="3BC3EF3A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(present)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InternetProtocol_Type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p_Protocol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) runs on IMS_PTC</w:t>
      </w:r>
    </w:p>
    <w:p w14:paraId="66BD68FF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A4327D">
        <w:rPr>
          <w:rFonts w:ascii="Consolas" w:eastAsia="SimSun" w:hAnsi="Consolas" w:cs="Consolas"/>
          <w:sz w:val="16"/>
          <w:szCs w:val="16"/>
        </w:rPr>
        <w:t xml:space="preserve">/ NOTE: in general the responses e.g. for different NOTIFY messages differ in the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CSeq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value only</w:t>
      </w:r>
    </w:p>
    <w:p w14:paraId="0B71F22E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Response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4327D">
        <w:rPr>
          <w:rFonts w:ascii="Consolas" w:eastAsia="SimSun" w:hAnsi="Consolas" w:cs="Consolas"/>
          <w:sz w:val="16"/>
          <w:szCs w:val="16"/>
        </w:rPr>
        <w:t>= f_IMS_OtherResponse_200_MessageHeaderRX(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p_RequestHeader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);</w:t>
      </w:r>
    </w:p>
    <w:p w14:paraId="2D6485A3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var IMS_DATA_RSP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v_IMS_DATA_RSP_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ByRef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;  /</w:t>
      </w:r>
      <w:proofErr w:type="gramEnd"/>
      <w:r w:rsidRPr="00A4327D">
        <w:rPr>
          <w:rFonts w:ascii="Consolas" w:eastAsia="SimSun" w:hAnsi="Consolas" w:cs="Consolas"/>
          <w:sz w:val="16"/>
          <w:szCs w:val="16"/>
        </w:rPr>
        <w:t>/ Dummy</w:t>
      </w:r>
    </w:p>
    <w:p w14:paraId="0467772A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[]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a_IMS_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ReceiveResponse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A4327D">
        <w:rPr>
          <w:rFonts w:ascii="Consolas" w:eastAsia="SimSun" w:hAnsi="Consolas" w:cs="Consolas"/>
          <w:sz w:val="16"/>
          <w:szCs w:val="16"/>
        </w:rPr>
        <w:t>p_RequestHeader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p_Protocol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cr_Response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(c_statusLine200,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v_MessageHeader_Response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),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v_IMS_DATA_RSP_ByRef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)</w:t>
      </w:r>
    </w:p>
    <w:p w14:paraId="10533B89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{</w:t>
      </w:r>
    </w:p>
    <w:p w14:paraId="641FAFDD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   repeat;</w:t>
      </w:r>
    </w:p>
    <w:p w14:paraId="2EAA9ADC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203C123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515460A" w14:textId="77777777" w:rsidR="00296903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3B7A6F50" w14:textId="77777777" w:rsidR="00296903" w:rsidRPr="00FC2058" w:rsidRDefault="00296903" w:rsidP="00296903"/>
    <w:p w14:paraId="630D23FB" w14:textId="77777777" w:rsidR="00296903" w:rsidRDefault="00296903" w:rsidP="00296903"/>
    <w:p w14:paraId="1881D5E7" w14:textId="77777777" w:rsidR="004F6EED" w:rsidRDefault="004F6EED" w:rsidP="004F6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sz w:val="36"/>
        </w:rPr>
      </w:pPr>
    </w:p>
    <w:p w14:paraId="64BC065D" w14:textId="77777777" w:rsidR="008D46F3" w:rsidRDefault="008D46F3" w:rsidP="00C150F5"/>
    <w:p w14:paraId="5658102E" w14:textId="77777777" w:rsidR="001C7350" w:rsidRDefault="001C7350" w:rsidP="001C7350"/>
    <w:p w14:paraId="61DB29A6" w14:textId="77777777" w:rsidR="00984297" w:rsidRPr="00984297" w:rsidRDefault="00984297" w:rsidP="00984297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3"/>
      <w:bookmarkStart w:id="20" w:name="_Toc295288970"/>
      <w:bookmarkStart w:id="21" w:name="_Toc325725665"/>
      <w:bookmarkStart w:id="22" w:name="_Toc110976105"/>
      <w:r w:rsidRPr="00854C55">
        <w:rPr>
          <w:rFonts w:cs="Arial"/>
          <w:b/>
        </w:rPr>
        <w:t xml:space="preserve">Branches </w:t>
      </w:r>
      <w:bookmarkEnd w:id="19"/>
      <w:bookmarkEnd w:id="20"/>
      <w:bookmarkEnd w:id="21"/>
      <w:r>
        <w:rPr>
          <w:rFonts w:cs="Arial"/>
          <w:b/>
        </w:rPr>
        <w:t>executed</w:t>
      </w:r>
      <w:bookmarkEnd w:id="22"/>
    </w:p>
    <w:p w14:paraId="7A367498" w14:textId="1881F98F" w:rsidR="00662A05" w:rsidRPr="00662A05" w:rsidRDefault="00662A05" w:rsidP="00662A05">
      <w:pPr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r w:rsidRPr="00662A05">
        <w:rPr>
          <w:rFonts w:cs="Arial"/>
        </w:rPr>
        <w:t xml:space="preserve">The test case was executed on </w:t>
      </w:r>
      <w:r w:rsidR="00BD2CA7">
        <w:rPr>
          <w:rFonts w:cs="Arial"/>
        </w:rPr>
        <w:t>LTE band 4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</w:t>
      </w:r>
      <w:r w:rsidR="00B97341">
        <w:rPr>
          <w:rFonts w:cs="Arial"/>
        </w:rPr>
        <w:t>LTE</w:t>
      </w:r>
      <w:r w:rsidRPr="00662A05">
        <w:rPr>
          <w:rFonts w:cs="Arial"/>
        </w:rPr>
        <w:t xml:space="preserve"> ciphering </w:t>
      </w:r>
      <w:r w:rsidR="00B97341">
        <w:rPr>
          <w:rFonts w:cs="Arial"/>
        </w:rPr>
        <w:t>algorithm eea1</w:t>
      </w:r>
      <w:r w:rsidRPr="00662A05">
        <w:rPr>
          <w:rFonts w:cs="Arial"/>
        </w:rPr>
        <w:t xml:space="preserve"> and integrity algorithm </w:t>
      </w:r>
      <w:r w:rsidR="00B97341">
        <w:rPr>
          <w:rFonts w:cs="Arial"/>
        </w:rPr>
        <w:t>e</w:t>
      </w:r>
      <w:r w:rsidRPr="00662A05">
        <w:rPr>
          <w:rFonts w:cs="Arial"/>
        </w:rPr>
        <w:t>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10976106"/>
      <w:r w:rsidRPr="00854C55">
        <w:rPr>
          <w:rFonts w:cs="Arial"/>
          <w:b/>
        </w:rPr>
        <w:lastRenderedPageBreak/>
        <w:t>Execution Log Files</w:t>
      </w:r>
      <w:bookmarkEnd w:id="23"/>
      <w:bookmarkEnd w:id="24"/>
      <w:bookmarkEnd w:id="25"/>
      <w:bookmarkEnd w:id="26"/>
    </w:p>
    <w:p w14:paraId="3F4DE0CB" w14:textId="37E383E3" w:rsidR="00007D89" w:rsidRPr="00954EDD" w:rsidRDefault="003A550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110976107"/>
      <w:r w:rsidRPr="003A550A">
        <w:rPr>
          <w:rFonts w:cs="Arial"/>
          <w:b/>
        </w:rPr>
        <w:t>Qualcomm SA515M</w:t>
      </w:r>
      <w:bookmarkEnd w:id="27"/>
    </w:p>
    <w:p w14:paraId="29B59B52" w14:textId="2111D44D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3A550A" w:rsidRPr="003A550A">
        <w:rPr>
          <w:rFonts w:cs="Arial"/>
        </w:rPr>
        <w:t xml:space="preserve">Qualcomm SA515M </w:t>
      </w:r>
      <w:r w:rsidR="003A550A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47BE5D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3A550A">
        <w:rPr>
          <w:rFonts w:cs="Arial"/>
        </w:rPr>
        <w:t>11_3_2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2957FD3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3A550A">
        <w:rPr>
          <w:rFonts w:cs="Arial"/>
        </w:rPr>
        <w:t>11_3_2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10976108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43B5F14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3A550A">
              <w:rPr>
                <w:rFonts w:cs="Arial"/>
                <w:b/>
                <w:sz w:val="18"/>
              </w:rPr>
              <w:t>882 :</w:t>
            </w:r>
            <w:proofErr w:type="gramEnd"/>
            <w:r w:rsidR="003A550A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 </w:t>
            </w:r>
            <w:r w:rsidR="003A550A">
              <w:rPr>
                <w:rFonts w:cs="Arial"/>
                <w:b/>
                <w:sz w:val="18"/>
              </w:rPr>
              <w:t>Supporting information for a</w:t>
            </w:r>
            <w:r w:rsidR="003A550A" w:rsidRPr="003A550A">
              <w:rPr>
                <w:rFonts w:cs="Arial"/>
                <w:b/>
                <w:sz w:val="18"/>
              </w:rPr>
              <w:t xml:space="preserve">ddition of </w:t>
            </w:r>
            <w:proofErr w:type="spellStart"/>
            <w:r w:rsidR="003A550A" w:rsidRPr="003A550A">
              <w:rPr>
                <w:rFonts w:cs="Arial"/>
                <w:b/>
                <w:sz w:val="18"/>
              </w:rPr>
              <w:t>eCall</w:t>
            </w:r>
            <w:proofErr w:type="spellEnd"/>
            <w:r w:rsidR="003A550A" w:rsidRPr="003A550A">
              <w:rPr>
                <w:rFonts w:cs="Arial"/>
                <w:b/>
                <w:sz w:val="18"/>
              </w:rPr>
              <w:t xml:space="preserve"> over IMS test case 11.3.2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F8FCE" w14:textId="77777777" w:rsidR="00AB4324" w:rsidRDefault="00AB4324">
      <w:r>
        <w:separator/>
      </w:r>
    </w:p>
  </w:endnote>
  <w:endnote w:type="continuationSeparator" w:id="0">
    <w:p w14:paraId="1DAABEB1" w14:textId="77777777" w:rsidR="00AB4324" w:rsidRDefault="00AB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83ADA" w14:textId="77777777" w:rsidR="00AB4324" w:rsidRDefault="00AB4324">
      <w:r>
        <w:separator/>
      </w:r>
    </w:p>
  </w:footnote>
  <w:footnote w:type="continuationSeparator" w:id="0">
    <w:p w14:paraId="7B529C12" w14:textId="77777777" w:rsidR="00AB4324" w:rsidRDefault="00AB4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7676"/>
    <w:multiLevelType w:val="hybridMultilevel"/>
    <w:tmpl w:val="C13CA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9543C"/>
    <w:multiLevelType w:val="hybridMultilevel"/>
    <w:tmpl w:val="DFAEB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25E30F0"/>
    <w:multiLevelType w:val="hybridMultilevel"/>
    <w:tmpl w:val="F25A2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B1C45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F07E52"/>
    <w:multiLevelType w:val="hybridMultilevel"/>
    <w:tmpl w:val="9FDEB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847F8"/>
    <w:multiLevelType w:val="hybridMultilevel"/>
    <w:tmpl w:val="9FDEB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388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528885">
    <w:abstractNumId w:val="5"/>
  </w:num>
  <w:num w:numId="3" w16cid:durableId="544559384">
    <w:abstractNumId w:val="2"/>
  </w:num>
  <w:num w:numId="4" w16cid:durableId="5518175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6214221">
    <w:abstractNumId w:val="14"/>
  </w:num>
  <w:num w:numId="6" w16cid:durableId="1724252832">
    <w:abstractNumId w:val="9"/>
  </w:num>
  <w:num w:numId="7" w16cid:durableId="1399479189">
    <w:abstractNumId w:val="4"/>
  </w:num>
  <w:num w:numId="8" w16cid:durableId="1637030100">
    <w:abstractNumId w:val="16"/>
  </w:num>
  <w:num w:numId="9" w16cid:durableId="2022581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3743062">
    <w:abstractNumId w:val="13"/>
  </w:num>
  <w:num w:numId="11" w16cid:durableId="2135057521">
    <w:abstractNumId w:val="8"/>
  </w:num>
  <w:num w:numId="12" w16cid:durableId="1269852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92729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5360199">
    <w:abstractNumId w:val="15"/>
  </w:num>
  <w:num w:numId="15" w16cid:durableId="1210605906">
    <w:abstractNumId w:val="1"/>
  </w:num>
  <w:num w:numId="16" w16cid:durableId="974457307">
    <w:abstractNumId w:val="7"/>
  </w:num>
  <w:num w:numId="17" w16cid:durableId="726104160">
    <w:abstractNumId w:val="0"/>
  </w:num>
  <w:num w:numId="18" w16cid:durableId="774443396">
    <w:abstractNumId w:val="3"/>
  </w:num>
  <w:num w:numId="19" w16cid:durableId="11655890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762"/>
    <w:rsid w:val="0001756B"/>
    <w:rsid w:val="00022E4A"/>
    <w:rsid w:val="000255ED"/>
    <w:rsid w:val="00030C89"/>
    <w:rsid w:val="0003260C"/>
    <w:rsid w:val="00045EBF"/>
    <w:rsid w:val="000477BE"/>
    <w:rsid w:val="0005295A"/>
    <w:rsid w:val="0006352A"/>
    <w:rsid w:val="00096D3A"/>
    <w:rsid w:val="000A629D"/>
    <w:rsid w:val="000A6394"/>
    <w:rsid w:val="000B00DF"/>
    <w:rsid w:val="000B166E"/>
    <w:rsid w:val="000B1FC4"/>
    <w:rsid w:val="000B7FED"/>
    <w:rsid w:val="000C038A"/>
    <w:rsid w:val="000C0A31"/>
    <w:rsid w:val="000C3A8B"/>
    <w:rsid w:val="000C3E28"/>
    <w:rsid w:val="000C6598"/>
    <w:rsid w:val="000C78F2"/>
    <w:rsid w:val="000D44B3"/>
    <w:rsid w:val="000D4B2C"/>
    <w:rsid w:val="000E086C"/>
    <w:rsid w:val="000F404D"/>
    <w:rsid w:val="000F7C20"/>
    <w:rsid w:val="0010253B"/>
    <w:rsid w:val="001124E4"/>
    <w:rsid w:val="001140B5"/>
    <w:rsid w:val="00130EEF"/>
    <w:rsid w:val="00145D43"/>
    <w:rsid w:val="00156E1C"/>
    <w:rsid w:val="00172FB1"/>
    <w:rsid w:val="00182270"/>
    <w:rsid w:val="00192C46"/>
    <w:rsid w:val="001A08B3"/>
    <w:rsid w:val="001A7B60"/>
    <w:rsid w:val="001B24FF"/>
    <w:rsid w:val="001B52F0"/>
    <w:rsid w:val="001B7A65"/>
    <w:rsid w:val="001C44CC"/>
    <w:rsid w:val="001C7350"/>
    <w:rsid w:val="001D4B12"/>
    <w:rsid w:val="001E41F3"/>
    <w:rsid w:val="001E790C"/>
    <w:rsid w:val="001F2900"/>
    <w:rsid w:val="002106C0"/>
    <w:rsid w:val="00237440"/>
    <w:rsid w:val="0026004D"/>
    <w:rsid w:val="002640DD"/>
    <w:rsid w:val="00275D12"/>
    <w:rsid w:val="00284FEB"/>
    <w:rsid w:val="002860C4"/>
    <w:rsid w:val="00296903"/>
    <w:rsid w:val="002B5741"/>
    <w:rsid w:val="002C16A0"/>
    <w:rsid w:val="002D0673"/>
    <w:rsid w:val="002D0699"/>
    <w:rsid w:val="002D1618"/>
    <w:rsid w:val="002D69BF"/>
    <w:rsid w:val="002E3FB7"/>
    <w:rsid w:val="002E472E"/>
    <w:rsid w:val="002E4F3C"/>
    <w:rsid w:val="00305409"/>
    <w:rsid w:val="00311287"/>
    <w:rsid w:val="00316F96"/>
    <w:rsid w:val="003253A8"/>
    <w:rsid w:val="00335633"/>
    <w:rsid w:val="00343AD6"/>
    <w:rsid w:val="003465F6"/>
    <w:rsid w:val="003609EF"/>
    <w:rsid w:val="0036231A"/>
    <w:rsid w:val="00374DD4"/>
    <w:rsid w:val="003A550A"/>
    <w:rsid w:val="003C228D"/>
    <w:rsid w:val="003C72AE"/>
    <w:rsid w:val="003D3824"/>
    <w:rsid w:val="003E1A36"/>
    <w:rsid w:val="00410371"/>
    <w:rsid w:val="00411B17"/>
    <w:rsid w:val="00416B8F"/>
    <w:rsid w:val="00423AB6"/>
    <w:rsid w:val="004242F1"/>
    <w:rsid w:val="00430ABD"/>
    <w:rsid w:val="0044031B"/>
    <w:rsid w:val="00440696"/>
    <w:rsid w:val="00444216"/>
    <w:rsid w:val="004541A6"/>
    <w:rsid w:val="004563A2"/>
    <w:rsid w:val="00457F71"/>
    <w:rsid w:val="00491E2E"/>
    <w:rsid w:val="00495D31"/>
    <w:rsid w:val="0049736E"/>
    <w:rsid w:val="004B0584"/>
    <w:rsid w:val="004B4605"/>
    <w:rsid w:val="004B75B7"/>
    <w:rsid w:val="004C43CA"/>
    <w:rsid w:val="004D7D01"/>
    <w:rsid w:val="004F1599"/>
    <w:rsid w:val="004F4F79"/>
    <w:rsid w:val="004F6EED"/>
    <w:rsid w:val="005047B0"/>
    <w:rsid w:val="005141D9"/>
    <w:rsid w:val="0051580D"/>
    <w:rsid w:val="005301C3"/>
    <w:rsid w:val="005404C5"/>
    <w:rsid w:val="00547111"/>
    <w:rsid w:val="005637C5"/>
    <w:rsid w:val="00564DEC"/>
    <w:rsid w:val="00574A7C"/>
    <w:rsid w:val="00581D8A"/>
    <w:rsid w:val="00592D74"/>
    <w:rsid w:val="005D5B00"/>
    <w:rsid w:val="005E2C44"/>
    <w:rsid w:val="006140F7"/>
    <w:rsid w:val="00621188"/>
    <w:rsid w:val="006257ED"/>
    <w:rsid w:val="00630E91"/>
    <w:rsid w:val="00633FF2"/>
    <w:rsid w:val="0063531D"/>
    <w:rsid w:val="00653DE4"/>
    <w:rsid w:val="00662A05"/>
    <w:rsid w:val="0066530D"/>
    <w:rsid w:val="00665C47"/>
    <w:rsid w:val="00675FFC"/>
    <w:rsid w:val="006842C0"/>
    <w:rsid w:val="00695808"/>
    <w:rsid w:val="006A7DB4"/>
    <w:rsid w:val="006B46FB"/>
    <w:rsid w:val="006B5789"/>
    <w:rsid w:val="006E21FB"/>
    <w:rsid w:val="006F4AB5"/>
    <w:rsid w:val="00713179"/>
    <w:rsid w:val="0071715A"/>
    <w:rsid w:val="00734536"/>
    <w:rsid w:val="00736843"/>
    <w:rsid w:val="0074508C"/>
    <w:rsid w:val="00745C21"/>
    <w:rsid w:val="00751719"/>
    <w:rsid w:val="007546C1"/>
    <w:rsid w:val="0075649E"/>
    <w:rsid w:val="00757E9B"/>
    <w:rsid w:val="00762A72"/>
    <w:rsid w:val="00785AFF"/>
    <w:rsid w:val="00792342"/>
    <w:rsid w:val="00796DF1"/>
    <w:rsid w:val="007977A8"/>
    <w:rsid w:val="007A1131"/>
    <w:rsid w:val="007B2F04"/>
    <w:rsid w:val="007B512A"/>
    <w:rsid w:val="007C2097"/>
    <w:rsid w:val="007D6A07"/>
    <w:rsid w:val="007E61A4"/>
    <w:rsid w:val="007F7259"/>
    <w:rsid w:val="00803362"/>
    <w:rsid w:val="008040A8"/>
    <w:rsid w:val="00821F88"/>
    <w:rsid w:val="008279FA"/>
    <w:rsid w:val="008468EC"/>
    <w:rsid w:val="0085653F"/>
    <w:rsid w:val="008626E7"/>
    <w:rsid w:val="00864309"/>
    <w:rsid w:val="00870EE7"/>
    <w:rsid w:val="008863B9"/>
    <w:rsid w:val="00886692"/>
    <w:rsid w:val="00895872"/>
    <w:rsid w:val="008A18D6"/>
    <w:rsid w:val="008A24D9"/>
    <w:rsid w:val="008A45A6"/>
    <w:rsid w:val="008C1F57"/>
    <w:rsid w:val="008D3CCC"/>
    <w:rsid w:val="008D4170"/>
    <w:rsid w:val="008D46F3"/>
    <w:rsid w:val="008F3789"/>
    <w:rsid w:val="008F59C9"/>
    <w:rsid w:val="008F686C"/>
    <w:rsid w:val="009148DE"/>
    <w:rsid w:val="00926037"/>
    <w:rsid w:val="00941E30"/>
    <w:rsid w:val="0094505D"/>
    <w:rsid w:val="00954EDD"/>
    <w:rsid w:val="009573BB"/>
    <w:rsid w:val="00962443"/>
    <w:rsid w:val="009666D8"/>
    <w:rsid w:val="00967DEB"/>
    <w:rsid w:val="009777D9"/>
    <w:rsid w:val="00983A7C"/>
    <w:rsid w:val="00984297"/>
    <w:rsid w:val="0098650B"/>
    <w:rsid w:val="00991B88"/>
    <w:rsid w:val="00995499"/>
    <w:rsid w:val="0099746E"/>
    <w:rsid w:val="009A5753"/>
    <w:rsid w:val="009A579D"/>
    <w:rsid w:val="009B2399"/>
    <w:rsid w:val="009B4316"/>
    <w:rsid w:val="009C0DF3"/>
    <w:rsid w:val="009E3297"/>
    <w:rsid w:val="009E4C83"/>
    <w:rsid w:val="009F369E"/>
    <w:rsid w:val="009F4F83"/>
    <w:rsid w:val="009F734F"/>
    <w:rsid w:val="00A01D41"/>
    <w:rsid w:val="00A2021A"/>
    <w:rsid w:val="00A2298F"/>
    <w:rsid w:val="00A246B6"/>
    <w:rsid w:val="00A3401F"/>
    <w:rsid w:val="00A47E70"/>
    <w:rsid w:val="00A50CF0"/>
    <w:rsid w:val="00A542F8"/>
    <w:rsid w:val="00A6730C"/>
    <w:rsid w:val="00A7671C"/>
    <w:rsid w:val="00A83A3B"/>
    <w:rsid w:val="00AA2CBC"/>
    <w:rsid w:val="00AB4324"/>
    <w:rsid w:val="00AC5820"/>
    <w:rsid w:val="00AD1CD8"/>
    <w:rsid w:val="00AD4300"/>
    <w:rsid w:val="00AD4C7D"/>
    <w:rsid w:val="00B005DA"/>
    <w:rsid w:val="00B0233C"/>
    <w:rsid w:val="00B04A5E"/>
    <w:rsid w:val="00B258BB"/>
    <w:rsid w:val="00B35206"/>
    <w:rsid w:val="00B404B1"/>
    <w:rsid w:val="00B564F1"/>
    <w:rsid w:val="00B6643D"/>
    <w:rsid w:val="00B67B97"/>
    <w:rsid w:val="00B714FC"/>
    <w:rsid w:val="00B73BDA"/>
    <w:rsid w:val="00B968C8"/>
    <w:rsid w:val="00B968D8"/>
    <w:rsid w:val="00B97341"/>
    <w:rsid w:val="00B976D4"/>
    <w:rsid w:val="00BA3049"/>
    <w:rsid w:val="00BA3EC5"/>
    <w:rsid w:val="00BA3EF6"/>
    <w:rsid w:val="00BA51D9"/>
    <w:rsid w:val="00BB5DFC"/>
    <w:rsid w:val="00BC41FF"/>
    <w:rsid w:val="00BD2374"/>
    <w:rsid w:val="00BD279D"/>
    <w:rsid w:val="00BD2CA7"/>
    <w:rsid w:val="00BD6BB8"/>
    <w:rsid w:val="00BE4D68"/>
    <w:rsid w:val="00BF0E1C"/>
    <w:rsid w:val="00BF3B5E"/>
    <w:rsid w:val="00BF512F"/>
    <w:rsid w:val="00C0465A"/>
    <w:rsid w:val="00C10D17"/>
    <w:rsid w:val="00C14B5F"/>
    <w:rsid w:val="00C150F5"/>
    <w:rsid w:val="00C31764"/>
    <w:rsid w:val="00C61CC5"/>
    <w:rsid w:val="00C66BA2"/>
    <w:rsid w:val="00C777AD"/>
    <w:rsid w:val="00C870F6"/>
    <w:rsid w:val="00C940F1"/>
    <w:rsid w:val="00C94551"/>
    <w:rsid w:val="00C95985"/>
    <w:rsid w:val="00C95C5D"/>
    <w:rsid w:val="00C95D71"/>
    <w:rsid w:val="00CC5026"/>
    <w:rsid w:val="00CC6007"/>
    <w:rsid w:val="00CC68D0"/>
    <w:rsid w:val="00CD49A7"/>
    <w:rsid w:val="00CE71C7"/>
    <w:rsid w:val="00CE7C7B"/>
    <w:rsid w:val="00D03F9A"/>
    <w:rsid w:val="00D06D51"/>
    <w:rsid w:val="00D24991"/>
    <w:rsid w:val="00D41B0E"/>
    <w:rsid w:val="00D43477"/>
    <w:rsid w:val="00D50255"/>
    <w:rsid w:val="00D63C0D"/>
    <w:rsid w:val="00D66520"/>
    <w:rsid w:val="00D66C67"/>
    <w:rsid w:val="00D84AE9"/>
    <w:rsid w:val="00D84B21"/>
    <w:rsid w:val="00DC7761"/>
    <w:rsid w:val="00DD607D"/>
    <w:rsid w:val="00DE34CF"/>
    <w:rsid w:val="00E100E5"/>
    <w:rsid w:val="00E13F3D"/>
    <w:rsid w:val="00E211FB"/>
    <w:rsid w:val="00E34898"/>
    <w:rsid w:val="00E42E3E"/>
    <w:rsid w:val="00E56444"/>
    <w:rsid w:val="00E5741A"/>
    <w:rsid w:val="00E619B3"/>
    <w:rsid w:val="00E8633D"/>
    <w:rsid w:val="00EB09B7"/>
    <w:rsid w:val="00EC334A"/>
    <w:rsid w:val="00ED7F2C"/>
    <w:rsid w:val="00EE0A4C"/>
    <w:rsid w:val="00EE7D7C"/>
    <w:rsid w:val="00EF3042"/>
    <w:rsid w:val="00EF6B0C"/>
    <w:rsid w:val="00F25D98"/>
    <w:rsid w:val="00F2700A"/>
    <w:rsid w:val="00F300FB"/>
    <w:rsid w:val="00F34573"/>
    <w:rsid w:val="00F51AC2"/>
    <w:rsid w:val="00F644FD"/>
    <w:rsid w:val="00F84FE3"/>
    <w:rsid w:val="00F916B6"/>
    <w:rsid w:val="00FA7D87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43A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3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tbucket.it.keysight.com/projects/NESPCT/repos/ttcn3_etsi/pull-requests/2173/diff" TargetMode="External"/><Relationship Id="rId18" Type="http://schemas.openxmlformats.org/officeDocument/2006/relationships/hyperlink" Target="https://bitbucket.it.keysight.com/projects/NESPCT/repos/ttcn3_etsi/pull-requests/2173/dif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bitbucket.it.keysight.com/projects/NESPCT/repos/ttcn3_etsi/pull-requests/2173/dif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bitbucket.it.keysight.com/projects/NESPCT/repos/ttcn3_etsi/pull-requests/2173/diff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itbucket.it.keysight.com/projects/NESPCT/repos/ttcn3_etsi/pull-requests/2173/dif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bitbucket.it.keysight.com/projects/NESPCT/repos/ttcn3_etsi/pull-requests/2173/dif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8327</Words>
  <Characters>52462</Characters>
  <Application>Microsoft Office Word</Application>
  <DocSecurity>0</DocSecurity>
  <Lines>437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200</cp:revision>
  <cp:lastPrinted>1900-01-01T00:00:00Z</cp:lastPrinted>
  <dcterms:created xsi:type="dcterms:W3CDTF">2022-01-24T16:23:00Z</dcterms:created>
  <dcterms:modified xsi:type="dcterms:W3CDTF">2022-12-06T15:13:00Z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