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23D20" w14:textId="5FEB86C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</w:t>
      </w:r>
      <w:r w:rsidR="00B80892">
        <w:rPr>
          <w:b/>
          <w:bCs/>
          <w:i/>
          <w:iCs/>
          <w:sz w:val="24"/>
          <w:szCs w:val="24"/>
        </w:rPr>
        <w:t>0831</w:t>
      </w:r>
    </w:p>
    <w:p w14:paraId="5D6FC58C" w14:textId="1E5CEA7A" w:rsidR="001A09A3" w:rsidRDefault="009A7FC1" w:rsidP="001A0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B209EA2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B80892">
              <w:rPr>
                <w:b/>
                <w:bCs/>
                <w:sz w:val="24"/>
                <w:szCs w:val="24"/>
              </w:rPr>
              <w:t>639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B4A969A" w:rsidR="001E41F3" w:rsidRPr="00410371" w:rsidRDefault="009A7F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6A0743">
              <w:rPr>
                <w:b/>
                <w:noProof/>
                <w:sz w:val="28"/>
              </w:rPr>
              <w:t>3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BAA3B43" w:rsidR="001E41F3" w:rsidRDefault="00B80892">
            <w:pPr>
              <w:pStyle w:val="CRCoverPage"/>
              <w:spacing w:after="0"/>
              <w:ind w:left="100"/>
              <w:rPr>
                <w:noProof/>
              </w:rPr>
            </w:pPr>
            <w:r w:rsidRPr="00B80892">
              <w:t>Addition of NR5GC Inter-RAT MDT test case 8.1.6.2.3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8323CB2" w:rsidR="001E41F3" w:rsidRDefault="00B808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TEI16_Test, </w:t>
            </w:r>
            <w:r w:rsidR="000F78A8" w:rsidRPr="000F78A8">
              <w:t>NR_SON_MDT-</w:t>
            </w:r>
            <w:proofErr w:type="spellStart"/>
            <w:r w:rsidR="000F78A8" w:rsidRPr="000F78A8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282683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D20703">
              <w:t>6</w:t>
            </w:r>
            <w:r w:rsidR="00310194">
              <w:t>-</w:t>
            </w:r>
            <w:r w:rsidR="00F65DBA">
              <w:t>2</w:t>
            </w:r>
            <w:r w:rsidR="00B80892"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22F61B1" w:rsidR="001E41F3" w:rsidRDefault="006A0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B29E461" w:rsidR="008666B5" w:rsidRDefault="006A0743" w:rsidP="00B80892">
            <w:pPr>
              <w:pStyle w:val="CRCoverPage"/>
              <w:spacing w:after="0"/>
            </w:pPr>
            <w:r w:rsidRPr="006A0743">
              <w:rPr>
                <w:noProof/>
                <w:lang w:val="en-SG"/>
              </w:rPr>
              <w:t>To add Rel-16 SON MDT test case 8.1.6.</w:t>
            </w:r>
            <w:r>
              <w:rPr>
                <w:noProof/>
                <w:lang w:val="en-SG"/>
              </w:rPr>
              <w:t>2.</w:t>
            </w:r>
            <w:r w:rsidR="00F65DBA">
              <w:rPr>
                <w:noProof/>
                <w:lang w:val="en-SG"/>
              </w:rPr>
              <w:t>3</w:t>
            </w:r>
            <w:r w:rsidRPr="006A0743">
              <w:rPr>
                <w:noProof/>
                <w:lang w:val="en-SG"/>
              </w:rPr>
              <w:t xml:space="preserve"> to  the NR5GC</w:t>
            </w:r>
            <w:r>
              <w:rPr>
                <w:noProof/>
                <w:lang w:val="en-SG"/>
              </w:rPr>
              <w:t>_IRAT</w:t>
            </w:r>
            <w:r w:rsidRPr="006A0743">
              <w:rPr>
                <w:noProof/>
                <w:lang w:val="en-SG"/>
              </w:rPr>
              <w:t xml:space="preserve">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3131BD1" w:rsidR="00EC3C5D" w:rsidRDefault="006A0743" w:rsidP="00B80892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SON MDT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8.1.6.2.</w:t>
            </w:r>
            <w:r w:rsidR="00F65DBA">
              <w:rPr>
                <w:noProof/>
              </w:rPr>
              <w:t>3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59B115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</w:t>
            </w:r>
            <w:r w:rsidR="00D253FF">
              <w:rPr>
                <w:rFonts w:cs="Arial"/>
                <w:szCs w:val="18"/>
              </w:rPr>
              <w:t>2.</w:t>
            </w:r>
            <w:r w:rsidR="00F65DBA">
              <w:rPr>
                <w:rFonts w:cs="Arial"/>
                <w:szCs w:val="18"/>
              </w:rPr>
              <w:t>3</w:t>
            </w:r>
            <w:r w:rsidR="00AC1E23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272E64E" w:rsidR="008666B5" w:rsidRDefault="00F65DBA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CFA41D6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1D2E76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F65DBA">
              <w:rPr>
                <w:noProof/>
              </w:rPr>
              <w:t>38.523-1</w:t>
            </w:r>
            <w:r w:rsidR="00AC1E23">
              <w:rPr>
                <w:noProof/>
              </w:rPr>
              <w:t>, TS.38.523-2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0732294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30B95458" w14:textId="29D9FBB0" w:rsidR="001129FE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129FE" w:rsidRPr="00194977">
        <w:rPr>
          <w:rFonts w:cs="Arial"/>
          <w:iCs/>
        </w:rPr>
        <w:t>Table of Contents</w:t>
      </w:r>
      <w:r w:rsidR="001129FE">
        <w:tab/>
      </w:r>
      <w:r w:rsidR="001129FE">
        <w:fldChar w:fldCharType="begin"/>
      </w:r>
      <w:r w:rsidR="001129FE">
        <w:instrText xml:space="preserve"> PAGEREF _Toc107322942 \h </w:instrText>
      </w:r>
      <w:r w:rsidR="001129FE">
        <w:fldChar w:fldCharType="separate"/>
      </w:r>
      <w:r w:rsidR="001129FE">
        <w:t>2</w:t>
      </w:r>
      <w:r w:rsidR="001129FE">
        <w:fldChar w:fldCharType="end"/>
      </w:r>
    </w:p>
    <w:p w14:paraId="50E58E68" w14:textId="7AD3AF59" w:rsidR="001129FE" w:rsidRDefault="001129F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94977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19497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_Toc107322943 \h </w:instrText>
      </w:r>
      <w:r>
        <w:fldChar w:fldCharType="separate"/>
      </w:r>
      <w:r>
        <w:t>3</w:t>
      </w:r>
      <w:r>
        <w:fldChar w:fldCharType="end"/>
      </w:r>
    </w:p>
    <w:p w14:paraId="11950ED7" w14:textId="7C43596C" w:rsidR="001129FE" w:rsidRDefault="001129F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194977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4977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_Toc107322944 \h </w:instrText>
      </w:r>
      <w:r>
        <w:fldChar w:fldCharType="separate"/>
      </w:r>
      <w:r>
        <w:t>3</w:t>
      </w:r>
      <w:r>
        <w:fldChar w:fldCharType="end"/>
      </w:r>
    </w:p>
    <w:p w14:paraId="1E670687" w14:textId="31D7AB48" w:rsidR="001129FE" w:rsidRDefault="001129F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94977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19497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_Toc107322945 \h </w:instrText>
      </w:r>
      <w:r>
        <w:fldChar w:fldCharType="separate"/>
      </w:r>
      <w:r>
        <w:t>3</w:t>
      </w:r>
      <w:r>
        <w:fldChar w:fldCharType="end"/>
      </w:r>
    </w:p>
    <w:p w14:paraId="71723A43" w14:textId="05362205" w:rsidR="001129FE" w:rsidRDefault="001129F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_Toc107322946 \h </w:instrText>
      </w:r>
      <w:r>
        <w:fldChar w:fldCharType="separate"/>
      </w:r>
      <w:r>
        <w:t>3</w:t>
      </w:r>
      <w:r>
        <w:fldChar w:fldCharType="end"/>
      </w:r>
    </w:p>
    <w:p w14:paraId="463218A5" w14:textId="605B6E66" w:rsidR="001129FE" w:rsidRDefault="001129F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2.2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_Toc107322947 \h </w:instrText>
      </w:r>
      <w:r>
        <w:fldChar w:fldCharType="separate"/>
      </w:r>
      <w:r>
        <w:t>5</w:t>
      </w:r>
      <w:r>
        <w:fldChar w:fldCharType="end"/>
      </w:r>
    </w:p>
    <w:p w14:paraId="0AE858F9" w14:textId="01CF71D5" w:rsidR="001129FE" w:rsidRDefault="001129F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2.3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_Toc107322948 \h </w:instrText>
      </w:r>
      <w:r>
        <w:fldChar w:fldCharType="separate"/>
      </w:r>
      <w:r>
        <w:t>6</w:t>
      </w:r>
      <w:r>
        <w:fldChar w:fldCharType="end"/>
      </w:r>
    </w:p>
    <w:p w14:paraId="0EA9F292" w14:textId="15CE5592" w:rsidR="001129FE" w:rsidRDefault="001129F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2.4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_Toc107322949 \h </w:instrText>
      </w:r>
      <w:r>
        <w:fldChar w:fldCharType="separate"/>
      </w:r>
      <w:r>
        <w:t>8</w:t>
      </w:r>
      <w:r>
        <w:fldChar w:fldCharType="end"/>
      </w:r>
    </w:p>
    <w:p w14:paraId="28CB81AA" w14:textId="69C02044" w:rsidR="001129FE" w:rsidRDefault="001129F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2.5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_Toc107322950 \h </w:instrText>
      </w:r>
      <w:r>
        <w:fldChar w:fldCharType="separate"/>
      </w:r>
      <w:r>
        <w:t>10</w:t>
      </w:r>
      <w:r>
        <w:fldChar w:fldCharType="end"/>
      </w:r>
    </w:p>
    <w:p w14:paraId="223A1A32" w14:textId="47D1A59C" w:rsidR="001129FE" w:rsidRDefault="001129F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194977">
        <w:rPr>
          <w:b/>
          <w:lang w:val="pt-BR"/>
        </w:rPr>
        <w:t>2.6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4977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_Toc107322951 \h </w:instrText>
      </w:r>
      <w:r>
        <w:fldChar w:fldCharType="separate"/>
      </w:r>
      <w:r>
        <w:t>18</w:t>
      </w:r>
      <w:r>
        <w:fldChar w:fldCharType="end"/>
      </w:r>
    </w:p>
    <w:p w14:paraId="2A0BB5ED" w14:textId="330665A5" w:rsidR="001129FE" w:rsidRDefault="001129F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94977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19497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_Toc107322952 \h </w:instrText>
      </w:r>
      <w:r>
        <w:fldChar w:fldCharType="separate"/>
      </w:r>
      <w:r>
        <w:t>18</w:t>
      </w:r>
      <w:r>
        <w:fldChar w:fldCharType="end"/>
      </w:r>
    </w:p>
    <w:p w14:paraId="1E4EFCB2" w14:textId="2CC58075" w:rsidR="001129FE" w:rsidRDefault="001129F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94977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19497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_Toc107322953 \h </w:instrText>
      </w:r>
      <w:r>
        <w:fldChar w:fldCharType="separate"/>
      </w:r>
      <w:r>
        <w:t>18</w:t>
      </w:r>
      <w:r>
        <w:fldChar w:fldCharType="end"/>
      </w:r>
    </w:p>
    <w:p w14:paraId="574109F6" w14:textId="1A11EBBA" w:rsidR="001129FE" w:rsidRDefault="001129FE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194977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194977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_Toc107322954 \h </w:instrText>
      </w:r>
      <w:r>
        <w:fldChar w:fldCharType="separate"/>
      </w:r>
      <w:r>
        <w:t>18</w:t>
      </w:r>
      <w:r>
        <w:fldChar w:fldCharType="end"/>
      </w:r>
    </w:p>
    <w:p w14:paraId="7527FF46" w14:textId="64DDF1DF" w:rsidR="001129FE" w:rsidRDefault="001129FE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194977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19497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_Toc107322955 \h </w:instrText>
      </w:r>
      <w:r>
        <w:fldChar w:fldCharType="separate"/>
      </w:r>
      <w:r>
        <w:t>18</w:t>
      </w:r>
      <w:r>
        <w:fldChar w:fldCharType="end"/>
      </w:r>
    </w:p>
    <w:p w14:paraId="2E4D4796" w14:textId="1A7929A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32294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73C690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</w:t>
      </w:r>
      <w:r w:rsidR="00D20703">
        <w:rPr>
          <w:rFonts w:cs="Arial"/>
        </w:rPr>
        <w:t>2.</w:t>
      </w:r>
      <w:r w:rsidR="00F65DBA">
        <w:rPr>
          <w:rFonts w:cs="Arial"/>
        </w:rPr>
        <w:t>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732294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27B70734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</w:t>
      </w:r>
      <w:r w:rsidR="00D20703">
        <w:rPr>
          <w:rFonts w:cs="Arial"/>
          <w:lang w:eastAsia="ja-JP"/>
        </w:rPr>
        <w:t>2.</w:t>
      </w:r>
      <w:r w:rsidR="00F65DBA">
        <w:rPr>
          <w:rFonts w:cs="Arial"/>
          <w:lang w:eastAsia="ja-JP"/>
        </w:rPr>
        <w:t>3</w:t>
      </w:r>
    </w:p>
    <w:p w14:paraId="30F24256" w14:textId="38BE41D0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1129FE" w:rsidRPr="00A37C31">
        <w:rPr>
          <w:rFonts w:cs="Arial"/>
        </w:rPr>
        <w:t>iWD-TTCN3-B2020-09_D2</w:t>
      </w:r>
      <w:r w:rsidR="001129FE">
        <w:rPr>
          <w:rFonts w:cs="Arial"/>
        </w:rPr>
        <w:t>2</w:t>
      </w:r>
      <w:r w:rsidR="001129FE" w:rsidRPr="00A37C31">
        <w:rPr>
          <w:rFonts w:cs="Arial"/>
        </w:rPr>
        <w:t>wk</w:t>
      </w:r>
      <w:r w:rsidR="001129FE">
        <w:rPr>
          <w:rFonts w:cs="Arial"/>
        </w:rPr>
        <w:t>23</w:t>
      </w:r>
    </w:p>
    <w:p w14:paraId="2701F4BF" w14:textId="5B09CF3D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</w:p>
    <w:p w14:paraId="4939F6E6" w14:textId="4994715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7322945"/>
      <w:r w:rsidRPr="00854C55">
        <w:rPr>
          <w:b/>
        </w:rPr>
        <w:t>Corrections required</w:t>
      </w:r>
      <w:bookmarkEnd w:id="6"/>
      <w:bookmarkEnd w:id="7"/>
      <w:bookmarkEnd w:id="8"/>
    </w:p>
    <w:p w14:paraId="1D6BA9A3" w14:textId="7017BEC5" w:rsidR="008C32EF" w:rsidRDefault="008C32EF" w:rsidP="008C32EF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3"/>
      <w:bookmarkStart w:id="10" w:name="_Toc93508300"/>
      <w:bookmarkStart w:id="11" w:name="_Toc107322946"/>
      <w:bookmarkStart w:id="12" w:name="_Toc122434493"/>
      <w:bookmarkStart w:id="13" w:name="_Toc295288970"/>
      <w:bookmarkStart w:id="14" w:name="_Toc325725665"/>
      <w:r>
        <w:rPr>
          <w:b/>
          <w:lang w:val="pt-BR"/>
        </w:rPr>
        <w:t>Change 1</w:t>
      </w:r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46245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9A7FC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51100EA1" w:rsidR="008C32EF" w:rsidRPr="000077FF" w:rsidRDefault="00FF7CCF" w:rsidP="009A7FC1">
            <w:pPr>
              <w:spacing w:after="0"/>
              <w:rPr>
                <w:rFonts w:ascii="Arial" w:hAnsi="Arial"/>
                <w:noProof/>
                <w:lang w:val="en-SG"/>
              </w:rPr>
            </w:pP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templatecs_CoOrdEUTRASysInfo</w:t>
            </w:r>
            <w:proofErr w:type="spellEnd"/>
            <w:r w:rsidR="000132B8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8C32EF" w14:paraId="4FDCA177" w14:textId="77777777" w:rsidTr="00462450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6F1D0A19" w:rsidR="008C32EF" w:rsidRPr="00755967" w:rsidRDefault="00BA62B8" w:rsidP="00755967">
            <w:pPr>
              <w:rPr>
                <w:rFonts w:ascii="Arial" w:hAnsi="Arial"/>
                <w:noProof/>
                <w:lang w:val="en-SG"/>
              </w:rPr>
            </w:pPr>
            <w:r w:rsidRPr="00755967">
              <w:rPr>
                <w:rFonts w:ascii="Arial" w:hAnsi="Arial"/>
                <w:noProof/>
                <w:lang w:val="en-SG"/>
              </w:rPr>
              <w:t>This test is required to pass information of PhysCellId to NR component as NR has to evaluate UE reported MeasResultNeighCellListEUTRA on UEInformationResponse at step15. So cs_CoOrdEUTRASysInfo template</w:t>
            </w:r>
            <w:r w:rsidR="006A0743" w:rsidRPr="00755967">
              <w:rPr>
                <w:rFonts w:ascii="Arial" w:hAnsi="Arial"/>
                <w:noProof/>
                <w:lang w:val="en-SG"/>
              </w:rPr>
              <w:t xml:space="preserve"> and associated its type record</w:t>
            </w:r>
            <w:r w:rsidRPr="00755967">
              <w:rPr>
                <w:rFonts w:ascii="Arial" w:hAnsi="Arial"/>
                <w:noProof/>
                <w:lang w:val="en-SG"/>
              </w:rPr>
              <w:t xml:space="preserve"> should be modified.</w:t>
            </w:r>
          </w:p>
        </w:tc>
      </w:tr>
      <w:tr w:rsidR="008C32EF" w14:paraId="5ADDA7B5" w14:textId="77777777" w:rsidTr="0046245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279EB397" w:rsidR="008C32EF" w:rsidRDefault="00B253C5" w:rsidP="00755967">
            <w:pPr>
              <w:pStyle w:val="CRCoverPage"/>
              <w:spacing w:after="0"/>
              <w:rPr>
                <w:noProof/>
                <w:lang w:val="en-SG"/>
              </w:rPr>
            </w:pPr>
            <w:r w:rsidRPr="00556099">
              <w:rPr>
                <w:rFonts w:ascii="Courier New" w:hAnsi="Courier New" w:cs="Courier New"/>
                <w:lang w:eastAsia="de-DE"/>
              </w:rPr>
              <w:t xml:space="preserve">Added </w:t>
            </w:r>
            <w:proofErr w:type="spellStart"/>
            <w:r w:rsidRPr="00556099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56099">
              <w:rPr>
                <w:rFonts w:ascii="Courier New" w:hAnsi="Courier New" w:cs="Courier New"/>
                <w:lang w:eastAsia="de-DE"/>
              </w:rPr>
              <w:t xml:space="preserve"> on template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cs_CoOrdEUTRASysInfo</w:t>
            </w:r>
            <w:proofErr w:type="spellEnd"/>
          </w:p>
        </w:tc>
      </w:tr>
      <w:tr w:rsidR="008C32EF" w14:paraId="1CBFBCB2" w14:textId="77777777" w:rsidTr="0046245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6207F8F6" w:rsidR="008C32EF" w:rsidRDefault="00FF7CCF" w:rsidP="009A7FC1">
            <w:pPr>
              <w:spacing w:after="0"/>
              <w:rPr>
                <w:rFonts w:ascii="Arial" w:hAnsi="Arial" w:cs="Arial"/>
                <w:noProof/>
              </w:rPr>
            </w:pPr>
            <w:r w:rsidRPr="00FF7CCF">
              <w:rPr>
                <w:rFonts w:ascii="Arial" w:hAnsi="Arial" w:cs="Arial"/>
                <w:noProof/>
              </w:rPr>
              <w:t>CommonIratDefs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46245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9A7F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4E02DF8F" w:rsidR="008C32EF" w:rsidRDefault="00C67359" w:rsidP="009A7FC1">
            <w:pPr>
              <w:rPr>
                <w:rFonts w:ascii="Arial" w:hAnsi="Arial"/>
                <w:highlight w:val="cyan"/>
                <w:lang w:eastAsia="zh-CN"/>
              </w:rPr>
            </w:pPr>
            <w:r w:rsidRPr="002F122A">
              <w:rPr>
                <w:rFonts w:ascii="Arial" w:hAnsi="Arial"/>
                <w:highlight w:val="red"/>
              </w:rPr>
              <w:t xml:space="preserve">Not needed.  Used existing parameter </w:t>
            </w:r>
            <w:proofErr w:type="spellStart"/>
            <w:r w:rsidRPr="002F122A">
              <w:rPr>
                <w:rFonts w:ascii="Arial" w:hAnsi="Arial"/>
                <w:highlight w:val="red"/>
              </w:rPr>
              <w:t>CellId</w:t>
            </w:r>
            <w:proofErr w:type="spellEnd"/>
            <w:r w:rsidRPr="002F122A">
              <w:rPr>
                <w:rFonts w:ascii="Arial" w:hAnsi="Arial"/>
                <w:highlight w:val="red"/>
              </w:rPr>
              <w:t xml:space="preserve"> instead</w:t>
            </w:r>
            <w:r>
              <w:rPr>
                <w:rFonts w:ascii="Arial" w:hAnsi="Arial" w:hint="eastAsia"/>
                <w:highlight w:val="red"/>
                <w:lang w:eastAsia="zh-CN"/>
              </w:rPr>
              <w:t>.</w:t>
            </w: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9A7FC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26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type record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CoOrd_EUTRASysInfo_Type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{         /* @status    APPROVED (ENDC, IMS, IMS_IRAT, LTE, LTE_A_IRAT, LTE_A_PRO, LTE_A_R10_R11, LTE_A_R12, LTE_IRAT, NBIOT, NR5GC, NR5GC_IRAT, POS, UTRAN) */</w:t>
            </w:r>
          </w:p>
          <w:p w14:paraId="1D2D53F9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Arfcn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>,</w:t>
            </w:r>
          </w:p>
          <w:p w14:paraId="6EFB470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DL_Bandwidth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>,                        // @sic R5s100871 Need to pass this through the co-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ord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msg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sic@</w:t>
            </w:r>
          </w:p>
          <w:p w14:paraId="38E0D40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EUTRA_HOInfo_Type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 HO optional,                     // extended for HO test cases</w:t>
            </w:r>
          </w:p>
          <w:p w14:paraId="2431D29A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CA_Tested_Integer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optional,</w:t>
            </w:r>
          </w:p>
          <w:p w14:paraId="2669262E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O3_Type  PLMN optional,                      // the PLMN of the cell, defined in octets</w:t>
            </w:r>
          </w:p>
          <w:p w14:paraId="2AEA6A16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B28_Type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CellId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optional,                    // the EUTRA cell identity</w:t>
            </w:r>
          </w:p>
          <w:p w14:paraId="7DF48A6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B16_Type TAC  optional,</w:t>
            </w:r>
          </w:p>
          <w:p w14:paraId="296DBAE1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freqBandIndicator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 optional,</w:t>
            </w:r>
          </w:p>
          <w:p w14:paraId="71A7052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 UL_CA              optional,        // @sic R5-183277 sic@</w:t>
            </w:r>
          </w:p>
          <w:p w14:paraId="2F7DAAF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 </w:t>
            </w:r>
            <w:proofErr w:type="spellStart"/>
            <w:r w:rsidRPr="00BA62B8">
              <w:rPr>
                <w:rFonts w:ascii="Courier New" w:hAnsi="Courier New" w:cs="Courier New"/>
                <w:lang w:eastAsia="de-DE"/>
              </w:rPr>
              <w:t>UL_Arfcn</w:t>
            </w:r>
            <w:proofErr w:type="spellEnd"/>
            <w:r w:rsidRPr="00BA62B8">
              <w:rPr>
                <w:rFonts w:ascii="Courier New" w:hAnsi="Courier New" w:cs="Courier New"/>
                <w:lang w:eastAsia="de-DE"/>
              </w:rPr>
              <w:t xml:space="preserve">           optional         // @sic R5-217955 sic@</w:t>
            </w:r>
          </w:p>
          <w:p w14:paraId="7B582CC2" w14:textId="0313D079" w:rsid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4D372378" w14:textId="57588E4E" w:rsidR="00BA62B8" w:rsidRDefault="008C32EF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lastRenderedPageBreak/>
              <w:t xml:space="preserve">  </w:t>
            </w:r>
            <w:r w:rsidR="00F50827"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D5196A" w:rsidRPr="00D5196A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4728B192" w14:textId="557D912C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CoOrd_EUTRASysInfo_Type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cs_CoOrdEUTRASysInfo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(integer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7F30FB3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integer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p_DLBW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15224A4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EUTRA_HOInfo_Type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p_HOInfo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5F87F21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p_CATested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7D5F189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O3_Type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443F80E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B28_Type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5341A16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B16_Type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p_TAC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 := omit,</w:t>
            </w:r>
          </w:p>
          <w:p w14:paraId="17D97A5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p_FreqBandIndicator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0D37C6A9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p_UL_CA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omit,</w:t>
            </w:r>
          </w:p>
          <w:p w14:paraId="2FCCED74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p_UL_Arfcn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omit) :=</w:t>
            </w:r>
          </w:p>
          <w:p w14:paraId="63BE4D7C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{ /* @status    APPROVED (ENDC, IMS, IMS_IRAT, LTE, LTE_A_IRAT, LTE_A_PRO, LTE_A_R10_R11, LTE_A_R12, LTE_IRAT, NR5GC_IRAT, POS) */</w:t>
            </w:r>
          </w:p>
          <w:p w14:paraId="16AF7FC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65C637E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DL_Bandwidth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p_DLBW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005AA83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HO   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p_HOInfo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30F48BB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CA_Tested_Integer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p_CATested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30A0D2BC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PLMN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24C143B3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CellId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254EF5D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TAC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p_TAC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613AA58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freqBandIndicator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p_FreqBandIndicator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21EC22A0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UL_CA :=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p_UL_CA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>,</w:t>
            </w:r>
          </w:p>
          <w:p w14:paraId="7AF92904" w14:textId="54F09AC3" w:rsid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UL_Arfcn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:=  </w:t>
            </w:r>
            <w:proofErr w:type="spellStart"/>
            <w:r w:rsidRPr="00D5196A">
              <w:rPr>
                <w:rFonts w:ascii="Courier New" w:hAnsi="Courier New" w:cs="Courier New"/>
                <w:lang w:eastAsia="de-DE"/>
              </w:rPr>
              <w:t>p_UL_Arfcn</w:t>
            </w:r>
            <w:proofErr w:type="spellEnd"/>
            <w:r w:rsidRPr="00D5196A">
              <w:rPr>
                <w:rFonts w:ascii="Courier New" w:hAnsi="Courier New" w:cs="Courier New"/>
                <w:lang w:eastAsia="de-DE"/>
              </w:rPr>
              <w:t xml:space="preserve">    // @sic R5-217955 sic@</w:t>
            </w:r>
          </w:p>
          <w:p w14:paraId="2D6E1A42" w14:textId="2DB3A2F4" w:rsidR="00FF7CCF" w:rsidRPr="00D5196A" w:rsidRDefault="00FF7CCF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F7CCF">
              <w:rPr>
                <w:rFonts w:ascii="Courier New" w:hAnsi="Courier New" w:cs="Courier New"/>
                <w:highlight w:val="yellow"/>
                <w:lang w:eastAsia="de-DE"/>
              </w:rPr>
              <w:t xml:space="preserve">//added </w:t>
            </w:r>
            <w:proofErr w:type="spellStart"/>
            <w:r w:rsidRPr="00FF7CCF">
              <w:rPr>
                <w:rFonts w:ascii="Courier New" w:hAnsi="Courier New" w:cs="Courier New"/>
                <w:highlight w:val="yellow"/>
              </w:rPr>
              <w:t>PhysCellId</w:t>
            </w:r>
            <w:proofErr w:type="spellEnd"/>
            <w:r w:rsidRPr="00FF7CCF">
              <w:rPr>
                <w:rFonts w:ascii="Courier New" w:hAnsi="Courier New" w:cs="Courier New"/>
                <w:highlight w:val="yellow"/>
              </w:rPr>
              <w:t xml:space="preserve"> here</w:t>
            </w:r>
          </w:p>
          <w:p w14:paraId="18884F4C" w14:textId="77777777" w:rsidR="008C32EF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5D656D3A" w14:textId="77777777" w:rsidR="00BA62B8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2C42B356" w14:textId="4056CF8F" w:rsidR="00BA62B8" w:rsidRPr="00CA4CF2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BA1F" w14:textId="77777777" w:rsidR="00BA62B8" w:rsidRPr="00BA62B8" w:rsidRDefault="0037427D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type record </w:t>
            </w:r>
            <w:proofErr w:type="spellStart"/>
            <w:r w:rsidR="00BA62B8" w:rsidRPr="00BA62B8">
              <w:rPr>
                <w:rFonts w:ascii="Courier New" w:hAnsi="Courier New" w:cs="Courier New"/>
              </w:rPr>
              <w:t>CoOrd_EUTRASysInfo_Type</w:t>
            </w:r>
            <w:proofErr w:type="spellEnd"/>
            <w:r w:rsidR="00BA62B8" w:rsidRPr="00BA62B8">
              <w:rPr>
                <w:rFonts w:ascii="Courier New" w:hAnsi="Courier New" w:cs="Courier New"/>
              </w:rPr>
              <w:t xml:space="preserve"> {         /* @status    APPROVED (ENDC, IMS, IMS_IRAT, LTE, LTE_A_IRAT, LTE_A_PRO, LTE_A_R10_R11, LTE_A_R12, LTE_IRAT, NBIOT, NR5GC, NR5GC_IRAT, POS, UTRAN) */</w:t>
            </w:r>
          </w:p>
          <w:p w14:paraId="57DE05DC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</w:rPr>
              <w:t>Arfcn</w:t>
            </w:r>
            <w:proofErr w:type="spellEnd"/>
            <w:r w:rsidRPr="00BA62B8">
              <w:rPr>
                <w:rFonts w:ascii="Courier New" w:hAnsi="Courier New" w:cs="Courier New"/>
              </w:rPr>
              <w:t>,</w:t>
            </w:r>
          </w:p>
          <w:p w14:paraId="7B93B783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</w:rPr>
              <w:t>DL_Bandwidth</w:t>
            </w:r>
            <w:proofErr w:type="spellEnd"/>
            <w:r w:rsidRPr="00BA62B8">
              <w:rPr>
                <w:rFonts w:ascii="Courier New" w:hAnsi="Courier New" w:cs="Courier New"/>
              </w:rPr>
              <w:t>,                        // @sic R5s100871 Need to pass this through the co-</w:t>
            </w:r>
            <w:proofErr w:type="spellStart"/>
            <w:r w:rsidRPr="00BA62B8">
              <w:rPr>
                <w:rFonts w:ascii="Courier New" w:hAnsi="Courier New" w:cs="Courier New"/>
              </w:rPr>
              <w:t>ord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BA62B8">
              <w:rPr>
                <w:rFonts w:ascii="Courier New" w:hAnsi="Courier New" w:cs="Courier New"/>
              </w:rPr>
              <w:t>msg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sic@</w:t>
            </w:r>
          </w:p>
          <w:p w14:paraId="6CF420B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BA62B8">
              <w:rPr>
                <w:rFonts w:ascii="Courier New" w:hAnsi="Courier New" w:cs="Courier New"/>
              </w:rPr>
              <w:t>EUTRA_HOInfo_Type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 HO optional,                     // extended for HO test cases</w:t>
            </w:r>
          </w:p>
          <w:p w14:paraId="6C96E2C4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</w:t>
            </w:r>
            <w:proofErr w:type="spellStart"/>
            <w:r w:rsidRPr="00BA62B8">
              <w:rPr>
                <w:rFonts w:ascii="Courier New" w:hAnsi="Courier New" w:cs="Courier New"/>
              </w:rPr>
              <w:t>CA_Tested_Integer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optional,</w:t>
            </w:r>
          </w:p>
          <w:p w14:paraId="73866985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O3_Type  PLMN optional,                      // the PLMN of the cell, defined in octets</w:t>
            </w:r>
          </w:p>
          <w:p w14:paraId="068AF7F3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B28_Type </w:t>
            </w:r>
            <w:proofErr w:type="spellStart"/>
            <w:r w:rsidRPr="00BA62B8">
              <w:rPr>
                <w:rFonts w:ascii="Courier New" w:hAnsi="Courier New" w:cs="Courier New"/>
              </w:rPr>
              <w:t>CellId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optional,                    // the EUTRA cell identity</w:t>
            </w:r>
          </w:p>
          <w:p w14:paraId="1C56D6A8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B16_Type TAC  optional,</w:t>
            </w:r>
          </w:p>
          <w:p w14:paraId="4A75B968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 </w:t>
            </w:r>
            <w:proofErr w:type="spellStart"/>
            <w:r w:rsidRPr="00BA62B8">
              <w:rPr>
                <w:rFonts w:ascii="Courier New" w:hAnsi="Courier New" w:cs="Courier New"/>
              </w:rPr>
              <w:t>freqBandIndicator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 optional,</w:t>
            </w:r>
          </w:p>
          <w:p w14:paraId="2156A479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BA62B8">
              <w:rPr>
                <w:rFonts w:ascii="Courier New" w:hAnsi="Courier New" w:cs="Courier New"/>
              </w:rPr>
              <w:t>boolean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 UL_CA              optional,        // @sic R5-183277 sic@</w:t>
            </w:r>
          </w:p>
          <w:p w14:paraId="13F079B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 </w:t>
            </w:r>
            <w:proofErr w:type="spellStart"/>
            <w:r w:rsidRPr="00BA62B8">
              <w:rPr>
                <w:rFonts w:ascii="Courier New" w:hAnsi="Courier New" w:cs="Courier New"/>
              </w:rPr>
              <w:t>UL_Arfcn</w:t>
            </w:r>
            <w:proofErr w:type="spellEnd"/>
            <w:r w:rsidRPr="00BA62B8">
              <w:rPr>
                <w:rFonts w:ascii="Courier New" w:hAnsi="Courier New" w:cs="Courier New"/>
              </w:rPr>
              <w:t xml:space="preserve">           optional,         // @sic R5-217955 sic@</w:t>
            </w:r>
          </w:p>
          <w:p w14:paraId="0B795CF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</w:t>
            </w:r>
            <w:r w:rsidRPr="00BA62B8">
              <w:rPr>
                <w:rFonts w:ascii="Courier New" w:hAnsi="Courier New" w:cs="Courier New"/>
                <w:highlight w:val="yellow"/>
              </w:rPr>
              <w:t xml:space="preserve">integer </w:t>
            </w:r>
            <w:proofErr w:type="spellStart"/>
            <w:r w:rsidRPr="00BA62B8">
              <w:rPr>
                <w:rFonts w:ascii="Courier New" w:hAnsi="Courier New" w:cs="Courier New"/>
                <w:highlight w:val="yellow"/>
              </w:rPr>
              <w:t>PhysCellId</w:t>
            </w:r>
            <w:proofErr w:type="spellEnd"/>
            <w:r w:rsidRPr="00BA62B8">
              <w:rPr>
                <w:rFonts w:ascii="Courier New" w:hAnsi="Courier New" w:cs="Courier New"/>
                <w:highlight w:val="yellow"/>
              </w:rPr>
              <w:t xml:space="preserve">          optional</w:t>
            </w:r>
          </w:p>
          <w:p w14:paraId="428356B7" w14:textId="49EF0A4D" w:rsid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};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D5196A" w:rsidRPr="00D5196A">
              <w:rPr>
                <w:rFonts w:ascii="Courier New" w:hAnsi="Courier New" w:cs="Courier New"/>
              </w:rPr>
              <w:t xml:space="preserve"> </w:t>
            </w:r>
          </w:p>
          <w:p w14:paraId="4E7B7B49" w14:textId="77777777" w:rsidR="00BA62B8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E4F501F" w14:textId="43A29002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template (value) </w:t>
            </w:r>
            <w:proofErr w:type="spellStart"/>
            <w:r w:rsidRPr="00D5196A">
              <w:rPr>
                <w:rFonts w:ascii="Courier New" w:hAnsi="Courier New" w:cs="Courier New"/>
              </w:rPr>
              <w:t>CoOrd_EUTRASysInfo_Type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196A">
              <w:rPr>
                <w:rFonts w:ascii="Courier New" w:hAnsi="Courier New" w:cs="Courier New"/>
              </w:rPr>
              <w:t>cs_CoOrdEUTRASysInfo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(integer </w:t>
            </w:r>
            <w:proofErr w:type="spellStart"/>
            <w:r w:rsidRPr="00D5196A">
              <w:rPr>
                <w:rFonts w:ascii="Courier New" w:hAnsi="Courier New" w:cs="Courier New"/>
              </w:rPr>
              <w:t>p_Arfcn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63C17C1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integer </w:t>
            </w:r>
            <w:proofErr w:type="spellStart"/>
            <w:r w:rsidRPr="00D5196A">
              <w:rPr>
                <w:rFonts w:ascii="Courier New" w:hAnsi="Courier New" w:cs="Courier New"/>
              </w:rPr>
              <w:t>p_DLBW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10C18AF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lastRenderedPageBreak/>
              <w:t xml:space="preserve">                                                                template (omit) </w:t>
            </w:r>
            <w:proofErr w:type="spellStart"/>
            <w:r w:rsidRPr="00D5196A">
              <w:rPr>
                <w:rFonts w:ascii="Courier New" w:hAnsi="Courier New" w:cs="Courier New"/>
              </w:rPr>
              <w:t>EUTRA_HOInfo_Type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196A">
              <w:rPr>
                <w:rFonts w:ascii="Courier New" w:hAnsi="Courier New" w:cs="Courier New"/>
              </w:rPr>
              <w:t>p_HOInfo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6BFD0A0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</w:rPr>
              <w:t>p_CATested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6577C39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O3_Type  </w:t>
            </w:r>
            <w:proofErr w:type="spellStart"/>
            <w:r w:rsidRPr="00D5196A">
              <w:rPr>
                <w:rFonts w:ascii="Courier New" w:hAnsi="Courier New" w:cs="Courier New"/>
              </w:rPr>
              <w:t>p_PLMN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3E97E95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B28_Type </w:t>
            </w:r>
            <w:proofErr w:type="spellStart"/>
            <w:r w:rsidRPr="00D5196A">
              <w:rPr>
                <w:rFonts w:ascii="Courier New" w:hAnsi="Courier New" w:cs="Courier New"/>
              </w:rPr>
              <w:t>p_CellId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64DFE594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B16_Type </w:t>
            </w:r>
            <w:proofErr w:type="spellStart"/>
            <w:r w:rsidRPr="00D5196A">
              <w:rPr>
                <w:rFonts w:ascii="Courier New" w:hAnsi="Courier New" w:cs="Courier New"/>
              </w:rPr>
              <w:t>p_TAC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 := omit,</w:t>
            </w:r>
          </w:p>
          <w:p w14:paraId="7C774E5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</w:rPr>
              <w:t>p_FreqBandIndicator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0804FE7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</w:t>
            </w:r>
            <w:proofErr w:type="spellStart"/>
            <w:r w:rsidRPr="00D5196A">
              <w:rPr>
                <w:rFonts w:ascii="Courier New" w:hAnsi="Courier New" w:cs="Courier New"/>
              </w:rPr>
              <w:t>boolean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D5196A">
              <w:rPr>
                <w:rFonts w:ascii="Courier New" w:hAnsi="Courier New" w:cs="Courier New"/>
              </w:rPr>
              <w:t>p_UL_CA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42A361DE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</w:t>
            </w:r>
            <w:proofErr w:type="spellStart"/>
            <w:r w:rsidRPr="00D5196A">
              <w:rPr>
                <w:rFonts w:ascii="Courier New" w:hAnsi="Courier New" w:cs="Courier New"/>
              </w:rPr>
              <w:t>p_UL_Arfcn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omit,</w:t>
            </w:r>
          </w:p>
          <w:p w14:paraId="10EE496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</w:t>
            </w:r>
            <w:r w:rsidRPr="00FF7CCF">
              <w:rPr>
                <w:rFonts w:ascii="Courier New" w:hAnsi="Courier New" w:cs="Courier New"/>
                <w:highlight w:val="yellow"/>
              </w:rPr>
              <w:t xml:space="preserve">omit) integer </w:t>
            </w:r>
            <w:proofErr w:type="spellStart"/>
            <w:r w:rsidRPr="00FF7CCF">
              <w:rPr>
                <w:rFonts w:ascii="Courier New" w:hAnsi="Courier New" w:cs="Courier New"/>
                <w:highlight w:val="yellow"/>
              </w:rPr>
              <w:t>p_PhysCellId</w:t>
            </w:r>
            <w:proofErr w:type="spellEnd"/>
            <w:r w:rsidRPr="00FF7CCF">
              <w:rPr>
                <w:rFonts w:ascii="Courier New" w:hAnsi="Courier New" w:cs="Courier New"/>
                <w:highlight w:val="yellow"/>
              </w:rPr>
              <w:t xml:space="preserve"> := omit</w:t>
            </w:r>
            <w:r w:rsidRPr="00D5196A">
              <w:rPr>
                <w:rFonts w:ascii="Courier New" w:hAnsi="Courier New" w:cs="Courier New"/>
              </w:rPr>
              <w:t>) :=</w:t>
            </w:r>
          </w:p>
          <w:p w14:paraId="2083DB40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{ /* @status    APPROVED (ENDC, IMS, IMS_IRAT, LTE, LTE_A_IRAT, LTE_A_PRO, LTE_A_R10_R11, LTE_A_R12, LTE_IRAT, NR5GC_IRAT, POS) */</w:t>
            </w:r>
          </w:p>
          <w:p w14:paraId="7D7EFB5D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Arfcn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 </w:t>
            </w:r>
            <w:proofErr w:type="spellStart"/>
            <w:r w:rsidRPr="00D5196A">
              <w:rPr>
                <w:rFonts w:ascii="Courier New" w:hAnsi="Courier New" w:cs="Courier New"/>
              </w:rPr>
              <w:t>p_Arfcn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0B7E2C2E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DL_Bandwidth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</w:rPr>
              <w:t>p_DLBW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02718AE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HO    := </w:t>
            </w:r>
            <w:proofErr w:type="spellStart"/>
            <w:r w:rsidRPr="00D5196A">
              <w:rPr>
                <w:rFonts w:ascii="Courier New" w:hAnsi="Courier New" w:cs="Courier New"/>
              </w:rPr>
              <w:t>p_HOInfo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58EA572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CA_Tested_Integer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</w:rPr>
              <w:t>p_CATested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311E0C1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PLMN := </w:t>
            </w:r>
            <w:proofErr w:type="spellStart"/>
            <w:r w:rsidRPr="00D5196A">
              <w:rPr>
                <w:rFonts w:ascii="Courier New" w:hAnsi="Courier New" w:cs="Courier New"/>
              </w:rPr>
              <w:t>p_PLMN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68C3DE6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CellId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</w:rPr>
              <w:t>p_CellId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3D37C06D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TAC := </w:t>
            </w:r>
            <w:proofErr w:type="spellStart"/>
            <w:r w:rsidRPr="00D5196A">
              <w:rPr>
                <w:rFonts w:ascii="Courier New" w:hAnsi="Courier New" w:cs="Courier New"/>
              </w:rPr>
              <w:t>p_TAC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1EDDF97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freqBandIndicator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D5196A">
              <w:rPr>
                <w:rFonts w:ascii="Courier New" w:hAnsi="Courier New" w:cs="Courier New"/>
              </w:rPr>
              <w:t>p_FreqBandIndicator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44B89C0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UL_CA := </w:t>
            </w:r>
            <w:proofErr w:type="spellStart"/>
            <w:r w:rsidRPr="00D5196A">
              <w:rPr>
                <w:rFonts w:ascii="Courier New" w:hAnsi="Courier New" w:cs="Courier New"/>
              </w:rPr>
              <w:t>p_UL_CA</w:t>
            </w:r>
            <w:proofErr w:type="spellEnd"/>
            <w:r w:rsidRPr="00D5196A">
              <w:rPr>
                <w:rFonts w:ascii="Courier New" w:hAnsi="Courier New" w:cs="Courier New"/>
              </w:rPr>
              <w:t>,</w:t>
            </w:r>
          </w:p>
          <w:p w14:paraId="7946A92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D5196A">
              <w:rPr>
                <w:rFonts w:ascii="Courier New" w:hAnsi="Courier New" w:cs="Courier New"/>
              </w:rPr>
              <w:t>UL_Arfcn</w:t>
            </w:r>
            <w:proofErr w:type="spellEnd"/>
            <w:r w:rsidRPr="00D5196A">
              <w:rPr>
                <w:rFonts w:ascii="Courier New" w:hAnsi="Courier New" w:cs="Courier New"/>
              </w:rPr>
              <w:t xml:space="preserve"> :=  </w:t>
            </w:r>
            <w:proofErr w:type="spellStart"/>
            <w:r w:rsidRPr="00D5196A">
              <w:rPr>
                <w:rFonts w:ascii="Courier New" w:hAnsi="Courier New" w:cs="Courier New"/>
              </w:rPr>
              <w:t>p_UL_Arfcn</w:t>
            </w:r>
            <w:proofErr w:type="spellEnd"/>
            <w:r w:rsidRPr="00D5196A">
              <w:rPr>
                <w:rFonts w:ascii="Courier New" w:hAnsi="Courier New" w:cs="Courier New"/>
              </w:rPr>
              <w:t>,    // @sic R5-217955 sic@</w:t>
            </w:r>
          </w:p>
          <w:p w14:paraId="26D463F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F7CCF">
              <w:rPr>
                <w:rFonts w:ascii="Courier New" w:hAnsi="Courier New" w:cs="Courier New"/>
                <w:highlight w:val="yellow"/>
              </w:rPr>
              <w:t>PhysCellId</w:t>
            </w:r>
            <w:proofErr w:type="spellEnd"/>
            <w:r w:rsidRPr="00FF7CCF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FF7CCF">
              <w:rPr>
                <w:rFonts w:ascii="Courier New" w:hAnsi="Courier New" w:cs="Courier New"/>
                <w:highlight w:val="yellow"/>
              </w:rPr>
              <w:t>p_PhysCellId</w:t>
            </w:r>
            <w:proofErr w:type="spellEnd"/>
          </w:p>
          <w:p w14:paraId="6F4E626B" w14:textId="3D0B94BB" w:rsidR="008C32EF" w:rsidRPr="00CA4CF2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D5196A">
              <w:rPr>
                <w:rFonts w:ascii="Courier New" w:hAnsi="Courier New" w:cs="Courier New"/>
              </w:rPr>
              <w:t xml:space="preserve">  };</w:t>
            </w:r>
          </w:p>
        </w:tc>
      </w:tr>
    </w:tbl>
    <w:p w14:paraId="7A6E64F2" w14:textId="0DAB4997" w:rsidR="00D520E7" w:rsidRDefault="00D520E7" w:rsidP="00D520E7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07322947"/>
      <w:r>
        <w:rPr>
          <w:b/>
          <w:lang w:val="pt-BR"/>
        </w:rPr>
        <w:lastRenderedPageBreak/>
        <w:t>Change 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520E7" w14:paraId="73A14F28" w14:textId="77777777" w:rsidTr="009A7F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9D0F" w14:textId="77777777" w:rsidR="00D520E7" w:rsidRPr="003C0071" w:rsidRDefault="00D520E7" w:rsidP="009A7FC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401D" w14:textId="33B05E99" w:rsidR="00D520E7" w:rsidRPr="000077FF" w:rsidRDefault="00E90042" w:rsidP="009A7FC1">
            <w:pPr>
              <w:spacing w:after="0"/>
              <w:rPr>
                <w:rFonts w:ascii="Arial" w:hAnsi="Arial"/>
                <w:noProof/>
                <w:lang w:val="en-SG"/>
              </w:rPr>
            </w:pPr>
            <w:proofErr w:type="spellStart"/>
            <w:r w:rsidRPr="00942C1A">
              <w:rPr>
                <w:rFonts w:ascii="Courier New" w:hAnsi="Courier New" w:cs="Courier New"/>
                <w:lang w:eastAsia="de-DE"/>
              </w:rPr>
              <w:t>F</w:t>
            </w:r>
            <w:r>
              <w:rPr>
                <w:rFonts w:ascii="Courier New" w:hAnsi="Courier New" w:cs="Courier New"/>
                <w:lang w:eastAsia="de-DE"/>
              </w:rPr>
              <w:t>untion</w:t>
            </w:r>
            <w:proofErr w:type="spellEnd"/>
            <w:r>
              <w:rPr>
                <w:rFonts w:ascii="Courier New" w:hAnsi="Courier New" w:cs="Courier New"/>
                <w:lang w:eastAsia="de-DE"/>
              </w:rPr>
              <w:t xml:space="preserve"> </w:t>
            </w:r>
            <w:r w:rsidR="00F878D4" w:rsidRPr="00F65DBA">
              <w:rPr>
                <w:rFonts w:ascii="Courier New" w:hAnsi="Courier New" w:cs="Courier New"/>
                <w:lang w:eastAsia="de-DE"/>
              </w:rPr>
              <w:t>f_TC_8_1_6_2_3_NR5GC_EUTRA()</w:t>
            </w:r>
          </w:p>
        </w:tc>
      </w:tr>
      <w:tr w:rsidR="00D520E7" w14:paraId="70B4382C" w14:textId="77777777" w:rsidTr="009A7F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9B55" w14:textId="77777777" w:rsidR="00D520E7" w:rsidRDefault="00D520E7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7F78" w14:textId="77777777" w:rsidR="00F878D4" w:rsidRDefault="00F878D4" w:rsidP="00F878D4">
            <w:pPr>
              <w:pStyle w:val="af3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Preamble on EUTRA not required, as prose expecting preamble on NR.</w:t>
            </w:r>
          </w:p>
          <w:p w14:paraId="1161D1A4" w14:textId="76C27C2C" w:rsidR="00F878D4" w:rsidRPr="00F878D4" w:rsidRDefault="00F878D4" w:rsidP="00F878D4">
            <w:pPr>
              <w:pStyle w:val="af3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Need to power up EUTRA cell once UE is done with preamble on EUTRA cell, so wait for NR component is required.</w:t>
            </w:r>
          </w:p>
        </w:tc>
      </w:tr>
      <w:tr w:rsidR="00D520E7" w14:paraId="174F4AE6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E7A5" w14:textId="77777777" w:rsidR="00D520E7" w:rsidRDefault="00D520E7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5544" w14:textId="77777777" w:rsidR="00B253C5" w:rsidRDefault="00B253C5" w:rsidP="00B253C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val="en-SG"/>
              </w:rPr>
            </w:pPr>
            <w:r w:rsidRPr="00556099">
              <w:rPr>
                <w:noProof/>
                <w:lang w:val="en-SG"/>
              </w:rPr>
              <w:t>Commented out f_EUTRA38_NR5GC_PreambleAndSwitchOff</w:t>
            </w:r>
          </w:p>
          <w:p w14:paraId="2B5281EE" w14:textId="4D38A8BE" w:rsidR="00D520E7" w:rsidRDefault="00B253C5" w:rsidP="00B253C5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</w:t>
            </w:r>
            <w:r>
              <w:t xml:space="preserve"> </w:t>
            </w:r>
            <w:r w:rsidRPr="007C5DE9">
              <w:rPr>
                <w:noProof/>
                <w:lang w:val="en-SG"/>
              </w:rPr>
              <w:t>f_EUTRA_NR_WaitForCoOrd_Trigger</w:t>
            </w:r>
          </w:p>
        </w:tc>
      </w:tr>
      <w:tr w:rsidR="00D520E7" w14:paraId="43139D7A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1F50" w14:textId="77777777" w:rsidR="00D520E7" w:rsidRDefault="00D520E7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1E07" w14:textId="71E3EF55" w:rsidR="00D520E7" w:rsidRDefault="003A1CED" w:rsidP="009A7FC1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D520E7">
              <w:rPr>
                <w:rFonts w:ascii="Arial" w:hAnsi="Arial" w:cs="Arial"/>
                <w:noProof/>
              </w:rPr>
              <w:t>.ttcn</w:t>
            </w:r>
          </w:p>
        </w:tc>
      </w:tr>
      <w:tr w:rsidR="00D520E7" w14:paraId="1966AA96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2E3B" w14:textId="77777777" w:rsidR="00D520E7" w:rsidRDefault="00D520E7" w:rsidP="009A7F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D112" w14:textId="77777777" w:rsidR="00D520E7" w:rsidRDefault="009A7FC1" w:rsidP="009A7FC1">
            <w:pPr>
              <w:pStyle w:val="af3"/>
              <w:numPr>
                <w:ilvl w:val="0"/>
                <w:numId w:val="27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>
              <w:rPr>
                <w:rFonts w:ascii="Arial" w:hAnsi="Arial"/>
                <w:highlight w:val="cyan"/>
                <w:lang w:eastAsia="zh-CN"/>
              </w:rPr>
              <w:t>.</w:t>
            </w:r>
          </w:p>
          <w:p w14:paraId="5D337043" w14:textId="7C139F47" w:rsidR="009A7FC1" w:rsidRPr="009A7FC1" w:rsidRDefault="009A7FC1" w:rsidP="009A7FC1">
            <w:pPr>
              <w:pStyle w:val="af3"/>
              <w:numPr>
                <w:ilvl w:val="0"/>
                <w:numId w:val="27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</w:tc>
      </w:tr>
    </w:tbl>
    <w:p w14:paraId="12AAF3B8" w14:textId="7777777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</w:p>
    <w:p w14:paraId="4354884D" w14:textId="77777777" w:rsidR="00D520E7" w:rsidRDefault="00D520E7" w:rsidP="00D520E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0E7" w14:paraId="614C0B6D" w14:textId="77777777" w:rsidTr="009A7FC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3E7A" w14:textId="77777777" w:rsidR="00F65DBA" w:rsidRPr="00F65DBA" w:rsidRDefault="00D520E7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F65DBA" w:rsidRPr="00F65DBA">
              <w:rPr>
                <w:rFonts w:ascii="Courier New" w:hAnsi="Courier New" w:cs="Courier New"/>
                <w:lang w:eastAsia="de-DE"/>
              </w:rPr>
              <w:t xml:space="preserve">  function f_TC_8_1_6_2_3_NR5GC_EUTRA() runs on EUTRA_Multi5GS_PTC</w:t>
            </w:r>
          </w:p>
          <w:p w14:paraId="0B708FD0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{ // Inter-RAT MDT / Radio Link Failure / Reporting at E-UTRA Inter-RAT handover</w:t>
            </w:r>
          </w:p>
          <w:p w14:paraId="7849DF99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513E3E6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f_EUTRA38_IRAT_</w:t>
            </w:r>
            <w:proofErr w:type="gramStart"/>
            <w:r w:rsidRPr="00F65DBA">
              <w:rPr>
                <w:rFonts w:ascii="Courier New" w:hAnsi="Courier New" w:cs="Courier New"/>
                <w:lang w:eastAsia="de-DE"/>
              </w:rPr>
              <w:t>Init(</w:t>
            </w:r>
            <w:proofErr w:type="gramEnd"/>
            <w:r w:rsidRPr="00F65DBA">
              <w:rPr>
                <w:rFonts w:ascii="Courier New" w:hAnsi="Courier New" w:cs="Courier New"/>
                <w:lang w:eastAsia="de-DE"/>
              </w:rPr>
              <w:t>c31); //System information combination 31 as defined in TS 36.508 [7] clause 4.4.3.1 is used in the E-UTRA cell.</w:t>
            </w:r>
          </w:p>
          <w:p w14:paraId="271AB703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//initiate the power level</w:t>
            </w:r>
          </w:p>
          <w:p w14:paraId="46EBBA5E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f_EUTRA_CellInfo_InitMaxReferencePower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( eutra_Cell1, -73);</w:t>
            </w:r>
          </w:p>
          <w:p w14:paraId="5C597E8A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70585E87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f_EUTRA_CellConfig_Def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(eutra_Cell1);</w:t>
            </w:r>
          </w:p>
          <w:p w14:paraId="092F5E8D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94B0449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f_EUTRA38_NR5GC_PreambleAndSwitchOff (eutra_Cell1);</w:t>
            </w:r>
          </w:p>
          <w:p w14:paraId="4DF06625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f_EUTRA38_SetCellPower(eutra_Cell1, -73,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tsc_NonSuitableOffCellRS_EPRE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);// @sic R5-216499 R5-220052 sic@</w:t>
            </w:r>
          </w:p>
          <w:p w14:paraId="1A8B7C93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436D2CA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f_EUTRA_TestBody_Set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(true);</w:t>
            </w:r>
          </w:p>
          <w:p w14:paraId="764182D8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fl_TC_8_1_6_2_3_NR5GC_EUTRA_TestBody ();</w:t>
            </w:r>
          </w:p>
          <w:p w14:paraId="4A459539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f_EUTRA_TestBody_Set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(false);</w:t>
            </w:r>
          </w:p>
          <w:p w14:paraId="6A7A962E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E040D1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// UE now on NR</w:t>
            </w:r>
          </w:p>
          <w:p w14:paraId="65239785" w14:textId="77777777" w:rsidR="00F65DBA" w:rsidRPr="00F65DBA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65DBA">
              <w:rPr>
                <w:rFonts w:ascii="Courier New" w:hAnsi="Courier New" w:cs="Courier New"/>
                <w:lang w:eastAsia="de-DE"/>
              </w:rPr>
              <w:t>f_EUTRA_ReleaseAllCells</w:t>
            </w:r>
            <w:proofErr w:type="spellEnd"/>
            <w:r w:rsidRPr="00F65DBA">
              <w:rPr>
                <w:rFonts w:ascii="Courier New" w:hAnsi="Courier New" w:cs="Courier New"/>
                <w:lang w:eastAsia="de-DE"/>
              </w:rPr>
              <w:t>();</w:t>
            </w:r>
          </w:p>
          <w:p w14:paraId="54732B2C" w14:textId="2178C46D" w:rsidR="00D520E7" w:rsidRPr="00CA4CF2" w:rsidRDefault="00F65DBA" w:rsidP="00F65D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F65DB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D5F49A3" w14:textId="77777777" w:rsidR="00D520E7" w:rsidRDefault="00D520E7" w:rsidP="00D520E7">
      <w:pPr>
        <w:spacing w:after="0"/>
        <w:rPr>
          <w:rFonts w:ascii="Arial" w:hAnsi="Arial"/>
          <w:b/>
        </w:rPr>
      </w:pPr>
    </w:p>
    <w:p w14:paraId="0B98C16B" w14:textId="77777777" w:rsidR="00D520E7" w:rsidRDefault="00D520E7" w:rsidP="00D520E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0E7" w14:paraId="159D5F15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84B7" w14:textId="43BBDE02" w:rsidR="009C0E7E" w:rsidRDefault="00D520E7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9C0E7E" w:rsidRPr="009C0E7E">
              <w:rPr>
                <w:rFonts w:ascii="Courier New" w:hAnsi="Courier New" w:cs="Courier New"/>
                <w:highlight w:val="yellow"/>
              </w:rPr>
              <w:t xml:space="preserve">import from </w:t>
            </w:r>
            <w:proofErr w:type="spellStart"/>
            <w:r w:rsidR="009C0E7E" w:rsidRPr="009C0E7E">
              <w:rPr>
                <w:rFonts w:ascii="Courier New" w:hAnsi="Courier New" w:cs="Courier New"/>
                <w:highlight w:val="yellow"/>
              </w:rPr>
              <w:t>EUTRA_CellInfoInit</w:t>
            </w:r>
            <w:proofErr w:type="spellEnd"/>
            <w:r w:rsidR="009C0E7E" w:rsidRPr="009C0E7E">
              <w:rPr>
                <w:rFonts w:ascii="Courier New" w:hAnsi="Courier New" w:cs="Courier New"/>
                <w:highlight w:val="yellow"/>
              </w:rPr>
              <w:t xml:space="preserve"> all;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</w:rPr>
              <w:t xml:space="preserve">  </w:t>
            </w:r>
          </w:p>
          <w:p w14:paraId="148937B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function f_TC_8_1_6_2_3_NR5GC_EUTRA() runs on EUTRA_Multi5GS_PTC</w:t>
            </w:r>
          </w:p>
          <w:p w14:paraId="6F2C210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{ // Inter-RAT MDT / Radio Link Failure / Reporting at E-UTRA Inter-RAT handover</w:t>
            </w:r>
          </w:p>
          <w:p w14:paraId="0AFCF64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</w:p>
          <w:p w14:paraId="25817DC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f_EUTRA38_IRAT_</w:t>
            </w:r>
            <w:proofErr w:type="gramStart"/>
            <w:r w:rsidRPr="0052356B">
              <w:rPr>
                <w:rFonts w:ascii="Courier New" w:hAnsi="Courier New" w:cs="Courier New"/>
              </w:rPr>
              <w:t>Init(</w:t>
            </w:r>
            <w:proofErr w:type="gramEnd"/>
            <w:r w:rsidRPr="0052356B">
              <w:rPr>
                <w:rFonts w:ascii="Courier New" w:hAnsi="Courier New" w:cs="Courier New"/>
              </w:rPr>
              <w:t>c31); //System information combination 31 as defined in TS 36.508 [7] clause 4.4.3.1 is used in the E-UTRA cell.</w:t>
            </w:r>
          </w:p>
          <w:p w14:paraId="73C30FA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//initiate the power level</w:t>
            </w:r>
          </w:p>
          <w:p w14:paraId="1D3CB4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</w:rPr>
              <w:t>f_EUTRA_CellInfo_InitMaxReferencePower</w:t>
            </w:r>
            <w:proofErr w:type="spellEnd"/>
            <w:r w:rsidRPr="0052356B">
              <w:rPr>
                <w:rFonts w:ascii="Courier New" w:hAnsi="Courier New" w:cs="Courier New"/>
              </w:rPr>
              <w:t>( eutra_Cell1, -73);</w:t>
            </w:r>
          </w:p>
          <w:p w14:paraId="3CE40CA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13C5365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</w:rPr>
              <w:t>f_EUTRA_CellConfig_Def</w:t>
            </w:r>
            <w:proofErr w:type="spellEnd"/>
            <w:r w:rsidRPr="0052356B">
              <w:rPr>
                <w:rFonts w:ascii="Courier New" w:hAnsi="Courier New" w:cs="Courier New"/>
              </w:rPr>
              <w:t>(eutra_Cell1);</w:t>
            </w:r>
          </w:p>
          <w:p w14:paraId="29BAB98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  <w:highlight w:val="yellow"/>
              </w:rPr>
              <w:t xml:space="preserve">    //f_EUTRA38_NR5GC_PreambleAndSwitchOff (eutra_Cell1);</w:t>
            </w:r>
          </w:p>
          <w:p w14:paraId="7B6BC4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70645AB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</w:rPr>
              <w:t>f_EUTRA_NR_WaitForCoOrd_Trigger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</w:rPr>
              <w:t>(NR);</w:t>
            </w:r>
          </w:p>
          <w:p w14:paraId="54F8F7B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f_EUTRA38_SetCellPower(eutra_Cell1, -73, </w:t>
            </w:r>
            <w:proofErr w:type="spellStart"/>
            <w:r w:rsidRPr="0052356B">
              <w:rPr>
                <w:rFonts w:ascii="Courier New" w:hAnsi="Courier New" w:cs="Courier New"/>
              </w:rPr>
              <w:t>tsc_NonSuitableOffCellRS_EPRE</w:t>
            </w:r>
            <w:proofErr w:type="spellEnd"/>
            <w:r w:rsidRPr="0052356B">
              <w:rPr>
                <w:rFonts w:ascii="Courier New" w:hAnsi="Courier New" w:cs="Courier New"/>
              </w:rPr>
              <w:t>);// @sic R5-216499 R5-220052 sic@</w:t>
            </w:r>
          </w:p>
          <w:p w14:paraId="6E44349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</w:p>
          <w:p w14:paraId="49A1A0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</w:rPr>
              <w:t>f_EUTRA_TestBody_Set</w:t>
            </w:r>
            <w:proofErr w:type="spellEnd"/>
            <w:r w:rsidRPr="0052356B">
              <w:rPr>
                <w:rFonts w:ascii="Courier New" w:hAnsi="Courier New" w:cs="Courier New"/>
              </w:rPr>
              <w:t>(true);</w:t>
            </w:r>
          </w:p>
          <w:p w14:paraId="58840D9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fl_TC_8_1_6_2_3_NR5GC_EUTRA_TestBody ();</w:t>
            </w:r>
          </w:p>
          <w:p w14:paraId="5D0B5CA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</w:rPr>
              <w:t>f_EUTRA_TestBody_Set</w:t>
            </w:r>
            <w:proofErr w:type="spellEnd"/>
            <w:r w:rsidRPr="0052356B">
              <w:rPr>
                <w:rFonts w:ascii="Courier New" w:hAnsi="Courier New" w:cs="Courier New"/>
              </w:rPr>
              <w:t>(false);</w:t>
            </w:r>
          </w:p>
          <w:p w14:paraId="17EDA4D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2D8CA5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// UE now on NR</w:t>
            </w:r>
          </w:p>
          <w:p w14:paraId="21D6E1A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52356B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</w:rPr>
              <w:t>f_EUTRA_ReleaseAllCells</w:t>
            </w:r>
            <w:proofErr w:type="spellEnd"/>
            <w:r w:rsidRPr="0052356B">
              <w:rPr>
                <w:rFonts w:ascii="Courier New" w:hAnsi="Courier New" w:cs="Courier New"/>
              </w:rPr>
              <w:t>();</w:t>
            </w:r>
          </w:p>
          <w:p w14:paraId="41091CA9" w14:textId="4B9B2459" w:rsidR="00D520E7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2356B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C151DDD" w14:textId="308B166A" w:rsidR="00942C1A" w:rsidRDefault="00942C1A" w:rsidP="00942C1A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07322948"/>
      <w:r>
        <w:rPr>
          <w:b/>
          <w:lang w:val="pt-BR"/>
        </w:rPr>
        <w:t>Change 3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42C1A" w14:paraId="241878CF" w14:textId="77777777" w:rsidTr="009A7F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99ED" w14:textId="77777777" w:rsidR="00942C1A" w:rsidRPr="003C0071" w:rsidRDefault="00942C1A" w:rsidP="009A7FC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F7D" w14:textId="064426A2" w:rsidR="00942C1A" w:rsidRPr="000077FF" w:rsidRDefault="00942C1A" w:rsidP="009A7FC1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3A1CED" w:rsidRPr="003A1CED">
              <w:rPr>
                <w:rFonts w:ascii="Courier New" w:hAnsi="Courier New" w:cs="Courier New"/>
                <w:lang w:eastAsia="de-DE"/>
              </w:rPr>
              <w:t>fl_TC_8_1_6_2_4_NR5GC_EUTRA_TestBody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942C1A" w14:paraId="61BA81A9" w14:textId="77777777" w:rsidTr="009A7F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7457" w14:textId="77777777" w:rsidR="00942C1A" w:rsidRDefault="00942C1A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8B14" w14:textId="77777777" w:rsidR="00942C1A" w:rsidRDefault="00935F09" w:rsidP="00F878D4">
            <w:pPr>
              <w:pStyle w:val="af3"/>
              <w:numPr>
                <w:ilvl w:val="0"/>
                <w:numId w:val="20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System Co-ordination required to </w:t>
            </w:r>
            <w:r w:rsidR="00F50F00">
              <w:rPr>
                <w:rFonts w:ascii="Arial" w:hAnsi="Arial"/>
                <w:noProof/>
                <w:lang w:val="en-SG"/>
              </w:rPr>
              <w:t xml:space="preserve">send EUTRA cell information </w:t>
            </w:r>
            <w:r w:rsidR="00F878D4">
              <w:rPr>
                <w:rFonts w:ascii="Arial" w:hAnsi="Arial"/>
                <w:noProof/>
                <w:lang w:val="en-SG"/>
              </w:rPr>
              <w:t xml:space="preserve">like physcellID and frequency information </w:t>
            </w:r>
            <w:r w:rsidR="00F50F00">
              <w:rPr>
                <w:rFonts w:ascii="Arial" w:hAnsi="Arial"/>
                <w:noProof/>
                <w:lang w:val="en-SG"/>
              </w:rPr>
              <w:t>to NR test body.</w:t>
            </w:r>
            <w:r>
              <w:rPr>
                <w:rFonts w:ascii="Arial" w:hAnsi="Arial"/>
                <w:noProof/>
                <w:lang w:val="en-SG"/>
              </w:rPr>
              <w:t xml:space="preserve"> </w:t>
            </w:r>
          </w:p>
          <w:p w14:paraId="6C7F10F5" w14:textId="142A9952" w:rsidR="00300CD3" w:rsidRPr="000077FF" w:rsidRDefault="006F64FD" w:rsidP="00F878D4">
            <w:pPr>
              <w:pStyle w:val="af3"/>
              <w:numPr>
                <w:ilvl w:val="0"/>
                <w:numId w:val="20"/>
              </w:numPr>
              <w:rPr>
                <w:rFonts w:ascii="Arial" w:hAnsi="Arial"/>
                <w:noProof/>
                <w:lang w:val="en-SG"/>
              </w:rPr>
            </w:pPr>
            <w:r w:rsidRPr="006F64FD">
              <w:rPr>
                <w:rFonts w:ascii="Arial" w:hAnsi="Arial"/>
                <w:noProof/>
                <w:lang w:val="en-SG"/>
              </w:rPr>
              <w:t>TAU process along with security activation</w:t>
            </w:r>
            <w:r>
              <w:rPr>
                <w:rFonts w:ascii="Arial" w:hAnsi="Arial"/>
                <w:noProof/>
                <w:lang w:val="en-SG"/>
              </w:rPr>
              <w:t xml:space="preserve"> required</w:t>
            </w:r>
            <w:r w:rsidR="00E23D90">
              <w:rPr>
                <w:rFonts w:ascii="Arial" w:hAnsi="Arial"/>
                <w:noProof/>
                <w:lang w:val="en-SG"/>
              </w:rPr>
              <w:t xml:space="preserve"> also need to </w:t>
            </w:r>
            <w:r w:rsidR="00E23D90" w:rsidRPr="00E23D90">
              <w:rPr>
                <w:rFonts w:ascii="Arial" w:hAnsi="Arial"/>
                <w:noProof/>
                <w:lang w:val="en-SG"/>
              </w:rPr>
              <w:t>Establishment of default and dedicated bearers</w:t>
            </w:r>
            <w:r w:rsidR="00E23D90">
              <w:rPr>
                <w:rFonts w:ascii="Arial" w:hAnsi="Arial"/>
                <w:noProof/>
                <w:lang w:val="en-SG"/>
              </w:rPr>
              <w:t>.</w:t>
            </w:r>
          </w:p>
        </w:tc>
      </w:tr>
      <w:tr w:rsidR="00942C1A" w14:paraId="5F598285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1792" w14:textId="77777777" w:rsidR="00942C1A" w:rsidRDefault="00942C1A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9860" w14:textId="77777777" w:rsidR="00B253C5" w:rsidRDefault="00B253C5" w:rsidP="00B253C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7C5DE9">
              <w:rPr>
                <w:noProof/>
                <w:lang w:val="en-SG"/>
              </w:rPr>
              <w:t>f_EUTRA_NR_SendSysinfoCoOrd</w:t>
            </w:r>
            <w:r>
              <w:rPr>
                <w:noProof/>
                <w:lang w:val="en-SG"/>
              </w:rPr>
              <w:t xml:space="preserve"> </w:t>
            </w:r>
          </w:p>
          <w:p w14:paraId="504E1A73" w14:textId="530BE911" w:rsidR="00942C1A" w:rsidRDefault="00B253C5" w:rsidP="00B253C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641BD8">
              <w:rPr>
                <w:noProof/>
                <w:lang w:val="en-SG"/>
              </w:rPr>
              <w:t>fl_TAU_N1ToS1</w:t>
            </w:r>
            <w:r>
              <w:rPr>
                <w:noProof/>
                <w:lang w:val="en-SG"/>
              </w:rPr>
              <w:t xml:space="preserve"> and commented out f</w:t>
            </w:r>
            <w:r w:rsidRPr="00641BD8">
              <w:rPr>
                <w:noProof/>
                <w:lang w:val="en-SG"/>
              </w:rPr>
              <w:t>_EUTRA38_TrackingAreaUpdateFromN1</w:t>
            </w:r>
          </w:p>
        </w:tc>
      </w:tr>
      <w:tr w:rsidR="00942C1A" w14:paraId="73D503E5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12DE" w14:textId="77777777" w:rsidR="00942C1A" w:rsidRDefault="00942C1A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D5D" w14:textId="351DB3C0" w:rsidR="00942C1A" w:rsidRDefault="003A1CED" w:rsidP="009A7FC1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942C1A">
              <w:rPr>
                <w:rFonts w:ascii="Arial" w:hAnsi="Arial" w:cs="Arial"/>
                <w:noProof/>
              </w:rPr>
              <w:t>.ttcn</w:t>
            </w:r>
          </w:p>
        </w:tc>
      </w:tr>
      <w:tr w:rsidR="00942C1A" w14:paraId="65577C0A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399" w14:textId="77777777" w:rsidR="00942C1A" w:rsidRDefault="00942C1A" w:rsidP="009A7F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8996" w14:textId="410CA51A" w:rsidR="00942C1A" w:rsidRDefault="009A7FC1" w:rsidP="009A7FC1">
            <w:pPr>
              <w:rPr>
                <w:rFonts w:ascii="Arial" w:hAnsi="Arial"/>
                <w:highlight w:val="cyan"/>
              </w:rPr>
            </w:pPr>
            <w:r w:rsidRPr="009A7FC1">
              <w:rPr>
                <w:rFonts w:ascii="Arial" w:hAnsi="Arial"/>
                <w:highlight w:val="cyan"/>
              </w:rPr>
              <w:t>The changes are</w:t>
            </w:r>
            <w:r>
              <w:rPr>
                <w:rFonts w:ascii="Arial" w:hAnsi="Arial"/>
                <w:highlight w:val="cyan"/>
              </w:rPr>
              <w:t xml:space="preserve"> made</w:t>
            </w:r>
            <w:r w:rsidRPr="009A7FC1">
              <w:rPr>
                <w:rFonts w:ascii="Arial" w:hAnsi="Arial"/>
                <w:highlight w:val="cyan"/>
              </w:rPr>
              <w:t xml:space="preserve"> in function fl_TC_8_1_6_2_3_NR5GC_EUTRA_</w:t>
            </w:r>
            <w:proofErr w:type="gramStart"/>
            <w:r w:rsidRPr="009A7FC1">
              <w:rPr>
                <w:rFonts w:ascii="Arial" w:hAnsi="Arial"/>
                <w:highlight w:val="cyan"/>
              </w:rPr>
              <w:t>TestBody(</w:t>
            </w:r>
            <w:proofErr w:type="gramEnd"/>
            <w:r w:rsidRPr="009A7FC1">
              <w:rPr>
                <w:rFonts w:ascii="Arial" w:hAnsi="Arial"/>
                <w:highlight w:val="cyan"/>
              </w:rPr>
              <w:t>)</w:t>
            </w:r>
            <w:r>
              <w:rPr>
                <w:rFonts w:ascii="Arial" w:hAnsi="Arial"/>
                <w:highlight w:val="cyan"/>
              </w:rPr>
              <w:t>.</w:t>
            </w:r>
          </w:p>
          <w:p w14:paraId="5AD464D5" w14:textId="70742DAB" w:rsidR="004C5F61" w:rsidRDefault="004C5F61" w:rsidP="005D3860">
            <w:pPr>
              <w:pStyle w:val="af3"/>
              <w:numPr>
                <w:ilvl w:val="0"/>
                <w:numId w:val="29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</w:rPr>
              <w:t xml:space="preserve">Accepted in principle, but used </w:t>
            </w:r>
            <w:r w:rsidRPr="00974ABB">
              <w:rPr>
                <w:rFonts w:ascii="Arial" w:hAnsi="Arial"/>
                <w:highlight w:val="cyan"/>
              </w:rPr>
              <w:t xml:space="preserve">existing parameter </w:t>
            </w:r>
            <w:proofErr w:type="spellStart"/>
            <w:r w:rsidRPr="00974ABB">
              <w:rPr>
                <w:rFonts w:ascii="Arial" w:hAnsi="Arial"/>
                <w:highlight w:val="cyan"/>
              </w:rPr>
              <w:t>CellId</w:t>
            </w:r>
            <w:proofErr w:type="spellEnd"/>
            <w:r>
              <w:rPr>
                <w:rFonts w:ascii="Arial" w:hAnsi="Arial" w:hint="eastAsia"/>
                <w:highlight w:val="cyan"/>
                <w:lang w:eastAsia="zh-CN"/>
              </w:rPr>
              <w:t>.</w:t>
            </w:r>
          </w:p>
          <w:p w14:paraId="7310C4B6" w14:textId="212D3000" w:rsidR="005D3860" w:rsidRPr="005D3860" w:rsidRDefault="005D3860" w:rsidP="005D3860">
            <w:pPr>
              <w:pStyle w:val="af3"/>
              <w:numPr>
                <w:ilvl w:val="0"/>
                <w:numId w:val="29"/>
              </w:numPr>
              <w:rPr>
                <w:rFonts w:ascii="Arial" w:hAnsi="Arial"/>
                <w:highlight w:val="cyan"/>
                <w:lang w:eastAsia="zh-CN"/>
              </w:rPr>
            </w:pPr>
            <w:r w:rsidRPr="005D3860">
              <w:rPr>
                <w:rFonts w:ascii="Arial" w:hAnsi="Arial"/>
                <w:highlight w:val="cyan"/>
                <w:lang w:eastAsia="zh-CN"/>
              </w:rPr>
              <w:t>Accepted conditional to prose CR agreement at RAN5#</w:t>
            </w:r>
            <w:r>
              <w:rPr>
                <w:rFonts w:ascii="Arial" w:hAnsi="Arial"/>
                <w:highlight w:val="cyan"/>
                <w:lang w:eastAsia="zh-CN"/>
              </w:rPr>
              <w:t>96e</w:t>
            </w:r>
            <w:r w:rsidRPr="005D3860">
              <w:rPr>
                <w:rFonts w:ascii="Arial" w:hAnsi="Arial" w:hint="eastAsia"/>
                <w:highlight w:val="cyan"/>
                <w:lang w:eastAsia="zh-CN"/>
              </w:rPr>
              <w:t>.</w:t>
            </w:r>
          </w:p>
        </w:tc>
      </w:tr>
    </w:tbl>
    <w:p w14:paraId="683E8AA2" w14:textId="77777777" w:rsidR="00942C1A" w:rsidRDefault="00942C1A" w:rsidP="00942C1A">
      <w:pPr>
        <w:spacing w:after="0"/>
        <w:rPr>
          <w:rFonts w:ascii="Arial" w:hAnsi="Arial"/>
          <w:b/>
          <w:sz w:val="32"/>
          <w:lang w:val="pt-BR"/>
        </w:rPr>
      </w:pPr>
    </w:p>
    <w:p w14:paraId="4259647C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86E8DD3" w14:textId="77777777" w:rsidTr="009A7FC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0C25" w14:textId="77777777" w:rsidR="0052356B" w:rsidRPr="0052356B" w:rsidRDefault="00942C1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fl_TC_8_1_6_2_3_NR5GC_EUTRA_TestBody() runs on EUTRA_Multi5GS_PTC</w:t>
            </w:r>
          </w:p>
          <w:p w14:paraId="21FAA30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74C6D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A015A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EUTRA_SecurityParams_Type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f_EUTRA_Security_Get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();</w:t>
            </w:r>
          </w:p>
          <w:p w14:paraId="60FCB01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// Send EUTRA frequency to NR</w:t>
            </w:r>
          </w:p>
          <w:p w14:paraId="58FC316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f_EUTRA_NR_SendSysinfoCoOrd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(NR, f_EUTRA38_IRAT_ListOfFrequencies({eutra_Cell1}));</w:t>
            </w:r>
          </w:p>
          <w:p w14:paraId="5E002E7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0329E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C6A5B6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f_EUTRA38_TrackingAreaUpdateFromN1 (eutra_Cell1,tsc_RRC_TI_Def,-,-,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noRrcConnectionRelease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);// @sic R5-223273 sic@</w:t>
            </w:r>
          </w:p>
          <w:p w14:paraId="57406C6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f_EUTRA38_SetCellPower(eutra_Cell1, -85,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tsc_NonSuitableOffCellRS_EPRE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);// @sic R5-216499 R5-220052 sic@</w:t>
            </w:r>
          </w:p>
          <w:p w14:paraId="5D8AC4C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(NR,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("Power Level"));</w:t>
            </w:r>
          </w:p>
          <w:p w14:paraId="2FAB72E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7"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5F6346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 source MME shall increase its locally kept NCC value by one and compute a fresh NH using A.4</w:t>
            </w:r>
          </w:p>
          <w:p w14:paraId="7E978CF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f_EUTRA_NB_Authentication_S12(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v_SecurityParams.KDF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170864A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v_SecurityParams.KASME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3809609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5ACC1EA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33.501 cl. 8.4.2 point 3: the target AMF shall also set the NCC to zero</w:t>
            </w:r>
          </w:p>
          <w:p w14:paraId="63BFFE2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v_SecurityParams.NCC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2; // @sic R5-212374 sic@</w:t>
            </w:r>
          </w:p>
          <w:p w14:paraId="5785D4B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f_EUTRA_Security_Set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443E535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Send latest parameters to NR</w:t>
            </w:r>
          </w:p>
          <w:p w14:paraId="260EEDF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f_EUTRA38_Send_AuthParametersToNR();</w:t>
            </w:r>
          </w:p>
          <w:p w14:paraId="25CB142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AD0578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f_EUTRA38_SendPduSessionInfoListToNR();</w:t>
            </w:r>
          </w:p>
          <w:p w14:paraId="25BAEDE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4657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Wait for NR to send back encoded RRC Reconfiguration message</w:t>
            </w:r>
          </w:p>
          <w:p w14:paraId="18A1DCA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f_EUTRA_NR_WaitForCoOrd_Data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(NR, "HO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");</w:t>
            </w:r>
          </w:p>
          <w:p w14:paraId="149B0CC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B46B9F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 cas_SRB1_RrcPdu_REQ( eutra_Cell1,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cs_MobilityFromEutraCommand_Handover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0357FF2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false,</w:t>
            </w:r>
          </w:p>
          <w:p w14:paraId="61E3981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nr,</w:t>
            </w:r>
          </w:p>
          <w:p w14:paraId="734F656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47F2FF1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omit)));</w:t>
            </w:r>
          </w:p>
          <w:p w14:paraId="5030A5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UE now moved to NR</w:t>
            </w:r>
          </w:p>
          <w:p w14:paraId="7548A21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(NR, "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");</w:t>
            </w:r>
          </w:p>
          <w:p w14:paraId="2904639F" w14:textId="7E7F40B7" w:rsidR="00942C1A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443A0EF" w14:textId="77777777" w:rsidR="00942C1A" w:rsidRDefault="00942C1A" w:rsidP="00942C1A">
      <w:pPr>
        <w:spacing w:after="0"/>
        <w:rPr>
          <w:rFonts w:ascii="Arial" w:hAnsi="Arial"/>
          <w:b/>
        </w:rPr>
      </w:pPr>
    </w:p>
    <w:p w14:paraId="2181BD07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B5DDB29" w14:textId="77777777" w:rsidTr="00C6735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62F9" w14:textId="77777777" w:rsidR="0052356B" w:rsidRPr="0052356B" w:rsidRDefault="00942C1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fl_TC_8_1_6_2_3_NR5GC_EUTRA_TestBody() runs on EUTRA_Multi5GS_PTC</w:t>
            </w:r>
          </w:p>
          <w:p w14:paraId="17BADC3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69E602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4DC7B6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EUTRA_SecurityParams_Type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f_EUTRA_Security_Get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();</w:t>
            </w:r>
          </w:p>
          <w:p w14:paraId="097735B4" w14:textId="77777777" w:rsidR="0052356B" w:rsidRPr="00F878D4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var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EUTRA_NR_CoOrd_SysInfo_Type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v_CoOrd_SysInfo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3D53E39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var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NasCount_Type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v_NasCountUL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564F6109" w14:textId="6AED162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E4A8B2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Send EUTRA frequency to NR</w:t>
            </w:r>
          </w:p>
          <w:p w14:paraId="4CC9652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f_EUTRA_NR_SendSysinfoCoOrd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(NR, f_EUTRA38_IRAT_ListOfFrequencies({eutra_Cell1}));</w:t>
            </w:r>
          </w:p>
          <w:p w14:paraId="653A916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E86559" w14:textId="77777777" w:rsidR="0052356B" w:rsidRPr="007D1404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v_CoOrd_SysInfo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:= cs_EUTRA_NR_CoOrdSysInfo_Eutra({f_EUTRA_CoOrdSysInfo(eutra_Cell1)}); //this one returns only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dlarfcn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and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bw</w:t>
            </w:r>
            <w:proofErr w:type="spellEnd"/>
          </w:p>
          <w:p w14:paraId="7884CDC3" w14:textId="77777777" w:rsidR="0052356B" w:rsidRPr="007D1404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v_CoOrd_SysInfo.Eutra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[0].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PhysCellId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f_EUTRA_CellInfo_GetPhyCellId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(eutra_Cell1);   //adds the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phycellID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to the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coorData</w:t>
            </w:r>
            <w:proofErr w:type="spellEnd"/>
          </w:p>
          <w:p w14:paraId="19D6A82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f_EUTRA_NR_SendSysinfoCoOrd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 xml:space="preserve">(NR, </w:t>
            </w:r>
            <w:proofErr w:type="spellStart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v_CoOrd_SysInfo</w:t>
            </w:r>
            <w:proofErr w:type="spellEnd"/>
            <w:r w:rsidRPr="007D1404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5AFDB2D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C1BCD0" w14:textId="71D26F7A" w:rsid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10B875E" w14:textId="77777777" w:rsidR="00F878D4" w:rsidRPr="0052356B" w:rsidRDefault="00F878D4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FDCF27" w14:textId="458E26E9" w:rsidR="0052356B" w:rsidRPr="00F878D4" w:rsidRDefault="0052356B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F878D4" w:rsidRPr="00F878D4">
              <w:rPr>
                <w:rFonts w:ascii="Courier New" w:hAnsi="Courier New" w:cs="Courier New"/>
                <w:highlight w:val="yellow"/>
                <w:lang w:eastAsia="de-DE"/>
              </w:rPr>
              <w:t>//</w:t>
            </w:r>
            <w:proofErr w:type="spellStart"/>
            <w:r w:rsidR="00F878D4" w:rsidRPr="00F878D4">
              <w:rPr>
                <w:rFonts w:ascii="Courier New" w:hAnsi="Courier New" w:cs="Courier New"/>
                <w:highlight w:val="yellow"/>
                <w:lang w:eastAsia="de-DE"/>
              </w:rPr>
              <w:t>v_NasCountUL</w:t>
            </w:r>
            <w:proofErr w:type="spellEnd"/>
            <w:r w:rsidR="00F878D4"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:= f_EUTRA38_TrackingAreaUpdateFromN1 (eutra_Cell1,tsc_RRC_TI_Def, omit, -, </w:t>
            </w:r>
            <w:proofErr w:type="spellStart"/>
            <w:r w:rsidR="00F878D4" w:rsidRPr="00F878D4">
              <w:rPr>
                <w:rFonts w:ascii="Courier New" w:hAnsi="Courier New" w:cs="Courier New"/>
                <w:highlight w:val="yellow"/>
                <w:lang w:eastAsia="de-DE"/>
              </w:rPr>
              <w:t>noRrcConnectionRelease</w:t>
            </w:r>
            <w:proofErr w:type="spellEnd"/>
            <w:r w:rsidR="00F878D4" w:rsidRPr="00F878D4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4C00E10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 xml:space="preserve">    fl_TAU_N1ToS1(eutra_Cell1, </w:t>
            </w:r>
            <w:proofErr w:type="spellStart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tsc_RRC_TI_Def</w:t>
            </w:r>
            <w:proofErr w:type="spellEnd"/>
            <w:r w:rsidRPr="00F878D4">
              <w:rPr>
                <w:rFonts w:ascii="Courier New" w:hAnsi="Courier New" w:cs="Courier New"/>
                <w:highlight w:val="yellow"/>
                <w:lang w:eastAsia="de-DE"/>
              </w:rPr>
              <w:t>, "Step5", "Step6", omit);</w:t>
            </w:r>
          </w:p>
          <w:p w14:paraId="58C5F64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f_EUTRA_Security_Get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();</w:t>
            </w:r>
          </w:p>
          <w:p w14:paraId="3D84E93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EF4A9E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267C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E8D95D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f_EUTRA38_SetCellPower(eutra_Cell1, -85,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tsc_NonSuitableOffCellRS_EPRE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);// @sic R5-216499 R5-220052 sic@</w:t>
            </w:r>
          </w:p>
          <w:p w14:paraId="68B93D5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f_EUTRA_NR_SendCoOrd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(NR,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cms_EUTRA_NR_Trigger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("Power Level"));</w:t>
            </w:r>
          </w:p>
          <w:p w14:paraId="2572A78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7"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A91514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 source MME shall increase its locally kept NCC value by one and compute a fresh NH using A.4</w:t>
            </w:r>
          </w:p>
          <w:p w14:paraId="73E851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f_EUTRA_NB_Authentication_S12(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v_SecurityParams.KDF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329188B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v_SecurityParams.KASME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14361FC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7B6F076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33.501 cl. 8.4.2 point 3: the target AMF shall also set the NCC to zero</w:t>
            </w:r>
          </w:p>
          <w:p w14:paraId="6D7D393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v_SecurityParams.NCC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2; // @sic R5-212374 sic@</w:t>
            </w:r>
          </w:p>
          <w:p w14:paraId="7808D1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f_EUTRA_Security_Set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055E5DC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Send latest parameters to NR</w:t>
            </w:r>
          </w:p>
          <w:p w14:paraId="103FC0B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f_EUTRA38_Send_AuthParametersToNR();</w:t>
            </w:r>
          </w:p>
          <w:p w14:paraId="78D0A2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6F495D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f_EUTRA38_SendPduSessionInfoListToNR();</w:t>
            </w:r>
          </w:p>
          <w:p w14:paraId="2025AD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06DACD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Wait for NR to send back encoded RRC Reconfiguration message</w:t>
            </w:r>
          </w:p>
          <w:p w14:paraId="6A8D508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f_EUTRA_NR_WaitForCoOrd_Data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(NR, "HO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");</w:t>
            </w:r>
          </w:p>
          <w:p w14:paraId="4A575EB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D9DFF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 cas_SRB1_RrcPdu_REQ( eutra_Cell1,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cs_MobilityFromEutraCommand_Handover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0570AFE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false,</w:t>
            </w:r>
          </w:p>
          <w:p w14:paraId="4F19608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nr,</w:t>
            </w:r>
          </w:p>
          <w:p w14:paraId="1B99D21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v_NR_HOCmd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771CD6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omit)));</w:t>
            </w:r>
          </w:p>
          <w:p w14:paraId="284AB98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UE now moved to NR</w:t>
            </w:r>
          </w:p>
          <w:p w14:paraId="55BD6A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(NR, "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Postamble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");</w:t>
            </w:r>
          </w:p>
          <w:p w14:paraId="3CB94A22" w14:textId="5EB1825A" w:rsidR="00942C1A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1B4999A" w14:textId="77777777" w:rsidR="00C67359" w:rsidRPr="00585ABA" w:rsidRDefault="00C67359" w:rsidP="00C67359">
      <w:pPr>
        <w:pStyle w:val="4"/>
        <w:rPr>
          <w:b/>
          <w:bCs/>
          <w:lang w:val="pt-BR"/>
        </w:rPr>
      </w:pPr>
      <w:bookmarkStart w:id="17" w:name="_Toc107322949"/>
      <w:r w:rsidRPr="00585ABA">
        <w:rPr>
          <w:b/>
          <w:bCs/>
          <w:highlight w:val="cyan"/>
          <w:lang w:val="pt-BR"/>
        </w:rPr>
        <w:lastRenderedPageBreak/>
        <w:t>MCC160 Implementation</w:t>
      </w:r>
    </w:p>
    <w:p w14:paraId="32EBC13B" w14:textId="77777777" w:rsid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function fl_TC_8_1_6_2_3_NR5GC_EUTRA_TestBody() runs on EUTRA_Multi5GS_PTC</w:t>
      </w:r>
    </w:p>
    <w:p w14:paraId="3EEBD09B" w14:textId="77777777" w:rsid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</w:pPr>
      <w:r>
        <w:t>{</w:t>
      </w:r>
    </w:p>
    <w:p w14:paraId="77AEA8CA" w14:textId="77777777" w:rsid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</w:pPr>
      <w:r>
        <w:t xml:space="preserve">    var octetstring v_NR_HOCmd;</w:t>
      </w:r>
    </w:p>
    <w:p w14:paraId="028E4F76" w14:textId="77777777" w:rsid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</w:pPr>
      <w:r>
        <w:t xml:space="preserve">    var EUTRA_SecurityParams_Type v_SecurityParams := f_EUTRA_Security_Get();</w:t>
      </w:r>
    </w:p>
    <w:p w14:paraId="329237FA" w14:textId="77777777" w:rsidR="00C67359" w:rsidRP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  <w:rPr>
          <w:highlight w:val="cyan"/>
        </w:rPr>
      </w:pPr>
      <w:r>
        <w:t xml:space="preserve">    </w:t>
      </w:r>
      <w:r w:rsidRPr="00C67359">
        <w:rPr>
          <w:highlight w:val="cyan"/>
        </w:rPr>
        <w:t>var template (value) B28_Type v_EUTRA_CellId;</w:t>
      </w:r>
    </w:p>
    <w:p w14:paraId="2E7A2DD7" w14:textId="77777777" w:rsid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</w:pPr>
      <w:r w:rsidRPr="00C67359">
        <w:rPr>
          <w:highlight w:val="cyan"/>
        </w:rPr>
        <w:t xml:space="preserve">    var template (value) CoOrd_EUTRASysInfo_Type v_CoOrd_SysInfo := f_EUTRA_CoOrdSysInfo(eutra_Cell1);</w:t>
      </w:r>
    </w:p>
    <w:p w14:paraId="203D578A" w14:textId="4DB26CDB" w:rsid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</w:pPr>
      <w:r>
        <w:t xml:space="preserve">      // Send EUTRA frequency to NR</w:t>
      </w:r>
    </w:p>
    <w:p w14:paraId="6C541914" w14:textId="77777777" w:rsidR="00C67359" w:rsidRP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  <w:rPr>
          <w:highlight w:val="cyan"/>
        </w:rPr>
      </w:pPr>
      <w:r>
        <w:t xml:space="preserve">    </w:t>
      </w:r>
      <w:r w:rsidRPr="00C67359">
        <w:rPr>
          <w:highlight w:val="cyan"/>
        </w:rPr>
        <w:t>v_EUTRA_CellId := int2bit(f_EUTRA_CellInfo_GetPhyCellId(eutra_Cell1),28);</w:t>
      </w:r>
    </w:p>
    <w:p w14:paraId="71530D32" w14:textId="77777777" w:rsidR="00C67359" w:rsidRP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  <w:rPr>
          <w:highlight w:val="cyan"/>
        </w:rPr>
      </w:pPr>
      <w:r w:rsidRPr="00C67359">
        <w:rPr>
          <w:highlight w:val="cyan"/>
        </w:rPr>
        <w:t xml:space="preserve">    v_CoOrd_SysInfo.CellId := v_EUTRA_CellId;</w:t>
      </w:r>
    </w:p>
    <w:p w14:paraId="5E7575F7" w14:textId="1A2E3DF6" w:rsid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</w:pPr>
      <w:r w:rsidRPr="00C67359">
        <w:rPr>
          <w:highlight w:val="cyan"/>
        </w:rPr>
        <w:t xml:space="preserve">    f_EUTRA_NR_SendSysinfoCoOrd(NR, cs_EUTRA_NR_CoOrdSysInfo_Eutra({v_CoOrd_SysInfo}));</w:t>
      </w:r>
    </w:p>
    <w:p w14:paraId="2ED989B6" w14:textId="2EA080AF" w:rsid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</w:pPr>
      <w:r>
        <w:t>…</w:t>
      </w:r>
    </w:p>
    <w:p w14:paraId="635ECECA" w14:textId="47300302" w:rsidR="00C67359" w:rsidRPr="00C67359" w:rsidRDefault="00C67359" w:rsidP="00C673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390"/>
      </w:pPr>
      <w:r>
        <w:t>}</w:t>
      </w:r>
    </w:p>
    <w:p w14:paraId="2C0BD749" w14:textId="77777777" w:rsidR="00C67359" w:rsidRPr="00C67359" w:rsidRDefault="00C67359" w:rsidP="00C67359">
      <w:pPr>
        <w:spacing w:after="0"/>
        <w:rPr>
          <w:b/>
        </w:rPr>
      </w:pPr>
    </w:p>
    <w:p w14:paraId="12FE2D42" w14:textId="5E4E4570" w:rsidR="00AD0314" w:rsidRPr="0022107F" w:rsidRDefault="00D520E7" w:rsidP="0022107F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lastRenderedPageBreak/>
        <w:t xml:space="preserve">Change </w:t>
      </w:r>
      <w:r w:rsidR="00942C1A">
        <w:rPr>
          <w:b/>
          <w:lang w:val="pt-BR"/>
        </w:rPr>
        <w:t>4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D0314" w14:paraId="5438A707" w14:textId="77777777" w:rsidTr="009A7F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A3C" w14:textId="77777777" w:rsidR="00AD0314" w:rsidRPr="003C0071" w:rsidRDefault="00AD0314" w:rsidP="009A7FC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CE8B" w14:textId="65A20A06" w:rsidR="00AD0314" w:rsidRPr="000077FF" w:rsidRDefault="006F64FD" w:rsidP="009A7FC1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>function fl_TAU_N1ToS1</w:t>
            </w:r>
            <w:r w:rsidR="00E61F39">
              <w:rPr>
                <w:rFonts w:ascii="Courier New" w:hAnsi="Courier New" w:cs="Courier New"/>
                <w:lang w:eastAsia="de-DE"/>
              </w:rPr>
              <w:t xml:space="preserve"> added</w:t>
            </w:r>
          </w:p>
        </w:tc>
      </w:tr>
      <w:tr w:rsidR="00AD0314" w14:paraId="111EE2F2" w14:textId="77777777" w:rsidTr="009A7F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8D30" w14:textId="77777777" w:rsidR="00AD0314" w:rsidRDefault="00AD0314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3585" w14:textId="48590B1B" w:rsidR="0017410B" w:rsidRPr="00755967" w:rsidRDefault="006F64FD" w:rsidP="00755967">
            <w:pPr>
              <w:rPr>
                <w:rFonts w:ascii="Arial" w:hAnsi="Arial"/>
                <w:noProof/>
                <w:lang w:val="en-SG"/>
              </w:rPr>
            </w:pPr>
            <w:r w:rsidRPr="00755967">
              <w:rPr>
                <w:rFonts w:ascii="Arial" w:hAnsi="Arial"/>
                <w:noProof/>
                <w:lang w:val="en-SG"/>
              </w:rPr>
              <w:t xml:space="preserve">TAU process along with security activation </w:t>
            </w:r>
            <w:r w:rsidR="0017410B" w:rsidRPr="00755967">
              <w:rPr>
                <w:rFonts w:ascii="Arial" w:hAnsi="Arial"/>
                <w:noProof/>
                <w:lang w:val="en-SG"/>
              </w:rPr>
              <w:t>added as prose expecting UE Tracking area updating / inter-system change from N1 mode to S1 mode in EMM-IDLE mode</w:t>
            </w:r>
          </w:p>
        </w:tc>
      </w:tr>
      <w:tr w:rsidR="00AD0314" w14:paraId="44DFE1F8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1728" w14:textId="77777777" w:rsidR="00AD0314" w:rsidRDefault="00AD0314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10B" w14:textId="34AF9BCF" w:rsidR="00AD0314" w:rsidRDefault="00B253C5" w:rsidP="0075596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Defined functionality of </w:t>
            </w:r>
            <w:r w:rsidRPr="00641BD8">
              <w:rPr>
                <w:noProof/>
                <w:lang w:val="en-SG"/>
              </w:rPr>
              <w:t>fl_TAU_N1ToS1</w:t>
            </w:r>
            <w:r>
              <w:rPr>
                <w:noProof/>
                <w:lang w:val="en-SG"/>
              </w:rPr>
              <w:t>.</w:t>
            </w:r>
          </w:p>
        </w:tc>
      </w:tr>
      <w:tr w:rsidR="00AD0314" w14:paraId="7DBC9E60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D22A" w14:textId="77777777" w:rsidR="00AD0314" w:rsidRDefault="00AD0314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4C1" w14:textId="1AAC1F32" w:rsidR="00AD0314" w:rsidRDefault="00E61F39" w:rsidP="009A7FC1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AD0314">
              <w:rPr>
                <w:rFonts w:ascii="Arial" w:hAnsi="Arial" w:cs="Arial"/>
                <w:noProof/>
              </w:rPr>
              <w:t>.ttcn</w:t>
            </w:r>
          </w:p>
        </w:tc>
      </w:tr>
      <w:tr w:rsidR="00AD0314" w14:paraId="3291F27D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C6E7" w14:textId="77777777" w:rsidR="00AD0314" w:rsidRDefault="00AD0314" w:rsidP="009A7F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9D6" w14:textId="378DF7BF" w:rsidR="00AD0314" w:rsidRDefault="00761F8E" w:rsidP="00F31829">
            <w:pPr>
              <w:rPr>
                <w:rFonts w:ascii="Arial" w:hAnsi="Arial"/>
                <w:highlight w:val="cyan"/>
                <w:lang w:eastAsia="zh-CN"/>
              </w:rPr>
            </w:pPr>
            <w:r w:rsidRPr="005D3860">
              <w:rPr>
                <w:rFonts w:ascii="Arial" w:hAnsi="Arial"/>
                <w:highlight w:val="cyan"/>
                <w:lang w:eastAsia="zh-CN"/>
              </w:rPr>
              <w:t>Accepted conditional to prose CR agreement at RAN5#</w:t>
            </w:r>
            <w:r>
              <w:rPr>
                <w:rFonts w:ascii="Arial" w:hAnsi="Arial"/>
                <w:highlight w:val="cyan"/>
                <w:lang w:eastAsia="zh-CN"/>
              </w:rPr>
              <w:t>96e</w:t>
            </w:r>
            <w:r w:rsidRPr="005D3860">
              <w:rPr>
                <w:rFonts w:ascii="Arial" w:hAnsi="Arial" w:hint="eastAsia"/>
                <w:highlight w:val="cyan"/>
                <w:lang w:eastAsia="zh-CN"/>
              </w:rPr>
              <w:t>.</w:t>
            </w:r>
            <w:bookmarkStart w:id="18" w:name="_GoBack"/>
            <w:bookmarkEnd w:id="18"/>
            <w:r w:rsidR="00F31829" w:rsidRPr="00F31829">
              <w:rPr>
                <w:rFonts w:ascii="Arial" w:hAnsi="Arial"/>
                <w:highlight w:val="magenta"/>
                <w:lang w:eastAsia="zh-CN"/>
              </w:rPr>
              <w:t xml:space="preserve"> </w:t>
            </w:r>
          </w:p>
        </w:tc>
      </w:tr>
    </w:tbl>
    <w:p w14:paraId="241086E5" w14:textId="77777777" w:rsidR="00AD0314" w:rsidRDefault="00AD0314" w:rsidP="00AD0314">
      <w:pPr>
        <w:spacing w:after="0"/>
        <w:rPr>
          <w:rFonts w:ascii="Arial" w:hAnsi="Arial"/>
          <w:b/>
          <w:sz w:val="32"/>
          <w:lang w:val="pt-BR"/>
        </w:rPr>
      </w:pPr>
    </w:p>
    <w:p w14:paraId="2913BEBB" w14:textId="77777777" w:rsidR="00AD0314" w:rsidRDefault="00AD0314" w:rsidP="00AD031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0314" w14:paraId="1BE4D909" w14:textId="77777777" w:rsidTr="009A7FC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18B0" w14:textId="77777777" w:rsidR="00245CE4" w:rsidRPr="00245CE4" w:rsidRDefault="00AD031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0B3409" w:rsidRPr="000B340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245CE4" w:rsidRPr="00245CE4">
              <w:rPr>
                <w:rFonts w:ascii="Courier New" w:hAnsi="Courier New" w:cs="Courier New"/>
                <w:lang w:eastAsia="de-DE"/>
              </w:rPr>
              <w:t>function fl_TAU_N1ToS1 (</w:t>
            </w:r>
            <w:proofErr w:type="spellStart"/>
            <w:r w:rsidR="00245CE4" w:rsidRPr="00245CE4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="00245CE4"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245CE4"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="00245CE4"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4BB906D5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RRC_TransactionIdentifier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1447ECA1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p_StepNo1 := "",</w:t>
            </w:r>
          </w:p>
          <w:p w14:paraId="264D8866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p_StepNo2 := "",</w:t>
            </w:r>
          </w:p>
          <w:p w14:paraId="07767578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template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p_CellIdPreviouslyCampedOn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eutra_Cell_NonSpecific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668529D9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p_FirstN1_S1Transition := true) runs on EUTRA_Multi5GS_PTC</w:t>
            </w:r>
          </w:p>
          <w:p w14:paraId="1DA35EF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F7E4015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NAS_MSG_Indication_Type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496D3B1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EUTRA_SecurityParams_Type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f_EUTRA_Security_Get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();</w:t>
            </w:r>
          </w:p>
          <w:p w14:paraId="7E81F7C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EUTRA38_DRBInfoList_Type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5B0AFC6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RadioBearerList_Type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v_DrbConfigList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4F830D4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DRB_ToAddModList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71A07C2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SRB_ToAddModList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{cs_508_SRB2_ToAddMod_DEFAULT};</w:t>
            </w:r>
          </w:p>
          <w:p w14:paraId="34C7186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integer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55008248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92F3F4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f_EUTRA38_TAUReqFromN1 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p_CellIdPreviouslyCampedOn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 -, p_FirstN1_S1Transition); // @sic R5s201062 sic@</w:t>
            </w:r>
          </w:p>
          <w:p w14:paraId="13A58B6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f_EUTRA_PreliminaryPass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(__FILE__, __LINE__, p_StepNo1);</w:t>
            </w:r>
          </w:p>
          <w:p w14:paraId="50E24F0D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4FF94FE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// @sic R5-204399, R5s201465 sic@ get all DRBs transferred from NR</w:t>
            </w:r>
          </w:p>
          <w:p w14:paraId="2C03A400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f_EUTRA38_MobileInfo_GetDRBInfoList();</w:t>
            </w:r>
          </w:p>
          <w:p w14:paraId="22B751A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:=0;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:=i+1) {</w:t>
            </w:r>
          </w:p>
          <w:p w14:paraId="6DC4D367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v_DrbConfigList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]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SS_Config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32EEFEC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5B18CA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</w:t>
            </w:r>
          </w:p>
          <w:p w14:paraId="576D095A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f_EUTRA_Security_Get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();</w:t>
            </w:r>
          </w:p>
          <w:p w14:paraId="0D0CAE1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f_EUTRA_RRC_ActivateSecurity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v_NasInd.SecurityProtection.NasCount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v_DrbConfigList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); // @sic R5s200878, R5-204399 sic@</w:t>
            </w:r>
          </w:p>
          <w:p w14:paraId="3A80885F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f_EUTRA_Security_Set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v_SecurityParams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); //Saving security parameters</w:t>
            </w:r>
          </w:p>
          <w:p w14:paraId="6FFC655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C7FF90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f_EUTRA38_TrackingAreaUpdateFromN1_WithoutReq(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v_NasInd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 -, -, -, -,true); // @sic R5s220006 sic@</w:t>
            </w:r>
          </w:p>
          <w:p w14:paraId="53A40C0E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6F5FA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// @sic R5s201465 sic@ get all DRBs again in case more have been established</w:t>
            </w:r>
          </w:p>
          <w:p w14:paraId="66B4AEEE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 f_EUTRA38_MobileInfo_GetDRBInfoList();</w:t>
            </w:r>
          </w:p>
          <w:p w14:paraId="3CA7BB9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:=0;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 :=i+1) {</w:t>
            </w:r>
          </w:p>
          <w:p w14:paraId="09D3CB7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 xml:space="preserve">] :=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v_ExistingDRBs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DRB_ToAdd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;</w:t>
            </w:r>
          </w:p>
          <w:p w14:paraId="1D30B479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0885A8C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</w:t>
            </w:r>
          </w:p>
          <w:p w14:paraId="3A06AFD6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f_EUTRA_RRCConnectionReconfiguration_Send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         // @sic R5s211690 sic@</w:t>
            </w:r>
          </w:p>
          <w:p w14:paraId="2D946BB3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31F48C64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0,</w:t>
            </w:r>
          </w:p>
          <w:p w14:paraId="0DBAB46B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v_SRB_ToAddModList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4EA8296A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v_DRB_ToAddModList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);</w:t>
            </w:r>
          </w:p>
          <w:p w14:paraId="2449985C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666B486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f_EUTRA_Activate_SRB2_DRB_ReceiveRrcAndNasMsg(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,</w:t>
            </w:r>
          </w:p>
          <w:p w14:paraId="1D284DE0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245CE4">
              <w:rPr>
                <w:rFonts w:ascii="Courier New" w:hAnsi="Courier New" w:cs="Courier New"/>
                <w:lang w:eastAsia="de-DE"/>
              </w:rPr>
              <w:t>p_RRC_TI</w:t>
            </w:r>
            <w:proofErr w:type="spellEnd"/>
            <w:r w:rsidRPr="00245CE4">
              <w:rPr>
                <w:rFonts w:ascii="Courier New" w:hAnsi="Courier New" w:cs="Courier New"/>
                <w:lang w:eastAsia="de-DE"/>
              </w:rPr>
              <w:t>);</w:t>
            </w:r>
          </w:p>
          <w:p w14:paraId="2E405202" w14:textId="77777777" w:rsidR="00245CE4" w:rsidRPr="00245CE4" w:rsidRDefault="00245CE4" w:rsidP="00245CE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4592B73" w14:textId="41489BDB" w:rsidR="00AD0314" w:rsidRPr="00CA4CF2" w:rsidRDefault="00245CE4" w:rsidP="00E23D9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245CE4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</w:tc>
      </w:tr>
    </w:tbl>
    <w:p w14:paraId="3ABE47A3" w14:textId="5F63CEB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</w:p>
    <w:p w14:paraId="19DA1F1E" w14:textId="547D05B9" w:rsidR="000B3409" w:rsidRDefault="000B3409" w:rsidP="000B3409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107322950"/>
      <w:r>
        <w:rPr>
          <w:b/>
          <w:lang w:val="pt-BR"/>
        </w:rPr>
        <w:t xml:space="preserve">Change </w:t>
      </w:r>
      <w:r w:rsidR="0022107F">
        <w:rPr>
          <w:b/>
          <w:lang w:val="pt-BR"/>
        </w:rPr>
        <w:t>5</w:t>
      </w:r>
      <w:bookmarkEnd w:id="1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B3409" w14:paraId="36A6966C" w14:textId="77777777" w:rsidTr="009A7F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7333" w14:textId="77777777" w:rsidR="000B3409" w:rsidRPr="003C0071" w:rsidRDefault="000B3409" w:rsidP="009A7FC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94B" w14:textId="58EE5F87" w:rsidR="000B3409" w:rsidRPr="000077FF" w:rsidRDefault="000B3409" w:rsidP="009A7FC1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96210E" w:rsidRPr="0052356B">
              <w:rPr>
                <w:rFonts w:ascii="Courier New" w:hAnsi="Courier New" w:cs="Courier New"/>
                <w:lang w:eastAsia="de-DE"/>
              </w:rPr>
              <w:t>fl_TC_8_1_6_2_3_TestBody()</w:t>
            </w:r>
          </w:p>
        </w:tc>
      </w:tr>
      <w:tr w:rsidR="000B3409" w14:paraId="516D8A98" w14:textId="77777777" w:rsidTr="009A7F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7099" w14:textId="77777777" w:rsidR="000B3409" w:rsidRDefault="000B3409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2B04" w14:textId="77777777" w:rsidR="000B3409" w:rsidRDefault="0096210E" w:rsidP="004D609D">
            <w:pPr>
              <w:pStyle w:val="af3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Activated Security on EUTRA cell can be derived after establishing TAU on EUTRA cell so moved to step 7 .</w:t>
            </w:r>
          </w:p>
          <w:p w14:paraId="3383B2C6" w14:textId="77777777" w:rsidR="0096210E" w:rsidRDefault="0096210E" w:rsidP="004D609D">
            <w:pPr>
              <w:pStyle w:val="af3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DRB release and configuration is required once UE moved to EUTRA cell.</w:t>
            </w:r>
          </w:p>
          <w:p w14:paraId="6982E9B1" w14:textId="77777777" w:rsidR="004D609D" w:rsidRPr="00F50F00" w:rsidRDefault="004D609D" w:rsidP="004D609D">
            <w:pPr>
              <w:pStyle w:val="af3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No need to bit to integer conversion on </w:t>
            </w:r>
            <w:r w:rsidRPr="00F50F00">
              <w:rPr>
                <w:rFonts w:ascii="Arial" w:hAnsi="Arial"/>
                <w:noProof/>
                <w:lang w:val="en-SG"/>
              </w:rPr>
              <w:t>v_CoOrd_SysInfo.Eutra[0].CellId as it will return EUTRA_PhysCellId type.</w:t>
            </w:r>
          </w:p>
          <w:p w14:paraId="151E0057" w14:textId="77777777" w:rsidR="0096210E" w:rsidRDefault="004D609D" w:rsidP="004D609D">
            <w:pPr>
              <w:pStyle w:val="af3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PDu session modification not required</w:t>
            </w:r>
          </w:p>
          <w:p w14:paraId="02E9E9D3" w14:textId="77777777" w:rsidR="004D609D" w:rsidRDefault="004D609D" w:rsidP="004D609D">
            <w:pPr>
              <w:pStyle w:val="af3"/>
              <w:numPr>
                <w:ilvl w:val="0"/>
                <w:numId w:val="21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Parameters to be passed on got interchnaged on </w:t>
            </w:r>
            <w:r w:rsidRPr="00F50F00">
              <w:rPr>
                <w:rFonts w:ascii="Arial" w:hAnsi="Arial"/>
                <w:noProof/>
                <w:lang w:val="en-SG"/>
              </w:rPr>
              <w:t>MeasResultNeighCellListEUTRA</w:t>
            </w:r>
            <w:r>
              <w:rPr>
                <w:rFonts w:ascii="Arial" w:hAnsi="Arial"/>
                <w:noProof/>
                <w:lang w:val="en-SG"/>
              </w:rPr>
              <w:t xml:space="preserve"> at step 14</w:t>
            </w:r>
            <w:r w:rsidR="001B75D8">
              <w:rPr>
                <w:rFonts w:ascii="Arial" w:hAnsi="Arial"/>
                <w:noProof/>
                <w:lang w:val="en-SG"/>
              </w:rPr>
              <w:t>.</w:t>
            </w:r>
          </w:p>
          <w:p w14:paraId="52B88961" w14:textId="17944E1E" w:rsidR="001B75D8" w:rsidRDefault="001B75D8" w:rsidP="00EF4B78">
            <w:pPr>
              <w:pStyle w:val="TAL"/>
              <w:ind w:left="720"/>
              <w:rPr>
                <w:b/>
                <w:i/>
                <w:lang w:eastAsia="sv-SE"/>
              </w:rPr>
            </w:pPr>
            <w:r>
              <w:rPr>
                <w:noProof/>
                <w:lang w:val="en-SG"/>
              </w:rPr>
              <w:t>As per proposed prose CR “</w:t>
            </w:r>
            <w:r>
              <w:rPr>
                <w:highlight w:val="yellow"/>
              </w:rPr>
              <w:t xml:space="preserve">set the </w:t>
            </w:r>
            <w:proofErr w:type="spellStart"/>
            <w:r>
              <w:rPr>
                <w:i/>
                <w:iCs/>
                <w:highlight w:val="yellow"/>
              </w:rPr>
              <w:t>nr</w:t>
            </w:r>
            <w:r>
              <w:rPr>
                <w:i/>
                <w:highlight w:val="yellow"/>
              </w:rPr>
              <w:t>FailedPCellId</w:t>
            </w:r>
            <w:proofErr w:type="spellEnd"/>
            <w:r>
              <w:rPr>
                <w:highlight w:val="yellow"/>
              </w:rPr>
              <w:t xml:space="preserve"> </w:t>
            </w:r>
            <w:r>
              <w:rPr>
                <w:iCs/>
                <w:highlight w:val="yellow"/>
              </w:rPr>
              <w:t>in</w:t>
            </w:r>
            <w:r>
              <w:rPr>
                <w:highlight w:val="yellow"/>
              </w:rPr>
              <w:t xml:space="preserve"> </w:t>
            </w:r>
            <w:proofErr w:type="spellStart"/>
            <w:r>
              <w:rPr>
                <w:i/>
                <w:highlight w:val="yellow"/>
              </w:rPr>
              <w:t>failedPCellId</w:t>
            </w:r>
            <w:proofErr w:type="spellEnd"/>
            <w:r>
              <w:t xml:space="preserve"> to the global cell identity and the tracking area code, if available, and otherwise to the physical cell identity and carrier frequency of the </w:t>
            </w:r>
            <w:proofErr w:type="spellStart"/>
            <w:r>
              <w:t>PCell</w:t>
            </w:r>
            <w:proofErr w:type="spellEnd"/>
            <w:r>
              <w:t xml:space="preserve"> where radio link failure is detected;</w:t>
            </w:r>
            <w:r>
              <w:rPr>
                <w:noProof/>
                <w:lang w:val="en-SG"/>
              </w:rPr>
              <w:t>” and “</w:t>
            </w:r>
            <w:r>
              <w:rPr>
                <w:highlight w:val="yellow"/>
              </w:rPr>
              <w:t xml:space="preserve">set </w:t>
            </w:r>
            <w:proofErr w:type="spellStart"/>
            <w:r>
              <w:rPr>
                <w:i/>
                <w:iCs/>
                <w:highlight w:val="yellow"/>
              </w:rPr>
              <w:t>timeUntilReconnection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to the time that elapsed since the last radio link failure or handover failure;</w:t>
            </w:r>
            <w:r>
              <w:rPr>
                <w:noProof/>
                <w:lang w:val="en-SG"/>
              </w:rPr>
              <w:t>” and “</w:t>
            </w:r>
            <w:r>
              <w:t xml:space="preserve">set </w:t>
            </w:r>
            <w:proofErr w:type="spellStart"/>
            <w:r>
              <w:rPr>
                <w:i/>
                <w:iCs/>
                <w:highlight w:val="yellow"/>
              </w:rPr>
              <w:t>eutraReconnectCellId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  <w:iCs/>
              </w:rPr>
              <w:t>reconnectCellId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in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of TS 38.331 [82] to the global cell identity and the tracking area code of the </w:t>
            </w:r>
            <w:proofErr w:type="spellStart"/>
            <w:r>
              <w:t>PCell</w:t>
            </w:r>
            <w:proofErr w:type="spellEnd"/>
            <w:r>
              <w:t>;</w:t>
            </w:r>
            <w:r>
              <w:rPr>
                <w:noProof/>
                <w:lang w:val="en-SG"/>
              </w:rPr>
              <w:t>” and “</w:t>
            </w:r>
            <w:proofErr w:type="spellStart"/>
            <w:r>
              <w:rPr>
                <w:b/>
                <w:i/>
                <w:lang w:eastAsia="sv-SE"/>
              </w:rPr>
              <w:t>timeConnFailure</w:t>
            </w:r>
            <w:proofErr w:type="spellEnd"/>
          </w:p>
          <w:p w14:paraId="429F4DCE" w14:textId="77777777" w:rsidR="001B75D8" w:rsidRDefault="001B75D8" w:rsidP="001B75D8">
            <w:pPr>
              <w:pStyle w:val="CRCoverPage"/>
              <w:spacing w:after="0"/>
              <w:ind w:leftChars="300" w:left="600"/>
              <w:rPr>
                <w:noProof/>
                <w:lang w:val="en-SG"/>
              </w:rPr>
            </w:pPr>
            <w:r>
              <w:rPr>
                <w:rFonts w:ascii="Times New Roman" w:hAnsi="Times New Roman"/>
                <w:lang w:eastAsia="sv-SE"/>
              </w:rPr>
              <w:t>T</w:t>
            </w:r>
            <w:r>
              <w:rPr>
                <w:rFonts w:ascii="Times New Roman" w:hAnsi="Times New Roman"/>
                <w:lang w:eastAsia="en-GB"/>
              </w:rPr>
              <w:t>his fie</w:t>
            </w:r>
            <w:r>
              <w:rPr>
                <w:rFonts w:ascii="Times New Roman" w:hAnsi="Times New Roman"/>
                <w:lang w:eastAsia="sv-SE"/>
              </w:rPr>
              <w:t>l</w:t>
            </w:r>
            <w:r>
              <w:rPr>
                <w:rFonts w:ascii="Times New Roman" w:hAnsi="Times New Roman"/>
                <w:lang w:eastAsia="en-GB"/>
              </w:rPr>
              <w:t xml:space="preserve">d is used to indicate the </w:t>
            </w:r>
            <w:r>
              <w:rPr>
                <w:rFonts w:ascii="Times New Roman" w:hAnsi="Times New Roman"/>
                <w:lang w:eastAsia="sv-SE"/>
              </w:rPr>
              <w:t xml:space="preserve">time </w:t>
            </w:r>
            <w:r>
              <w:rPr>
                <w:rFonts w:ascii="Times New Roman" w:hAnsi="Times New Roman"/>
                <w:lang w:eastAsia="en-GB"/>
              </w:rPr>
              <w:t xml:space="preserve">elapsed </w:t>
            </w:r>
            <w:r>
              <w:rPr>
                <w:rFonts w:ascii="Times New Roman" w:hAnsi="Times New Roman"/>
                <w:highlight w:val="yellow"/>
                <w:lang w:eastAsia="en-GB"/>
              </w:rPr>
              <w:t xml:space="preserve">since the last HO </w:t>
            </w:r>
            <w:r>
              <w:rPr>
                <w:rFonts w:ascii="Times New Roman" w:hAnsi="Times New Roman"/>
                <w:highlight w:val="yellow"/>
                <w:lang w:eastAsia="sv-SE"/>
              </w:rPr>
              <w:t>initialization</w:t>
            </w:r>
            <w:r>
              <w:rPr>
                <w:rFonts w:ascii="Times New Roman" w:hAnsi="Times New Roman"/>
                <w:highlight w:val="yellow"/>
                <w:lang w:eastAsia="en-GB"/>
              </w:rPr>
              <w:t xml:space="preserve"> until connection failure</w:t>
            </w:r>
            <w:r>
              <w:rPr>
                <w:rFonts w:ascii="Times New Roman" w:hAnsi="Times New Roman"/>
                <w:lang w:eastAsia="en-GB"/>
              </w:rPr>
              <w:t>.</w:t>
            </w:r>
            <w:r>
              <w:rPr>
                <w:rFonts w:ascii="Times New Roman" w:hAnsi="Times New Roman"/>
                <w:lang w:eastAsia="sv-SE"/>
              </w:rPr>
              <w:t xml:space="preserve"> Actual value = field value * 100ms. The maximum value 1023 means 102.3s or longer.</w:t>
            </w:r>
            <w:r>
              <w:rPr>
                <w:noProof/>
                <w:lang w:val="en-SG"/>
              </w:rPr>
              <w:t>” And “</w:t>
            </w:r>
            <w:r>
              <w:rPr>
                <w:highlight w:val="yellow"/>
              </w:rPr>
              <w:t xml:space="preserve">set the </w:t>
            </w:r>
            <w:proofErr w:type="spellStart"/>
            <w:r>
              <w:rPr>
                <w:i/>
                <w:highlight w:val="yellow"/>
              </w:rPr>
              <w:t>noSuitableCellFound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</w:rPr>
              <w:t>VarRLF</w:t>
            </w:r>
            <w:proofErr w:type="spellEnd"/>
            <w:r>
              <w:rPr>
                <w:i/>
              </w:rPr>
              <w:t>-Report</w:t>
            </w:r>
            <w:r>
              <w:t xml:space="preserve"> to </w:t>
            </w:r>
            <w:r>
              <w:rPr>
                <w:i/>
                <w:iCs/>
              </w:rPr>
              <w:t>true</w:t>
            </w:r>
            <w:r>
              <w:t>;</w:t>
            </w:r>
            <w:r>
              <w:rPr>
                <w:noProof/>
                <w:lang w:val="en-SG"/>
              </w:rPr>
              <w:t>”</w:t>
            </w:r>
          </w:p>
          <w:p w14:paraId="101D5C60" w14:textId="12C62EDB" w:rsidR="008E3D61" w:rsidRPr="000077FF" w:rsidRDefault="008E3D61" w:rsidP="008E3D61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val="en-SG"/>
              </w:rPr>
            </w:pPr>
            <w:r w:rsidRPr="008E3D61">
              <w:rPr>
                <w:noProof/>
                <w:lang w:val="en-SG"/>
              </w:rPr>
              <w:t>As procedure 4.5A.2C.2.2-1 is for “UE-requested PDU session modification after the first S1 to N1 mode change”, but in the preamble UE is already in state 3N-A. Therefore step 12 could be a</w:t>
            </w:r>
            <w:r>
              <w:rPr>
                <w:noProof/>
                <w:lang w:val="en-SG"/>
              </w:rPr>
              <w:t>v</w:t>
            </w:r>
            <w:r w:rsidRPr="008E3D61">
              <w:rPr>
                <w:noProof/>
                <w:lang w:val="en-SG"/>
              </w:rPr>
              <w:t>o</w:t>
            </w:r>
            <w:r>
              <w:rPr>
                <w:noProof/>
                <w:lang w:val="en-SG"/>
              </w:rPr>
              <w:t>i</w:t>
            </w:r>
            <w:r w:rsidRPr="008E3D61">
              <w:rPr>
                <w:noProof/>
                <w:lang w:val="en-SG"/>
              </w:rPr>
              <w:t>d</w:t>
            </w:r>
            <w:r>
              <w:rPr>
                <w:noProof/>
                <w:lang w:val="en-SG"/>
              </w:rPr>
              <w:t>.</w:t>
            </w:r>
          </w:p>
        </w:tc>
      </w:tr>
      <w:tr w:rsidR="000B3409" w14:paraId="0E1F8DBE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BA23" w14:textId="77777777" w:rsidR="000B3409" w:rsidRDefault="000B3409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030A" w14:textId="77777777" w:rsidR="00B253C5" w:rsidRDefault="00B253C5" w:rsidP="00B253C5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Commented </w:t>
            </w:r>
            <w:r w:rsidRPr="003D5312">
              <w:rPr>
                <w:noProof/>
                <w:lang w:val="en-SG"/>
              </w:rPr>
              <w:t>f_EUTRA_NR_WaitForCoOrd_Security (EUTRA)</w:t>
            </w:r>
            <w:r>
              <w:rPr>
                <w:noProof/>
                <w:lang w:val="en-SG"/>
              </w:rPr>
              <w:t xml:space="preserve"> while declaring variables and modified </w:t>
            </w:r>
            <w:r w:rsidRPr="003D5312">
              <w:rPr>
                <w:noProof/>
                <w:lang w:val="en-SG"/>
              </w:rPr>
              <w:t>v_SecurityRx</w:t>
            </w:r>
            <w:r>
              <w:rPr>
                <w:noProof/>
                <w:lang w:val="en-SG"/>
              </w:rPr>
              <w:t xml:space="preserve"> it with </w:t>
            </w:r>
            <w:r w:rsidRPr="003D5312">
              <w:rPr>
                <w:noProof/>
                <w:lang w:val="en-SG"/>
              </w:rPr>
              <w:t>_EUTRA_NR_WaitForCoOrd_Security (EUTRA)</w:t>
            </w:r>
            <w:r>
              <w:rPr>
                <w:noProof/>
                <w:lang w:val="en-SG"/>
              </w:rPr>
              <w:t xml:space="preserve"> at step 7.</w:t>
            </w:r>
          </w:p>
          <w:p w14:paraId="78445F63" w14:textId="77777777" w:rsidR="00B253C5" w:rsidRDefault="00B253C5" w:rsidP="00B253C5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val="en-SG"/>
              </w:rPr>
            </w:pPr>
            <w:r w:rsidRPr="003D5312">
              <w:rPr>
                <w:noProof/>
                <w:lang w:val="en-SG"/>
              </w:rPr>
              <w:t>added function for DRB release and config</w:t>
            </w:r>
            <w:r>
              <w:rPr>
                <w:noProof/>
                <w:lang w:val="en-SG"/>
              </w:rPr>
              <w:t>.</w:t>
            </w:r>
          </w:p>
          <w:p w14:paraId="720C411D" w14:textId="77777777" w:rsidR="00B253C5" w:rsidRPr="002634E7" w:rsidRDefault="00B253C5" w:rsidP="00B253C5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Removed </w:t>
            </w:r>
            <w:r w:rsidRPr="003D5312">
              <w:rPr>
                <w:noProof/>
                <w:lang w:val="en-SG"/>
              </w:rPr>
              <w:t>bit2int</w:t>
            </w:r>
            <w:r>
              <w:rPr>
                <w:noProof/>
                <w:lang w:val="en-SG"/>
              </w:rPr>
              <w:t>.</w:t>
            </w:r>
          </w:p>
          <w:p w14:paraId="5B2AE1F4" w14:textId="77777777" w:rsidR="00B253C5" w:rsidRDefault="00B253C5" w:rsidP="00B253C5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Swaped </w:t>
            </w:r>
            <w:r w:rsidRPr="002634E7">
              <w:rPr>
                <w:noProof/>
                <w:lang w:val="en-SG"/>
              </w:rPr>
              <w:t>v_ARFCN_ValueEUTRA</w:t>
            </w:r>
            <w:r>
              <w:rPr>
                <w:noProof/>
                <w:lang w:val="en-SG"/>
              </w:rPr>
              <w:t xml:space="preserve"> and </w:t>
            </w:r>
            <w:r w:rsidRPr="002634E7">
              <w:rPr>
                <w:noProof/>
                <w:lang w:val="en-SG"/>
              </w:rPr>
              <w:t>v_EUTRA_CellId</w:t>
            </w:r>
            <w:r>
              <w:rPr>
                <w:noProof/>
                <w:lang w:val="en-SG"/>
              </w:rPr>
              <w:t>.</w:t>
            </w:r>
          </w:p>
          <w:p w14:paraId="172B478D" w14:textId="77777777" w:rsidR="00B253C5" w:rsidRDefault="00B253C5" w:rsidP="00B253C5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Modified parameters for template </w:t>
            </w:r>
            <w:r w:rsidRPr="002634E7">
              <w:rPr>
                <w:noProof/>
                <w:lang w:val="en-SG"/>
              </w:rPr>
              <w:t>cr_NR_Rlf_Report</w:t>
            </w:r>
            <w:r>
              <w:rPr>
                <w:noProof/>
                <w:lang w:val="en-SG"/>
              </w:rPr>
              <w:t>.</w:t>
            </w:r>
          </w:p>
          <w:p w14:paraId="0373D784" w14:textId="6A5BC6AC" w:rsidR="000B3409" w:rsidRDefault="00B253C5" w:rsidP="00B253C5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Commented </w:t>
            </w:r>
            <w:r w:rsidRPr="003D5312">
              <w:rPr>
                <w:noProof/>
                <w:lang w:val="en-SG"/>
              </w:rPr>
              <w:t>f_NR5GC_IRAT_S1ToN1_SessionModification</w:t>
            </w:r>
            <w:r>
              <w:rPr>
                <w:noProof/>
                <w:lang w:val="en-SG"/>
              </w:rPr>
              <w:t>.</w:t>
            </w:r>
          </w:p>
        </w:tc>
      </w:tr>
      <w:tr w:rsidR="000B3409" w14:paraId="7066C44D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5AA2" w14:textId="77777777" w:rsidR="000B3409" w:rsidRDefault="000B3409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E3ED" w14:textId="77777777" w:rsidR="000B3409" w:rsidRDefault="000B3409" w:rsidP="009A7FC1">
            <w:pPr>
              <w:spacing w:after="0"/>
              <w:rPr>
                <w:rFonts w:ascii="Arial" w:hAnsi="Arial" w:cs="Arial"/>
                <w:noProof/>
              </w:rPr>
            </w:pPr>
            <w:r w:rsidRPr="000503CE">
              <w:rPr>
                <w:rFonts w:ascii="Arial" w:hAnsi="Arial" w:cs="Arial"/>
                <w:noProof/>
              </w:rPr>
              <w:t>RRC_MDT_IntraNR_RLF_NR5GC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0B3409" w14:paraId="442D5746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A992" w14:textId="77777777" w:rsidR="000B3409" w:rsidRDefault="000B3409" w:rsidP="009A7F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069D" w14:textId="77777777" w:rsidR="000B3409" w:rsidRDefault="005875DF" w:rsidP="009A7FC1">
            <w:pPr>
              <w:rPr>
                <w:rFonts w:ascii="Arial" w:hAnsi="Arial" w:cs="Arial"/>
                <w:noProof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The related module is </w:t>
            </w:r>
            <w:r w:rsidRPr="00E410FA">
              <w:rPr>
                <w:rFonts w:ascii="Arial" w:hAnsi="Arial" w:cs="Arial"/>
                <w:noProof/>
                <w:highlight w:val="cyan"/>
              </w:rPr>
              <w:t>RRC_MDT_InterRAT_NR5GC_NR</w:t>
            </w:r>
            <w:r>
              <w:rPr>
                <w:rFonts w:ascii="Arial" w:hAnsi="Arial" w:cs="Arial"/>
                <w:noProof/>
                <w:highlight w:val="cyan"/>
              </w:rPr>
              <w:t>.ttcn</w:t>
            </w:r>
          </w:p>
          <w:p w14:paraId="21851511" w14:textId="77777777" w:rsidR="00E60DBE" w:rsidRDefault="00E60DBE" w:rsidP="00E60DBE">
            <w:pPr>
              <w:pStyle w:val="af3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  <w:p w14:paraId="6CD396D2" w14:textId="3FA8B7F6" w:rsidR="00D32D6F" w:rsidRDefault="00D32D6F" w:rsidP="00D32D6F">
            <w:pPr>
              <w:pStyle w:val="af3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  <w:p w14:paraId="6A15AAC0" w14:textId="3E73E7FD" w:rsidR="00D32D6F" w:rsidRPr="00013A1E" w:rsidRDefault="004C5F61" w:rsidP="00013A1E">
            <w:pPr>
              <w:pStyle w:val="af3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red"/>
                <w:lang w:eastAsia="zh-CN"/>
              </w:rPr>
              <w:t>Not needed</w:t>
            </w:r>
            <w:r w:rsidR="00ED75F0" w:rsidRPr="00013A1E">
              <w:rPr>
                <w:rFonts w:ascii="Arial" w:hAnsi="Arial"/>
                <w:highlight w:val="red"/>
                <w:lang w:eastAsia="zh-CN"/>
              </w:rPr>
              <w:t xml:space="preserve">. </w:t>
            </w:r>
            <w:r w:rsidR="00013A1E" w:rsidRPr="00013A1E">
              <w:rPr>
                <w:rFonts w:ascii="Arial" w:hAnsi="Arial"/>
                <w:highlight w:val="red"/>
                <w:lang w:eastAsia="zh-CN"/>
              </w:rPr>
              <w:t xml:space="preserve">According to the </w:t>
            </w:r>
            <w:proofErr w:type="spellStart"/>
            <w:r w:rsidR="00013A1E" w:rsidRPr="00013A1E">
              <w:rPr>
                <w:rFonts w:ascii="Arial" w:hAnsi="Arial"/>
                <w:highlight w:val="red"/>
                <w:lang w:eastAsia="zh-CN"/>
              </w:rPr>
              <w:t>CoOrd_EUTRASysInfo_Type</w:t>
            </w:r>
            <w:proofErr w:type="spellEnd"/>
            <w:r w:rsidR="00013A1E" w:rsidRPr="00013A1E">
              <w:rPr>
                <w:rFonts w:ascii="Arial" w:hAnsi="Arial"/>
                <w:highlight w:val="red"/>
                <w:lang w:eastAsia="zh-CN"/>
              </w:rPr>
              <w:t xml:space="preserve"> definition, </w:t>
            </w:r>
            <w:proofErr w:type="spellStart"/>
            <w:r w:rsidR="00ED75F0" w:rsidRPr="00013A1E">
              <w:rPr>
                <w:rFonts w:ascii="Arial" w:hAnsi="Arial"/>
                <w:highlight w:val="red"/>
                <w:lang w:eastAsia="zh-CN"/>
              </w:rPr>
              <w:t>v_CoOrd_</w:t>
            </w:r>
            <w:proofErr w:type="gramStart"/>
            <w:r w:rsidR="00ED75F0" w:rsidRPr="00013A1E">
              <w:rPr>
                <w:rFonts w:ascii="Arial" w:hAnsi="Arial"/>
                <w:highlight w:val="red"/>
                <w:lang w:eastAsia="zh-CN"/>
              </w:rPr>
              <w:t>SysInfo.Eutra</w:t>
            </w:r>
            <w:proofErr w:type="spellEnd"/>
            <w:r w:rsidR="00ED75F0" w:rsidRPr="00013A1E">
              <w:rPr>
                <w:rFonts w:ascii="Arial" w:hAnsi="Arial"/>
                <w:highlight w:val="red"/>
                <w:lang w:eastAsia="zh-CN"/>
              </w:rPr>
              <w:t>[</w:t>
            </w:r>
            <w:proofErr w:type="gramEnd"/>
            <w:r w:rsidR="00ED75F0" w:rsidRPr="00013A1E">
              <w:rPr>
                <w:rFonts w:ascii="Arial" w:hAnsi="Arial"/>
                <w:highlight w:val="red"/>
                <w:lang w:eastAsia="zh-CN"/>
              </w:rPr>
              <w:t>0].</w:t>
            </w:r>
            <w:proofErr w:type="spellStart"/>
            <w:r w:rsidR="00ED75F0" w:rsidRPr="00013A1E">
              <w:rPr>
                <w:rFonts w:ascii="Arial" w:hAnsi="Arial"/>
                <w:highlight w:val="red"/>
                <w:lang w:eastAsia="zh-CN"/>
              </w:rPr>
              <w:t>CellId</w:t>
            </w:r>
            <w:proofErr w:type="spellEnd"/>
            <w:r w:rsidR="00ED75F0" w:rsidRPr="00013A1E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013A1E" w:rsidRPr="00013A1E">
              <w:rPr>
                <w:rFonts w:ascii="Arial" w:hAnsi="Arial"/>
                <w:highlight w:val="red"/>
                <w:lang w:eastAsia="zh-CN"/>
              </w:rPr>
              <w:t>should be</w:t>
            </w:r>
            <w:r w:rsidR="00ED75F0" w:rsidRPr="00013A1E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="00013A1E" w:rsidRPr="00013A1E">
              <w:rPr>
                <w:rFonts w:ascii="Arial" w:hAnsi="Arial"/>
                <w:highlight w:val="red"/>
                <w:lang w:eastAsia="zh-CN"/>
              </w:rPr>
              <w:t xml:space="preserve">B28_Type, instead of </w:t>
            </w:r>
            <w:proofErr w:type="spellStart"/>
            <w:r w:rsidR="00013A1E" w:rsidRPr="00013A1E">
              <w:rPr>
                <w:rFonts w:ascii="Arial" w:hAnsi="Arial"/>
                <w:highlight w:val="red"/>
                <w:lang w:eastAsia="zh-CN"/>
              </w:rPr>
              <w:t>int</w:t>
            </w:r>
            <w:proofErr w:type="spellEnd"/>
            <w:r w:rsidR="00013A1E" w:rsidRPr="00013A1E">
              <w:rPr>
                <w:rFonts w:ascii="Arial" w:hAnsi="Arial"/>
                <w:highlight w:val="red"/>
                <w:lang w:eastAsia="zh-CN"/>
              </w:rPr>
              <w:t xml:space="preserve"> type.</w:t>
            </w:r>
            <w:r w:rsidR="00013A1E" w:rsidRPr="00013A1E">
              <w:rPr>
                <w:rFonts w:ascii="Arial" w:hAnsi="Arial"/>
                <w:lang w:eastAsia="zh-CN"/>
              </w:rPr>
              <w:t xml:space="preserve"> </w:t>
            </w:r>
          </w:p>
          <w:p w14:paraId="14D23CEC" w14:textId="77777777" w:rsidR="00013A1E" w:rsidRDefault="00013A1E" w:rsidP="00D32D6F">
            <w:pPr>
              <w:pStyle w:val="af3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 w:rsidRPr="005D3860">
              <w:rPr>
                <w:rFonts w:ascii="Arial" w:hAnsi="Arial"/>
                <w:highlight w:val="cyan"/>
                <w:lang w:eastAsia="zh-CN"/>
              </w:rPr>
              <w:t>Accepted conditional to prose CR agreement at RAN5#</w:t>
            </w:r>
            <w:r>
              <w:rPr>
                <w:rFonts w:ascii="Arial" w:hAnsi="Arial"/>
                <w:highlight w:val="cyan"/>
                <w:lang w:eastAsia="zh-CN"/>
              </w:rPr>
              <w:t>96e</w:t>
            </w:r>
            <w:r w:rsidRPr="005D3860">
              <w:rPr>
                <w:rFonts w:ascii="Arial" w:hAnsi="Arial" w:hint="eastAsia"/>
                <w:highlight w:val="cyan"/>
                <w:lang w:eastAsia="zh-CN"/>
              </w:rPr>
              <w:t>.</w:t>
            </w:r>
          </w:p>
          <w:p w14:paraId="2338133D" w14:textId="113E8FE3" w:rsidR="00D32D6F" w:rsidRPr="00205218" w:rsidRDefault="00205218" w:rsidP="00DF14A5">
            <w:pPr>
              <w:pStyle w:val="af3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 w:rsidRPr="005D3860">
              <w:rPr>
                <w:rFonts w:ascii="Arial" w:hAnsi="Arial"/>
                <w:highlight w:val="cyan"/>
                <w:lang w:eastAsia="zh-CN"/>
              </w:rPr>
              <w:t>Accepted conditional to prose CR agreement at RAN5#</w:t>
            </w:r>
            <w:r>
              <w:rPr>
                <w:rFonts w:ascii="Arial" w:hAnsi="Arial"/>
                <w:highlight w:val="cyan"/>
                <w:lang w:eastAsia="zh-CN"/>
              </w:rPr>
              <w:t>96e</w:t>
            </w:r>
            <w:r w:rsidRPr="005D3860">
              <w:rPr>
                <w:rFonts w:ascii="Arial" w:hAnsi="Arial" w:hint="eastAsia"/>
                <w:highlight w:val="cyan"/>
                <w:lang w:eastAsia="zh-CN"/>
              </w:rPr>
              <w:t>.</w:t>
            </w:r>
            <w:r w:rsidRPr="00205218">
              <w:rPr>
                <w:rFonts w:ascii="Arial" w:hAnsi="Arial"/>
                <w:highlight w:val="cyan"/>
                <w:lang w:eastAsia="zh-CN"/>
              </w:rPr>
              <w:t xml:space="preserve">The </w:t>
            </w:r>
            <w:proofErr w:type="spellStart"/>
            <w:r w:rsidRPr="00205218">
              <w:rPr>
                <w:rFonts w:ascii="Arial" w:hAnsi="Arial"/>
                <w:highlight w:val="cyan"/>
                <w:lang w:eastAsia="zh-CN"/>
              </w:rPr>
              <w:t>usaged</w:t>
            </w:r>
            <w:proofErr w:type="spellEnd"/>
            <w:r w:rsidRPr="00205218">
              <w:rPr>
                <w:rFonts w:ascii="Arial" w:hAnsi="Arial"/>
                <w:highlight w:val="cyan"/>
                <w:lang w:eastAsia="zh-CN"/>
              </w:rPr>
              <w:t xml:space="preserve"> of </w:t>
            </w:r>
            <w:proofErr w:type="spellStart"/>
            <w:r w:rsidRPr="00205218">
              <w:rPr>
                <w:rFonts w:ascii="Arial" w:hAnsi="Arial"/>
                <w:highlight w:val="cyan"/>
                <w:lang w:eastAsia="zh-CN"/>
              </w:rPr>
              <w:t>v_C_RNTI_beforeRLF</w:t>
            </w:r>
            <w:proofErr w:type="spellEnd"/>
            <w:r w:rsidRPr="00205218">
              <w:rPr>
                <w:rFonts w:ascii="Arial" w:hAnsi="Arial"/>
                <w:highlight w:val="cyan"/>
                <w:lang w:eastAsia="zh-CN"/>
              </w:rPr>
              <w:t xml:space="preserve"> need to be clarified in the prose </w:t>
            </w:r>
            <w:proofErr w:type="spellStart"/>
            <w:r w:rsidRPr="00205218">
              <w:rPr>
                <w:rFonts w:ascii="Arial" w:hAnsi="Arial"/>
                <w:highlight w:val="cyan"/>
                <w:lang w:eastAsia="zh-CN"/>
              </w:rPr>
              <w:t>CR.</w:t>
            </w:r>
            <w:r w:rsidR="00E60DBE">
              <w:rPr>
                <w:rFonts w:ascii="Arial" w:hAnsi="Arial"/>
                <w:highlight w:val="cyan"/>
                <w:lang w:eastAsia="zh-CN"/>
              </w:rPr>
              <w:t>The</w:t>
            </w:r>
            <w:proofErr w:type="spellEnd"/>
            <w:r w:rsidR="00E60DBE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E60DBE" w:rsidRPr="00E60DBE">
              <w:rPr>
                <w:rFonts w:ascii="Arial" w:hAnsi="Arial"/>
                <w:highlight w:val="cyan"/>
                <w:lang w:eastAsia="zh-CN"/>
              </w:rPr>
              <w:t>cr_NR_RLF_Report_failedPCellId_cellGlobalId_r16 is inconsistent with the dr</w:t>
            </w:r>
            <w:r w:rsidR="00E60DBE">
              <w:rPr>
                <w:rFonts w:ascii="Arial" w:hAnsi="Arial"/>
                <w:highlight w:val="cyan"/>
                <w:lang w:eastAsia="zh-CN"/>
              </w:rPr>
              <w:t>aft prose CR</w:t>
            </w:r>
            <w:r w:rsidR="00DF14A5">
              <w:rPr>
                <w:rFonts w:ascii="Arial" w:hAnsi="Arial"/>
                <w:highlight w:val="cyan"/>
                <w:lang w:eastAsia="zh-CN"/>
              </w:rPr>
              <w:t>, since this will not handle the condition when the UE reported</w:t>
            </w:r>
            <w:r w:rsidR="00DF14A5" w:rsidRPr="00DF14A5">
              <w:rPr>
                <w:rFonts w:ascii="Arial" w:hAnsi="Arial"/>
                <w:highlight w:val="cyan"/>
                <w:lang w:eastAsia="zh-CN"/>
              </w:rPr>
              <w:t xml:space="preserve"> pci-arfcn-r16,</w:t>
            </w:r>
            <w:r w:rsidR="00DF14A5">
              <w:rPr>
                <w:rFonts w:ascii="Arial" w:hAnsi="Arial"/>
                <w:highlight w:val="cyan"/>
                <w:lang w:eastAsia="zh-CN"/>
              </w:rPr>
              <w:t xml:space="preserve"> plea</w:t>
            </w:r>
            <w:r w:rsidR="00E60DBE">
              <w:rPr>
                <w:rFonts w:ascii="Arial" w:hAnsi="Arial"/>
                <w:highlight w:val="cyan"/>
                <w:lang w:eastAsia="zh-CN"/>
              </w:rPr>
              <w:t>se see t</w:t>
            </w:r>
            <w:r w:rsidR="00E60DBE" w:rsidRPr="00E60DBE">
              <w:rPr>
                <w:rFonts w:ascii="Arial" w:hAnsi="Arial"/>
                <w:highlight w:val="cyan"/>
                <w:lang w:eastAsia="zh-CN"/>
              </w:rPr>
              <w:t>he MCC160 implementation</w:t>
            </w:r>
            <w:r w:rsidR="00E60DBE" w:rsidRPr="00E60DBE">
              <w:rPr>
                <w:rFonts w:ascii="Arial" w:hAnsi="Arial" w:hint="eastAsia"/>
                <w:highlight w:val="cyan"/>
                <w:lang w:eastAsia="zh-CN"/>
              </w:rPr>
              <w:t>.</w:t>
            </w:r>
          </w:p>
          <w:p w14:paraId="6FC71995" w14:textId="43359BA3" w:rsidR="00D32D6F" w:rsidRPr="00D32D6F" w:rsidRDefault="00013A1E" w:rsidP="00013A1E">
            <w:pPr>
              <w:pStyle w:val="af3"/>
              <w:numPr>
                <w:ilvl w:val="0"/>
                <w:numId w:val="31"/>
              </w:numPr>
              <w:rPr>
                <w:rFonts w:ascii="Arial" w:hAnsi="Arial"/>
                <w:highlight w:val="cyan"/>
                <w:lang w:eastAsia="zh-CN"/>
              </w:rPr>
            </w:pPr>
            <w:r w:rsidRPr="00013A1E">
              <w:rPr>
                <w:rFonts w:ascii="Arial" w:hAnsi="Arial"/>
                <w:highlight w:val="cyan"/>
                <w:lang w:eastAsia="zh-CN"/>
              </w:rPr>
              <w:t>It seems a repetition of</w:t>
            </w:r>
            <w:r>
              <w:rPr>
                <w:rFonts w:ascii="Arial" w:hAnsi="Arial"/>
                <w:highlight w:val="cyan"/>
                <w:lang w:eastAsia="zh-CN"/>
              </w:rPr>
              <w:t xml:space="preserve"> item 4.</w:t>
            </w:r>
          </w:p>
        </w:tc>
      </w:tr>
    </w:tbl>
    <w:p w14:paraId="1A79F2DF" w14:textId="77777777" w:rsidR="000B3409" w:rsidRDefault="000B3409" w:rsidP="000B3409">
      <w:pPr>
        <w:spacing w:after="0"/>
        <w:rPr>
          <w:rFonts w:ascii="Arial" w:hAnsi="Arial"/>
          <w:b/>
          <w:sz w:val="32"/>
          <w:lang w:val="pt-BR"/>
        </w:rPr>
      </w:pPr>
    </w:p>
    <w:p w14:paraId="536711B4" w14:textId="77777777" w:rsidR="000B3409" w:rsidRDefault="000B3409" w:rsidP="000B340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409" w14:paraId="0912C239" w14:textId="77777777" w:rsidTr="009A7FC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AD61" w14:textId="77777777" w:rsidR="0052356B" w:rsidRPr="0052356B" w:rsidRDefault="000B3409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fl_TC_8_1_6_2_3_TestBody() runs on NR5GC_PTC</w:t>
            </w:r>
          </w:p>
          <w:p w14:paraId="1B1A34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75A6A2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v_CellPowerList_AtT0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-90,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)};//@sic R5-216499 R5-220052 sic@</w:t>
            </w:r>
          </w:p>
          <w:p w14:paraId="42A64BB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v_CellPowerList_AtT1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</w:t>
            </w:r>
          </w:p>
          <w:p w14:paraId="00B4135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v_CellPowerList_AtT2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(nr_Cell1, tsc_NR_ServingCellSSS_EPRE_FR1,tsc_NR_NonSuitableOffCellSSS_EPRE)};//@sic R5-216499 R5-220052 sic@</w:t>
            </w:r>
          </w:p>
          <w:p w14:paraId="1755976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99D9B1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EUTRA_PhysCellId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E52A1F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EUTRA_AllowedMeasBandwidth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031B9D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Hysteresis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v_Hysteresis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0; //@sic R5-218335 sic@</w:t>
            </w:r>
          </w:p>
          <w:p w14:paraId="5565CBC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EventTriggerConfigInterRAT.reportAmount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r1;</w:t>
            </w:r>
          </w:p>
          <w:p w14:paraId="3D475E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RSRP_Range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v_B2_Threshold1 := 73;</w:t>
            </w:r>
          </w:p>
          <w:p w14:paraId="75EED6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RSRP_RangeEUTRA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v_B2_Threshold2EUTRA := 58;</w:t>
            </w:r>
          </w:p>
          <w:p w14:paraId="66ADD9F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EUTRA_NR_CoOrd_SysInfo_Type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6910C4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RLF_Report_r16 v_Nr_Rlf_Report_r16;</w:t>
            </w:r>
          </w:p>
          <w:p w14:paraId="759148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default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null;</w:t>
            </w:r>
          </w:p>
          <w:p w14:paraId="61840F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EUTRA_NR_PduSessionInfoList_Type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2241501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EAA66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2A23CA6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MeasObjectParamsList_Type_EUTRA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A17B15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9FC63F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2293445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06B14FA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(present)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NR_RLF_Report_measResultNeighCells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v_MeasResultNeighCells_r16;</w:t>
            </w:r>
          </w:p>
          <w:p w14:paraId="5B49FDF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var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EUTRA_NR_CoOrd_Security_Type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v_SecurityRx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f_EUTRA_NR_WaitForCoOrd_Security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(EUTRA);</w:t>
            </w:r>
          </w:p>
          <w:p w14:paraId="40A15C2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v_PhysCellId_Cell1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09581E9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ARFCN_ValueNR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v_SSB_Freq_Cell1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f_NR_CellInfo_GetFrequencySSB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499DD4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(present)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v_RRCConnReconfigComplete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6DCA812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0CCA5E6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NR_SRB_COMMON_IND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A94AB8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integer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48420A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</w:t>
            </w:r>
          </w:p>
          <w:p w14:paraId="1BE631C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//Power levels of NR cell 1: Table 8.1.6.2.3.3.2-1, 8.1.6.2.3.3.2-2</w:t>
            </w:r>
          </w:p>
          <w:p w14:paraId="6910DAE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/*         |    FR1     |    FR2</w:t>
            </w:r>
          </w:p>
          <w:p w14:paraId="46AB164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2C818DE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T0    |    -90     |    FFS----//@sic R5-216499 R5-220052 sic@</w:t>
            </w:r>
          </w:p>
          <w:p w14:paraId="012D01E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36ADC1F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T1    |    off     |    off</w:t>
            </w:r>
          </w:p>
          <w:p w14:paraId="42F8226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444C11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T2    |    -88     |    FFS   //@sic R5-216499 R5-220052 sic@.</w:t>
            </w:r>
          </w:p>
          <w:p w14:paraId="354BE80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3C125A3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271CF1B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(EUTRA);</w:t>
            </w:r>
          </w:p>
          <w:p w14:paraId="1C71B04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0837E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v_CoOrd_SysInfo.Eutra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5FAB6D6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bit2int</w:t>
            </w:r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v_CoOrd_SysInfo.Eutra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4E91CD4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f_NR5GC_IRAT_ConvertIntegerToEUTRA_AllowedMeasBandwidth(v_CoOrd_SysInfo.Eutra[0].DL_Bandwidth);</w:t>
            </w:r>
          </w:p>
          <w:p w14:paraId="4A7E19F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B67FB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(v_CellPowerList_AtT0);</w:t>
            </w:r>
          </w:p>
          <w:p w14:paraId="0E4E02F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1D4B11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1-2"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79BC1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RRCConnectionReconfiguration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 setup inter-RAT measurement and reporting for event B2</w:t>
            </w:r>
          </w:p>
          <w:p w14:paraId="6D5F653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RRCReconfigrationComplete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7FBB169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{cs_MeasObjectId1(nr_Cell1)};</w:t>
            </w:r>
          </w:p>
          <w:p w14:paraId="475EABC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{cs_MeasObjectId2_EUTRA(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</w:t>
            </w:r>
          </w:p>
          <w:p w14:paraId="15F17E3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{cs_NR_ReportConfig_reportConfigInterRAT(tsc_NR_IdReportConfigId1, cs_NR_ReportConfigInterRAT_Trigger_eventB2_EUTRA(v_B2_Threshold1, v_B2_Threshold2EUTRA,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v_Hysteresis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true, false))};</w:t>
            </w:r>
          </w:p>
          <w:p w14:paraId="6C83B3E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{cs_NR_MeasId_Config_id1_obj2_conf1};</w:t>
            </w:r>
          </w:p>
          <w:p w14:paraId="139ABB4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f_NR_GenerateMeasurementConfigNR_EUTRA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cs_38508_MeasGapConfig_UE(cs_38508_GapConfig), cs_38508_QuantityConfig_EUTRA);</w:t>
            </w:r>
          </w:p>
          <w:p w14:paraId="320E87F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f_NR_SendRRCReconfiguration_MeasNR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(nr_Cell1,v_MeasConfig);</w:t>
            </w:r>
          </w:p>
          <w:p w14:paraId="72825F3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E8C07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D12BFF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NR Cell 1.</w:t>
            </w:r>
          </w:p>
          <w:p w14:paraId="435C72A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v_PhysCellId_Cell1, tsc_NR_MeasId1, -, -, cr_NR_MeasResults_MeasResultNeighCells_EUTRA({cr_NR_MeasResultEUTRA_CellResults(v_EUTRA_CellId,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cr_NR_MeasQuantityResultsEUTRA_Rsrp_Rsrq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)}));</w:t>
            </w:r>
          </w:p>
          <w:p w14:paraId="4CA7426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7ABBCD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2795AC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changes NR Cell1 and E-UTRA Cell 1 parameters according to the row "T1" in table 8.1.6.2.3.3.2-1/2.</w:t>
            </w:r>
          </w:p>
          <w:p w14:paraId="249B6A3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(v_CellPowerList_AtT1);</w:t>
            </w:r>
          </w:p>
          <w:p w14:paraId="794794F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A2B2D7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757BDE6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//Generic test procedure in TS 38.508-1 Table 4.9.7.2.2-1 is performed on E-UTRA Cell 1.</w:t>
            </w:r>
          </w:p>
          <w:p w14:paraId="2C10341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f_NR5GC_TrackingAreaUpdateFromN1(nr_Cell1);</w:t>
            </w:r>
          </w:p>
          <w:p w14:paraId="04AC31F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(EUTRA, "Power Level");</w:t>
            </w:r>
          </w:p>
          <w:p w14:paraId="5D0502F4" w14:textId="5DA84B50" w:rsidR="0052356B" w:rsidRPr="0052356B" w:rsidRDefault="0098353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// added function for DRB release and config</w:t>
            </w:r>
          </w:p>
          <w:p w14:paraId="2A118541" w14:textId="77777777" w:rsid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244F3604" w14:textId="041EBBA6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6"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0DD7F61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changes NR Cell 1 parameter according to the row "T2" in Table 8.1.6.2.3.3.2-1/2.</w:t>
            </w:r>
          </w:p>
          <w:p w14:paraId="3108CAD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(v_CellPowerList_AtT2);</w:t>
            </w:r>
          </w:p>
          <w:p w14:paraId="395B597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08370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7"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4D7E36FB" w14:textId="1C5E2830" w:rsid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MobilityFromEUTRACommand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E-UTRA Cell 1.</w:t>
            </w:r>
          </w:p>
          <w:p w14:paraId="63387108" w14:textId="5C3B870D" w:rsidR="0098353A" w:rsidRPr="0052356B" w:rsidRDefault="0098353A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//get security context from EUTRAN</w:t>
            </w:r>
          </w:p>
          <w:p w14:paraId="7E102C6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f_NR5GC_MappedContextFromS1_InitNAS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v_SecurityRx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true);</w:t>
            </w:r>
          </w:p>
          <w:p w14:paraId="4D843BF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4FD56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this also sends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 EUTRA and waits for the Complete message</w:t>
            </w:r>
          </w:p>
          <w:p w14:paraId="65F63D1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8"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293B6A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</w:t>
            </w:r>
            <w:proofErr w:type="gramStart"/>
            <w:r w:rsidRPr="0052356B">
              <w:rPr>
                <w:rFonts w:ascii="Courier New" w:hAnsi="Courier New" w:cs="Courier New"/>
                <w:lang w:eastAsia="de-DE"/>
              </w:rPr>
              <w:t>a</w:t>
            </w:r>
            <w:proofErr w:type="gram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containing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rlf-InfoAvailable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on NR Cell 1?</w:t>
            </w:r>
          </w:p>
          <w:p w14:paraId="67D2660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(EUTRA);</w:t>
            </w:r>
          </w:p>
          <w:p w14:paraId="0DA0FA1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v_RRCConnReconfigComplete:=cr_38508_RRCReconfigurationComplete(cr_RRCReconfigurationComplete_v1530(-,cr_RRCReconfigurationComplete_v1560(-,cr_RRCReconfigurationComplete_v1610_RLF)));</w:t>
            </w:r>
          </w:p>
          <w:p w14:paraId="73A69B7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f_NR5GC_508RRC_InterRAT_HO_ToNR(nr_Cell1,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v_SecurityRx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v_RRCConnReconfigComplete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59A6378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8AC61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9"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6812109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</w:t>
            </w:r>
            <w:proofErr w:type="gramStart"/>
            <w:r w:rsidRPr="0052356B">
              <w:rPr>
                <w:rFonts w:ascii="Courier New" w:hAnsi="Courier New" w:cs="Courier New"/>
                <w:lang w:eastAsia="de-DE"/>
              </w:rPr>
              <w:t>a</w:t>
            </w:r>
            <w:proofErr w:type="gram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REQUEST message indicating "mobility registration updating"? </w:t>
            </w:r>
            <w:proofErr w:type="gramStart"/>
            <w:r w:rsidRPr="0052356B">
              <w:rPr>
                <w:rFonts w:ascii="Courier New" w:hAnsi="Courier New" w:cs="Courier New"/>
                <w:lang w:eastAsia="de-DE"/>
              </w:rPr>
              <w:t>is</w:t>
            </w:r>
            <w:proofErr w:type="gramEnd"/>
            <w:r w:rsidRPr="0052356B">
              <w:rPr>
                <w:rFonts w:ascii="Courier New" w:hAnsi="Courier New" w:cs="Courier New"/>
                <w:lang w:eastAsia="de-DE"/>
              </w:rPr>
              <w:t xml:space="preserve"> sent to update the registration of the actual tracking area.</w:t>
            </w:r>
          </w:p>
          <w:p w14:paraId="1814728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tsc_NR_RbId_SRB2,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cr_NG_NAS_IndWithPiggybacking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6379E1C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Mobility)) {</w:t>
            </w:r>
          </w:p>
          <w:p w14:paraId="55D6A4F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2683A19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2DB4CD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1EA66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10-11"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7CE3556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//SS sends </w:t>
            </w:r>
            <w:proofErr w:type="gramStart"/>
            <w:r w:rsidRPr="0052356B">
              <w:rPr>
                <w:rFonts w:ascii="Courier New" w:hAnsi="Courier New" w:cs="Courier New"/>
                <w:lang w:eastAsia="de-DE"/>
              </w:rPr>
              <w:t>an</w:t>
            </w:r>
            <w:proofErr w:type="gram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DLInformationTransfer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ACCEPT message containing a 5G-GUTI.</w:t>
            </w:r>
          </w:p>
          <w:p w14:paraId="3851086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COMPLETE message.</w:t>
            </w:r>
          </w:p>
          <w:p w14:paraId="17BCD83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f_NR5GC_MobileInfo_SetGMM_MobilityInfo(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42BEE28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f_NR5GC_MobilityRegistration_Steps4_6(nr_Cell1,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-, tsc_NR_RbId_SRB2);</w:t>
            </w:r>
          </w:p>
          <w:p w14:paraId="3004881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Clear store of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msgs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received in parallel</w:t>
            </w:r>
          </w:p>
          <w:p w14:paraId="38E5C5A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f_NR5GC_MsgInDefault_ResetStoreOfNASMessageReq(); // @sic R5s220174 sic@</w:t>
            </w:r>
          </w:p>
          <w:p w14:paraId="61DC75B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Then activate store for any new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msgs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received - this works for Modification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Reqs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too</w:t>
            </w:r>
          </w:p>
          <w:p w14:paraId="619C52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activate(a_NR5GC_AdditionalPDUSessionEstablishmentReq(nr_Cell1));</w:t>
            </w:r>
          </w:p>
          <w:p w14:paraId="451BCFD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make sure all the PDNs configured on EUTRA are changed in routing table</w:t>
            </w:r>
          </w:p>
          <w:p w14:paraId="57008E7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for (i := 0;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i + 1) {</w:t>
            </w:r>
          </w:p>
          <w:p w14:paraId="4B67647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f_IP_ChangeDrbMappingNR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(IP, 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cs_IP_QosFlowId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PDU_SessionId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].QFI),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PdnIndex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5887251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3A7C69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67A6EC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12"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01F81BD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procedure in table 4.5A.2C.2.2-1 in TS 38.508-1 [4] is performed.</w:t>
            </w:r>
          </w:p>
          <w:p w14:paraId="2651ABC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f_NR5GC_IRAT_S1ToN1_SessionModification(nr_Cell1,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v_PduSessionInfoList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, -, tsc_NR_RbId_SRB2);</w:t>
            </w:r>
          </w:p>
          <w:p w14:paraId="2637B78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4287A1E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85B3D8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13"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0F53AA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17C3970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(cas_NR_SRB1_RrcPdu_REQ(nr_Cell1,</w:t>
            </w:r>
          </w:p>
          <w:p w14:paraId="4585C84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3861126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7F0ACA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11652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14"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26303A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NR Cell 1?</w:t>
            </w:r>
          </w:p>
          <w:p w14:paraId="4B90002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(car_NR_SRB1_RrcPdu_IND(nr_Cell1,</w:t>
            </w:r>
          </w:p>
          <w:p w14:paraId="6E6199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cr_38508_</w:t>
            </w:r>
            <w:proofErr w:type="gramStart"/>
            <w:r w:rsidRPr="0052356B">
              <w:rPr>
                <w:rFonts w:ascii="Courier New" w:hAnsi="Courier New" w:cs="Courier New"/>
                <w:lang w:eastAsia="de-DE"/>
              </w:rPr>
              <w:t>UEInformationResponse(</w:t>
            </w:r>
            <w:proofErr w:type="spellStart"/>
            <w:proofErr w:type="gramEnd"/>
            <w:r w:rsidRPr="0052356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,-,-,-,-,-,?))) -&gt; value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31386D5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5CC8A87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v_MeasResultNeighCells_r16:=cr_NR_RLF_Report_measResultNeighCells_Eutra_r16(cr_MeasResultNeighCellListEUTRA_1Entry(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v_EUTRA_CellId,v_ARFCN_ValueEUTRA</w:t>
            </w:r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18F36D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f_EUTRA_Get_MeasQuantityResults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()));</w:t>
            </w:r>
          </w:p>
          <w:p w14:paraId="4DB39E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if (match(v_Nr_Rlf_Report_r16,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f_NR_CellInfo_GetRNTI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(nr_Cell1</w:t>
            </w:r>
            <w:r w:rsidRPr="0052356B">
              <w:rPr>
                <w:rFonts w:ascii="Courier New" w:hAnsi="Courier New" w:cs="Courier New"/>
                <w:lang w:eastAsia="de-DE"/>
              </w:rPr>
              <w:t>), -, //SSB omit incorrect</w:t>
            </w:r>
          </w:p>
          <w:p w14:paraId="7ED825B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452B473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2858580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cr_NR_RLF_Report_failedPCellId_PciArfcn_r16(v_PhysCellId_Cell1, v_SSB_Freq_Cell1),</w:t>
            </w:r>
          </w:p>
          <w:p w14:paraId="603519B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omit, omit</w:t>
            </w:r>
            <w:r w:rsidRPr="0052356B">
              <w:rPr>
                <w:rFonts w:ascii="Courier New" w:hAnsi="Courier New" w:cs="Courier New"/>
                <w:lang w:eastAsia="de-DE"/>
              </w:rPr>
              <w:t>, omit,</w:t>
            </w:r>
          </w:p>
          <w:p w14:paraId="70279AC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?</w:t>
            </w:r>
            <w:r w:rsidRPr="0052356B">
              <w:rPr>
                <w:rFonts w:ascii="Courier New" w:hAnsi="Courier New" w:cs="Courier New"/>
                <w:lang w:eastAsia="de-DE"/>
              </w:rPr>
              <w:t>, ?,</w:t>
            </w:r>
          </w:p>
          <w:p w14:paraId="3A68B6D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5E3ABF4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0EC7EB1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omit)))// noSuitableCellFound-r16-omit?</w:t>
            </w:r>
          </w:p>
          <w:p w14:paraId="2692C05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66E90A5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153F864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10FFC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1D606E9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1440222" w14:textId="177EDDEA" w:rsidR="000B3409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FB1BF74" w14:textId="77777777" w:rsidR="000B3409" w:rsidRDefault="000B3409" w:rsidP="000B3409">
      <w:pPr>
        <w:spacing w:after="0"/>
        <w:rPr>
          <w:rFonts w:ascii="Arial" w:hAnsi="Arial"/>
          <w:b/>
        </w:rPr>
      </w:pPr>
    </w:p>
    <w:p w14:paraId="510A8833" w14:textId="77777777" w:rsidR="000B3409" w:rsidRDefault="000B3409" w:rsidP="000B340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409" w14:paraId="6F7268E5" w14:textId="77777777" w:rsidTr="00E60DB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883A" w14:textId="77777777" w:rsidR="0052356B" w:rsidRPr="0052356B" w:rsidRDefault="000B3409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="0052356B" w:rsidRPr="0052356B">
              <w:rPr>
                <w:rFonts w:ascii="Courier New" w:hAnsi="Courier New" w:cs="Courier New"/>
                <w:lang w:eastAsia="de-DE"/>
              </w:rPr>
              <w:t>function fl_TC_8_1_6_2_3_TestBody() runs on NR5GC_PTC</w:t>
            </w:r>
          </w:p>
          <w:p w14:paraId="1582B97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310E98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v_CellPowerList_AtT0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-90,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)};//@sic R5-216499 R5-220052 sic@</w:t>
            </w:r>
          </w:p>
          <w:p w14:paraId="4ADB08A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v_CellPowerList_AtT1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tsc_NR_NonSuitableOffCellSSS_EPRE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</w:t>
            </w:r>
          </w:p>
          <w:p w14:paraId="4FE8B6A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v_CellPowerList_AtT2 := {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(nr_Cell1, tsc_NR_ServingCellSSS_EPRE_FR1,tsc_NR_NonSuitableOffCellSSS_EPRE)};//@sic R5-216499 R5-220052 sic@</w:t>
            </w:r>
          </w:p>
          <w:p w14:paraId="2DB319E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AF57D7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EUTRA_PhysCellId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6DB5A8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EUTRA_AllowedMeasBandwidth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682CE97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Hysteresis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v_Hysteresis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0; //@sic R5-218335 sic@</w:t>
            </w:r>
          </w:p>
          <w:p w14:paraId="1E06A20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EventTriggerConfigInterRAT.reportAmount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r1;</w:t>
            </w:r>
          </w:p>
          <w:p w14:paraId="7F82A7C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RSRP_Range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v_B2_Threshold1 := 73;</w:t>
            </w:r>
          </w:p>
          <w:p w14:paraId="526C6BB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RSRP_RangeEUTRA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v_B2_Threshold2EUTRA := 58;</w:t>
            </w:r>
          </w:p>
          <w:p w14:paraId="246C47D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EUTRA_NR_CoOrd_SysInfo_Type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690C8AB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var RLF_Report_r16 v_Nr_Rlf_Report_r16;</w:t>
            </w:r>
          </w:p>
          <w:p w14:paraId="2133AF7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default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null;</w:t>
            </w:r>
          </w:p>
          <w:p w14:paraId="56DEEED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EUTRA_NR_PduSessionInfoList_Type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70BF2A7A" w14:textId="3F5D94B5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70CD84A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MeasObjectParamsList_Type_EUTRA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1767D28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0503DA9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(value)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MeasIdToAddModList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7FE47A2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(omit)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7B2F6B6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(present)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NR_RLF_Report_measResultNeighCells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v_MeasResultNeighCells_r16;</w:t>
            </w:r>
          </w:p>
          <w:p w14:paraId="6538600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EUTRA_NR_CoOrd_Security_Type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v_SecurityRx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;//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f_EUTRA_NR_WaitForCoOrd_Security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(EUTRA);</w:t>
            </w:r>
          </w:p>
          <w:p w14:paraId="3EC7DD8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v_PhysCellId_Cell1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1489813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ARFCN_ValueNR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v_SSB_Freq_Cell1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f_NR_CellInfo_GetFrequencySSB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7A2F15A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template (present)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UL_DCCH_Message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v_RRCConnReconfigComplete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7B5DF55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5E98FBD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NR_SRB_COMMON_IND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2E034C9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integer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F9E07A2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var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IntegerList_Type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v_DrbIdList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f_NR_GetActiveDRBs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7C97B654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var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RNTI_Value_Type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v_C_RNTI_beforeRLF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633AA49B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var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PLMN_Identity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v_PLMN_Identity_Cell1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f_NR_CellInfo_GetPLMN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(nr_Cell1);</w:t>
            </w:r>
          </w:p>
          <w:p w14:paraId="5BC9C452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var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CellIdentity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v_CellIdentity_Cell1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f_NR_CellInfo_GetCellIdentity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667D5AD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var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TrackingAreaCode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v_TAC_Cell1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f_NR_CellInfo_GetTAC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(nr_Cell1);</w:t>
            </w:r>
          </w:p>
          <w:p w14:paraId="721327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E3009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//Power levels of NR cell 1: Table 8.1.6.2.3.3.2-1, 8.1.6.2.3.3.2-2</w:t>
            </w:r>
          </w:p>
          <w:p w14:paraId="169A327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/*         |    FR1     |    FR2</w:t>
            </w:r>
          </w:p>
          <w:p w14:paraId="348ECD0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655B8E0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T0    |    -90     |    FFS----//@sic R5-216499 R5-220052 sic@</w:t>
            </w:r>
          </w:p>
          <w:p w14:paraId="0464AD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256518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T1    |    off     |    off</w:t>
            </w:r>
          </w:p>
          <w:p w14:paraId="326251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00F00EB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  T2    |    -88     |    FFS   //@sic R5-216499 R5-220052 sic@.</w:t>
            </w:r>
          </w:p>
          <w:p w14:paraId="1472022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74C8C94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55DDFEC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f_EUTRA_NR_WaitForCoOrd_SysInfo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(EUTRA);</w:t>
            </w:r>
          </w:p>
          <w:p w14:paraId="4084A61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BE55D6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v_CoOrd_SysInfo.Eutra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Arfcn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693C50F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v_CoOrd_SysInfo.Eutra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9FA0D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f_NR5GC_IRAT_ConvertIntegerToEUTRA_AllowedMeasBandwidth(v_CoOrd_SysInfo.Eutra[0].DL_Bandwidth);</w:t>
            </w:r>
          </w:p>
          <w:p w14:paraId="18DD6EC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v_C_RNTI_beforeRLF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f_NR_CellInfo_GetRNTI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(nr_Cell1);</w:t>
            </w:r>
          </w:p>
          <w:p w14:paraId="01EFDBC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9CE409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(v_CellPowerList_AtT0);</w:t>
            </w:r>
          </w:p>
          <w:p w14:paraId="2890097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8C8F93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1-2"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110CC58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RRCConnectionReconfiguration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 setup inter-RAT measurement and reporting for event B2</w:t>
            </w:r>
          </w:p>
          <w:p w14:paraId="3201FDF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RRCReconfigrationComplete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1178E29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{cs_MeasObjectId1(nr_Cell1)};</w:t>
            </w:r>
          </w:p>
          <w:p w14:paraId="6599B05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{cs_MeasObjectId2_EUTRA(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v_EUTRA_CellId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)};</w:t>
            </w:r>
          </w:p>
          <w:p w14:paraId="540EF29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{cs_NR_ReportConfig_reportConfigInterRAT(tsc_NR_IdReportConfigId1, cs_NR_ReportConfigInterRAT_Trigger_eventB2_EUTRA(v_B2_Threshold1, v_B2_Threshold2EUTRA,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v_Hysteresis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v_ReportAmount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true, false))};</w:t>
            </w:r>
          </w:p>
          <w:p w14:paraId="5C7E584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{cs_NR_MeasId_Config_id1_obj2_conf1};</w:t>
            </w:r>
          </w:p>
          <w:p w14:paraId="760DCDE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f_NR_GenerateMeasurementConfigNR_EUTRA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v_ARFCN_ValueEUTRA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v_MeasurementBandwidth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v_MeasuredObjectList_EUTRA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v_MeasIdConfigList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cs_38508_MeasGapConfig_UE(cs_38508_GapConfig), cs_38508_QuantityConfig_EUTRA);</w:t>
            </w:r>
          </w:p>
          <w:p w14:paraId="0AA0C12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f_NR_SendRRCReconfiguration_MeasNR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(nr_Cell1,v_MeasConfig);</w:t>
            </w:r>
          </w:p>
          <w:p w14:paraId="541FC6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06269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3"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1048EA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NR Cell 1.</w:t>
            </w:r>
          </w:p>
          <w:p w14:paraId="46E0B3C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f_NR_ReceiveMeasurementReports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v_PhysCellId_Cell1, tsc_NR_MeasId1, -, -, cr_NR_MeasResults_MeasResultNeighCells_EUTRA({cr_NR_MeasResultEUTRA_CellResults(v_EUTRA_CellId,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cr_NR_MeasQuantityResultsEUTRA_Rsrp_Rsrq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)}));</w:t>
            </w:r>
          </w:p>
          <w:p w14:paraId="355D5B0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979891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4"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68DDD2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changes NR Cell1 and E-UTRA Cell 1 parameters according to the row "T1" in table 8.1.6.2.3.3.2-1/2.</w:t>
            </w:r>
          </w:p>
          <w:p w14:paraId="2B69DCD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(v_CellPowerList_AtT1);</w:t>
            </w:r>
          </w:p>
          <w:p w14:paraId="1748E18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00698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5"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44DC70E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//Generic test procedure in TS 38.508-1 Table 4.9.7.2.2-1 is performed on E-UTRA Cell 1.</w:t>
            </w:r>
          </w:p>
          <w:p w14:paraId="57E4FFA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f_NR5GC_TrackingAreaUpdateFromN1(nr_Cell1);</w:t>
            </w:r>
          </w:p>
          <w:p w14:paraId="072F7A9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f_EUTRA_NR_WaitForCoOrd_Trigger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(EUTRA, "Power Level");</w:t>
            </w:r>
          </w:p>
          <w:p w14:paraId="437DAD32" w14:textId="77777777" w:rsidR="0052356B" w:rsidRPr="0098353A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f_NR_SS_SRBs_DRBs_Release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(nr_Cell1, -,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v_DrbIdList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); //let the SS know that there was OOS</w:t>
            </w:r>
          </w:p>
          <w:p w14:paraId="476A2A8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f_NR_SS_SRBs_DRBs_Config</w:t>
            </w:r>
            <w:proofErr w:type="spellEnd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(nr_Cell1, -, omit); //</w:t>
            </w:r>
            <w:proofErr w:type="spellStart"/>
            <w:r w:rsidRPr="0098353A">
              <w:rPr>
                <w:rFonts w:ascii="Courier New" w:hAnsi="Courier New" w:cs="Courier New"/>
                <w:highlight w:val="yellow"/>
                <w:lang w:eastAsia="de-DE"/>
              </w:rPr>
              <w:t>recpn</w:t>
            </w:r>
            <w:proofErr w:type="spellEnd"/>
          </w:p>
          <w:p w14:paraId="4EEF902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77A311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6"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05B9073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changes NR Cell 1 parameter according to the row "T2" in Table 8.1.6.2.3.3.2-1/2.</w:t>
            </w:r>
          </w:p>
          <w:p w14:paraId="26555DC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(v_CellPowerList_AtT2);</w:t>
            </w:r>
          </w:p>
          <w:p w14:paraId="33FB94F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58F140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7"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6D016A1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MobilityFromEUTRACommand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E-UTRA Cell 1.</w:t>
            </w:r>
          </w:p>
          <w:p w14:paraId="6A503B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v_SecurityRx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f_EUTRA_NR_WaitForCoOrd_Security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 xml:space="preserve"> (EUTRA);</w:t>
            </w:r>
          </w:p>
          <w:p w14:paraId="2305295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f_NR5GC_MappedContextFromS1_InitNAS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v_SecurityRx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true);</w:t>
            </w:r>
          </w:p>
          <w:p w14:paraId="1810509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4F0841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this also sends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 EUTRA and waits for the Complete message</w:t>
            </w:r>
          </w:p>
          <w:p w14:paraId="5A08ABB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8"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19B0764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</w:t>
            </w:r>
            <w:proofErr w:type="gramStart"/>
            <w:r w:rsidRPr="0052356B">
              <w:rPr>
                <w:rFonts w:ascii="Courier New" w:hAnsi="Courier New" w:cs="Courier New"/>
                <w:lang w:eastAsia="de-DE"/>
              </w:rPr>
              <w:t>a</w:t>
            </w:r>
            <w:proofErr w:type="gram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containing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rlf-InfoAvailable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on NR Cell 1?</w:t>
            </w:r>
          </w:p>
          <w:p w14:paraId="21B56F3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f_EUTRA_NR_WaitForCoOrd_PduSessionInfoList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(EUTRA);</w:t>
            </w:r>
          </w:p>
          <w:p w14:paraId="48791F8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v_RRCConnReconfigComplete:=cr_38508_RRCReconfigurationComplete(cr_RRCReconfigurationComplete_v1530(-,cr_RRCReconfigurationComplete_v1560(-,cr_RRCReconfigurationComplete_v1610_RLF)));</w:t>
            </w:r>
          </w:p>
          <w:p w14:paraId="69BC140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f_NR5GC_508RRC_InterRAT_HO_ToNR(nr_Cell1,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v_SecurityRx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,-,-,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v_RRCConnReconfigComplete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6F592609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A150AC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9"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244B302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</w:t>
            </w:r>
            <w:proofErr w:type="gramStart"/>
            <w:r w:rsidRPr="0052356B">
              <w:rPr>
                <w:rFonts w:ascii="Courier New" w:hAnsi="Courier New" w:cs="Courier New"/>
                <w:lang w:eastAsia="de-DE"/>
              </w:rPr>
              <w:t>a</w:t>
            </w:r>
            <w:proofErr w:type="gram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REQUEST message indicating "mobility registration updating"? </w:t>
            </w:r>
            <w:proofErr w:type="gramStart"/>
            <w:r w:rsidRPr="0052356B">
              <w:rPr>
                <w:rFonts w:ascii="Courier New" w:hAnsi="Courier New" w:cs="Courier New"/>
                <w:lang w:eastAsia="de-DE"/>
              </w:rPr>
              <w:t>is</w:t>
            </w:r>
            <w:proofErr w:type="gramEnd"/>
            <w:r w:rsidRPr="0052356B">
              <w:rPr>
                <w:rFonts w:ascii="Courier New" w:hAnsi="Courier New" w:cs="Courier New"/>
                <w:lang w:eastAsia="de-DE"/>
              </w:rPr>
              <w:t xml:space="preserve"> sent to update the registration of the actual tracking area.</w:t>
            </w:r>
          </w:p>
          <w:p w14:paraId="738373C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car_NR_SRB_NasPdu_IND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(nr_Cell1, tsc_NR_RbId_SRB2,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cr_NG_NAS_IndWithPiggybacking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tsc_SHT_IntegrityProtected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14FC8B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f_Check_NG_RegistrationReqMsg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Pdu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Mobility)) {</w:t>
            </w:r>
          </w:p>
          <w:p w14:paraId="3779013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"Registration Request Message Failed");</w:t>
            </w:r>
          </w:p>
          <w:p w14:paraId="383122B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00E21C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335B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10-11"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525CBA5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//SS sends </w:t>
            </w:r>
            <w:proofErr w:type="gramStart"/>
            <w:r w:rsidRPr="0052356B">
              <w:rPr>
                <w:rFonts w:ascii="Courier New" w:hAnsi="Courier New" w:cs="Courier New"/>
                <w:lang w:eastAsia="de-DE"/>
              </w:rPr>
              <w:t>an</w:t>
            </w:r>
            <w:proofErr w:type="gramEnd"/>
            <w:r w:rsidRPr="0052356B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DLInformationTransfer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ACCEPT message containing a 5G-GUTI.</w:t>
            </w:r>
          </w:p>
          <w:p w14:paraId="4A64CB9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ULInformationTransfer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and a REGISTRATION COMPLETE message.</w:t>
            </w:r>
          </w:p>
          <w:p w14:paraId="17E2ED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f_NR5GC_MobileInfo_SetGMM_MobilityInfo(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77B5373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f_NR5GC_MobilityRegistration_Steps4_6(nr_Cell1,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v_GMM_MobilityInfo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-, -,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-, tsc_NR_RbId_SRB2);</w:t>
            </w:r>
          </w:p>
          <w:p w14:paraId="7E155B27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Clear store of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msgs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received in parallel</w:t>
            </w:r>
          </w:p>
          <w:p w14:paraId="1456DD5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f_NR5GC_MsgInDefault_ResetStoreOfNASMessageReq(); // @sic R5s220174 sic@</w:t>
            </w:r>
          </w:p>
          <w:p w14:paraId="6375CA9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Then activate store for any new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msgs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received - this works for Modification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Reqs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too</w:t>
            </w:r>
          </w:p>
          <w:p w14:paraId="38E9CBF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activate(a_NR5GC_AdditionalPDUSessionEstablishmentReq(nr_Cell1));</w:t>
            </w:r>
          </w:p>
          <w:p w14:paraId="7C43672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 make sure all the PDNs configured on EUTRA are changed in routing table</w:t>
            </w:r>
          </w:p>
          <w:p w14:paraId="40DA0104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for (i := 0;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);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:= i + 1) {</w:t>
            </w:r>
          </w:p>
          <w:p w14:paraId="0665BE0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f_IP_ChangeDrbMappingNR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(IP, nr_Cell1,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cs_IP_QosFlowId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PDU_SessionId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].QFI),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i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PdnIndex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08373E7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14:paraId="4A64897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F9739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12"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5D442E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procedure in table 4.5A.2C.2.2-1 in TS 38.508-1 [4] is performed.</w:t>
            </w:r>
          </w:p>
          <w:p w14:paraId="2B17194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 xml:space="preserve">//f_NR5GC_IRAT_S1ToN1_SessionModification(nr_Cell1, 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v_PduSessionInfoList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, -, tsc_NR_RbId_SRB2);</w:t>
            </w:r>
          </w:p>
          <w:p w14:paraId="303129E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deactivate(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v_MyDefaultVar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);</w:t>
            </w:r>
          </w:p>
          <w:p w14:paraId="6920975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25A04ED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13"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727BAD4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//The SS transmits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UEInformationRequest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message.</w:t>
            </w:r>
          </w:p>
          <w:p w14:paraId="0DB4151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(cas_NR_SRB1_RrcPdu_REQ(nr_Cell1,</w:t>
            </w:r>
          </w:p>
          <w:p w14:paraId="509A4DD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4AA98201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 -, -, -, -, true_)));</w:t>
            </w:r>
          </w:p>
          <w:p w14:paraId="63ED4A1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140132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//@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"Step 14"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@</w:t>
            </w:r>
          </w:p>
          <w:p w14:paraId="322B5486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//Check: Does the UE transmit a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 message on NR Cell 1?</w:t>
            </w:r>
          </w:p>
          <w:p w14:paraId="4356699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(car_NR_SRB1_RrcPdu_IND(nr_Cell1,</w:t>
            </w:r>
          </w:p>
          <w:p w14:paraId="651E196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cr_38508_</w:t>
            </w:r>
            <w:proofErr w:type="gramStart"/>
            <w:r w:rsidRPr="0052356B">
              <w:rPr>
                <w:rFonts w:ascii="Courier New" w:hAnsi="Courier New" w:cs="Courier New"/>
                <w:lang w:eastAsia="de-DE"/>
              </w:rPr>
              <w:t>UEInformationResponse(</w:t>
            </w:r>
            <w:proofErr w:type="spellStart"/>
            <w:proofErr w:type="gramEnd"/>
            <w:r w:rsidRPr="0052356B">
              <w:rPr>
                <w:rFonts w:ascii="Courier New" w:hAnsi="Courier New" w:cs="Courier New"/>
                <w:lang w:eastAsia="de-DE"/>
              </w:rPr>
              <w:t>tsc_NR_RRC_TI_Def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,-,-,-,-,-,?))) -&gt; value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;</w:t>
            </w:r>
          </w:p>
          <w:p w14:paraId="4EC06F4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v_Nr_Rlf_Report_r16 := v_ReceivedAsp.Signalling.Rrc.Dcch.message_.messageClassExtension.c2.ueInformationResponse_r16.criticalExtensions.ueInformationResponse_r16.rlf_Report_r16;</w:t>
            </w:r>
          </w:p>
          <w:p w14:paraId="477B181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v_MeasResultNeighCells_r16:=cr_NR_RLF_Report_measResultNeighCells_Eutra_r16(cr_MeasResultNeighCellListEUTRA_1Entry(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v_ARFCN_ValueEUTRA,v_EUTRA_CellId</w:t>
            </w:r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5857335E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f_EUTRA_Get_MeasQuantityResults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 xml:space="preserve">()));                                                                                                                   </w:t>
            </w:r>
          </w:p>
          <w:p w14:paraId="245A8C45" w14:textId="77343A1F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C3F4D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if (match(v_Nr_Rlf_Report_r16,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cr_NR_Rlf_Report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v_C_RNTI_beforeRLF</w:t>
            </w:r>
            <w:proofErr w:type="spellEnd"/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Pr="0052356B">
              <w:rPr>
                <w:rFonts w:ascii="Courier New" w:hAnsi="Courier New" w:cs="Courier New"/>
                <w:lang w:eastAsia="de-DE"/>
              </w:rPr>
              <w:t xml:space="preserve"> -, //SSB omit incorrect</w:t>
            </w:r>
          </w:p>
          <w:p w14:paraId="38953B78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?, ?,</w:t>
            </w:r>
          </w:p>
          <w:p w14:paraId="50173020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v_MeasResultNeighCells_r16, omit,</w:t>
            </w:r>
          </w:p>
          <w:p w14:paraId="249E2B0C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(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cr_NR_RLF_Report_failedPCellId_cellGlobalId_r16(cr_CGI_Info_Logging_r16(v_PLMN_Identity_Cell1, v_CellIdentity_Cell1, v_TAC_Cell1))),</w:t>
            </w:r>
          </w:p>
          <w:p w14:paraId="62E622A8" w14:textId="26CC96E3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="00741980" w:rsidRPr="00741980">
              <w:rPr>
                <w:rFonts w:ascii="Courier New" w:hAnsi="Courier New" w:cs="Courier New"/>
                <w:highlight w:val="yellow"/>
                <w:lang w:eastAsia="de-DE"/>
              </w:rPr>
              <w:t>cr_eutraReconnectCellId_r16</w:t>
            </w:r>
            <w:r w:rsidRPr="0052356B">
              <w:rPr>
                <w:rFonts w:ascii="Courier New" w:hAnsi="Courier New" w:cs="Courier New"/>
                <w:lang w:eastAsia="de-DE"/>
              </w:rPr>
              <w:t xml:space="preserve">,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?</w:t>
            </w:r>
            <w:r w:rsidRPr="0052356B">
              <w:rPr>
                <w:rFonts w:ascii="Courier New" w:hAnsi="Courier New" w:cs="Courier New"/>
                <w:lang w:eastAsia="de-DE"/>
              </w:rPr>
              <w:t>, omit,</w:t>
            </w:r>
          </w:p>
          <w:p w14:paraId="31CC62D2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r w:rsidRPr="0052356B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52356B">
              <w:rPr>
                <w:rFonts w:ascii="Courier New" w:hAnsi="Courier New" w:cs="Courier New"/>
                <w:lang w:eastAsia="de-DE"/>
              </w:rPr>
              <w:t>, ?,</w:t>
            </w:r>
          </w:p>
          <w:p w14:paraId="08F7D95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rlf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,</w:t>
            </w:r>
          </w:p>
          <w:p w14:paraId="2759001F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t310_Expiry,</w:t>
            </w:r>
          </w:p>
          <w:p w14:paraId="1C667D3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-, omit)))// noSuitableCellFound-r16-omit?</w:t>
            </w:r>
          </w:p>
          <w:p w14:paraId="22DEFD5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                                            {</w:t>
            </w:r>
          </w:p>
          <w:p w14:paraId="5FAA3305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f_NR_PreliminaryPass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1F74320B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7B080B3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52356B">
              <w:rPr>
                <w:rFonts w:ascii="Courier New" w:hAnsi="Courier New" w:cs="Courier New"/>
                <w:lang w:eastAsia="de-DE"/>
              </w:rPr>
              <w:t>f_NR_SetVerdictFailOrInconc</w:t>
            </w:r>
            <w:proofErr w:type="spellEnd"/>
            <w:r w:rsidRPr="0052356B">
              <w:rPr>
                <w:rFonts w:ascii="Courier New" w:hAnsi="Courier New" w:cs="Courier New"/>
                <w:lang w:eastAsia="de-DE"/>
              </w:rPr>
              <w:t>(__FILE__, __LINE__, "Step 14");</w:t>
            </w:r>
          </w:p>
          <w:p w14:paraId="59462F6A" w14:textId="77777777" w:rsidR="0052356B" w:rsidRPr="0052356B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7CEB13E" w14:textId="7495CDEC" w:rsidR="000B3409" w:rsidRPr="00CA4CF2" w:rsidRDefault="0052356B" w:rsidP="005235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52356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374D6FD" w14:textId="584353A5" w:rsidR="00E60DBE" w:rsidRPr="004C5F61" w:rsidRDefault="00E60DBE" w:rsidP="004C5F61">
      <w:pPr>
        <w:pStyle w:val="4"/>
        <w:rPr>
          <w:b/>
          <w:bCs/>
          <w:highlight w:val="cyan"/>
          <w:lang w:val="pt-BR"/>
        </w:rPr>
      </w:pPr>
      <w:r w:rsidRPr="004C5F61">
        <w:rPr>
          <w:b/>
          <w:bCs/>
          <w:highlight w:val="cyan"/>
          <w:lang w:val="pt-BR"/>
        </w:rPr>
        <w:lastRenderedPageBreak/>
        <w:t>MCC160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60DBE" w14:paraId="49B5584D" w14:textId="77777777" w:rsidTr="0028611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8786" w14:textId="77777777" w:rsidR="00E60DBE" w:rsidRPr="004C5F61" w:rsidRDefault="00E60DBE" w:rsidP="004C5F61">
            <w:pPr>
              <w:pStyle w:val="PL"/>
            </w:pPr>
            <w:r w:rsidRPr="004C5F61">
              <w:t xml:space="preserve">    function fl_TC_8_1_6_2_3_TestBody() runs on NR5GC_PTC</w:t>
            </w:r>
          </w:p>
          <w:p w14:paraId="0252D6C2" w14:textId="77777777" w:rsidR="00E60DBE" w:rsidRPr="004C5F61" w:rsidRDefault="00E60DBE" w:rsidP="004C5F61">
            <w:pPr>
              <w:pStyle w:val="PL"/>
            </w:pPr>
            <w:r w:rsidRPr="004C5F61">
              <w:t xml:space="preserve">  {</w:t>
            </w:r>
          </w:p>
          <w:p w14:paraId="3CD49357" w14:textId="77777777" w:rsidR="00DF14A5" w:rsidRPr="004C5F61" w:rsidRDefault="00DF14A5" w:rsidP="004C5F61">
            <w:pPr>
              <w:pStyle w:val="PL"/>
            </w:pPr>
            <w:r w:rsidRPr="004C5F61">
              <w:t xml:space="preserve">    if (match(v_Nr_Rlf_Report_r16, cr_NR_Rlf_Report(</w:t>
            </w:r>
            <w:r w:rsidRPr="004C5F61">
              <w:rPr>
                <w:highlight w:val="cyan"/>
              </w:rPr>
              <w:t>v_C_RNTI_beforeRLF</w:t>
            </w:r>
            <w:r w:rsidRPr="004C5F61">
              <w:t>, -, //SSB omit incorrect</w:t>
            </w:r>
          </w:p>
          <w:p w14:paraId="422549C5" w14:textId="77777777" w:rsidR="00DF14A5" w:rsidRPr="004C5F61" w:rsidRDefault="00DF14A5" w:rsidP="004C5F61">
            <w:pPr>
              <w:pStyle w:val="PL"/>
            </w:pPr>
            <w:r w:rsidRPr="004C5F61">
              <w:t xml:space="preserve">                                                    ?, ?,</w:t>
            </w:r>
          </w:p>
          <w:p w14:paraId="2B8BEA40" w14:textId="77777777" w:rsidR="00DF14A5" w:rsidRPr="004C5F61" w:rsidRDefault="00DF14A5" w:rsidP="004C5F61">
            <w:pPr>
              <w:pStyle w:val="PL"/>
            </w:pPr>
            <w:r w:rsidRPr="004C5F61">
              <w:t xml:space="preserve">                                                    v_MeasResultNeighCells_r16, omit,</w:t>
            </w:r>
          </w:p>
          <w:p w14:paraId="31A6715E" w14:textId="77777777" w:rsidR="00DF14A5" w:rsidRPr="004C5F61" w:rsidRDefault="00DF14A5" w:rsidP="004C5F61">
            <w:pPr>
              <w:pStyle w:val="PL"/>
              <w:rPr>
                <w:highlight w:val="cyan"/>
              </w:rPr>
            </w:pPr>
            <w:r w:rsidRPr="004C5F61">
              <w:t xml:space="preserve">                                                    </w:t>
            </w:r>
            <w:r w:rsidRPr="004C5F61">
              <w:rPr>
                <w:highlight w:val="cyan"/>
              </w:rPr>
              <w:t>cr_NR_RLF_Report_failedPCellId_cellGlobalId_r16(cr_CGI_Info_Logging_r16(v_PLMN_Identity_Cell1, v_CellIdentity_Cell1, v_TAC_Cell1)),</w:t>
            </w:r>
          </w:p>
          <w:p w14:paraId="5957EE00" w14:textId="77777777" w:rsidR="00DF14A5" w:rsidRPr="004C5F61" w:rsidRDefault="00DF14A5" w:rsidP="004C5F61">
            <w:pPr>
              <w:pStyle w:val="PL"/>
            </w:pPr>
            <w:r w:rsidRPr="004C5F61">
              <w:rPr>
                <w:highlight w:val="cyan"/>
              </w:rPr>
              <w:t xml:space="preserve">                                                    cr_eutraReconnectCellId_r16, ?, omit,</w:t>
            </w:r>
          </w:p>
          <w:p w14:paraId="1D526173" w14:textId="77777777" w:rsidR="00DF14A5" w:rsidRPr="004C5F61" w:rsidRDefault="00DF14A5" w:rsidP="004C5F61">
            <w:pPr>
              <w:pStyle w:val="PL"/>
            </w:pPr>
            <w:r w:rsidRPr="004C5F61">
              <w:t xml:space="preserve">                                                    -, ?,</w:t>
            </w:r>
          </w:p>
          <w:p w14:paraId="7C713E62" w14:textId="77777777" w:rsidR="00DF14A5" w:rsidRPr="004C5F61" w:rsidRDefault="00DF14A5" w:rsidP="004C5F61">
            <w:pPr>
              <w:pStyle w:val="PL"/>
            </w:pPr>
            <w:r w:rsidRPr="004C5F61">
              <w:lastRenderedPageBreak/>
              <w:t xml:space="preserve">                                                    rlf,</w:t>
            </w:r>
          </w:p>
          <w:p w14:paraId="1F732BFE" w14:textId="77777777" w:rsidR="00DF14A5" w:rsidRPr="004C5F61" w:rsidRDefault="00DF14A5" w:rsidP="004C5F61">
            <w:pPr>
              <w:pStyle w:val="PL"/>
            </w:pPr>
            <w:r w:rsidRPr="004C5F61">
              <w:t xml:space="preserve">                                                    t310_Expiry,</w:t>
            </w:r>
          </w:p>
          <w:p w14:paraId="206B6274" w14:textId="77777777" w:rsidR="00DF14A5" w:rsidRPr="004C5F61" w:rsidRDefault="00DF14A5" w:rsidP="004C5F61">
            <w:pPr>
              <w:pStyle w:val="PL"/>
            </w:pPr>
            <w:r w:rsidRPr="004C5F61">
              <w:t xml:space="preserve">                                                    -, omit)))</w:t>
            </w:r>
          </w:p>
          <w:p w14:paraId="52ACB1F0" w14:textId="77777777" w:rsidR="00DF14A5" w:rsidRPr="004C5F61" w:rsidRDefault="00DF14A5" w:rsidP="004C5F61">
            <w:pPr>
              <w:pStyle w:val="PL"/>
            </w:pPr>
            <w:r w:rsidRPr="004C5F61">
              <w:t xml:space="preserve">                                                    {</w:t>
            </w:r>
          </w:p>
          <w:p w14:paraId="46332E10" w14:textId="77777777" w:rsidR="00DF14A5" w:rsidRPr="004C5F61" w:rsidRDefault="00DF14A5" w:rsidP="004C5F61">
            <w:pPr>
              <w:pStyle w:val="PL"/>
            </w:pPr>
            <w:r w:rsidRPr="004C5F61">
              <w:t xml:space="preserve">        f_NR_PreliminaryPass(__FILE__, __LINE__, "Step 14");</w:t>
            </w:r>
          </w:p>
          <w:p w14:paraId="347AE88A" w14:textId="77777777" w:rsidR="00DF14A5" w:rsidRPr="004C5F61" w:rsidRDefault="00DF14A5" w:rsidP="004C5F61">
            <w:pPr>
              <w:pStyle w:val="PL"/>
              <w:rPr>
                <w:highlight w:val="cyan"/>
              </w:rPr>
            </w:pPr>
            <w:r w:rsidRPr="004C5F61">
              <w:t xml:space="preserve">    } </w:t>
            </w:r>
            <w:r w:rsidRPr="004C5F61">
              <w:rPr>
                <w:highlight w:val="cyan"/>
              </w:rPr>
              <w:t>else if (match(v_Nr_Rlf_Report_r16, cr_NR_Rlf_Report(v_C_RNTI_beforeRLF, -, //SSB omit incorrect</w:t>
            </w:r>
          </w:p>
          <w:p w14:paraId="6A37CFF8" w14:textId="77777777" w:rsidR="00DF14A5" w:rsidRPr="004C5F61" w:rsidRDefault="00DF14A5" w:rsidP="004C5F61">
            <w:pPr>
              <w:pStyle w:val="PL"/>
              <w:rPr>
                <w:highlight w:val="cyan"/>
              </w:rPr>
            </w:pPr>
            <w:r w:rsidRPr="004C5F61">
              <w:rPr>
                <w:highlight w:val="cyan"/>
              </w:rPr>
              <w:t xml:space="preserve">                                                    ?, ?,</w:t>
            </w:r>
          </w:p>
          <w:p w14:paraId="7A325520" w14:textId="77777777" w:rsidR="00DF14A5" w:rsidRPr="004C5F61" w:rsidRDefault="00DF14A5" w:rsidP="004C5F61">
            <w:pPr>
              <w:pStyle w:val="PL"/>
              <w:rPr>
                <w:highlight w:val="cyan"/>
              </w:rPr>
            </w:pPr>
            <w:r w:rsidRPr="004C5F61">
              <w:rPr>
                <w:highlight w:val="cyan"/>
              </w:rPr>
              <w:t xml:space="preserve">                                                    v_MeasResultNeighCells_r16, omit,</w:t>
            </w:r>
          </w:p>
          <w:p w14:paraId="77F8AC60" w14:textId="77777777" w:rsidR="00DF14A5" w:rsidRPr="004C5F61" w:rsidRDefault="00DF14A5" w:rsidP="004C5F61">
            <w:pPr>
              <w:pStyle w:val="PL"/>
              <w:rPr>
                <w:highlight w:val="cyan"/>
              </w:rPr>
            </w:pPr>
            <w:r w:rsidRPr="004C5F61">
              <w:rPr>
                <w:highlight w:val="cyan"/>
              </w:rPr>
              <w:t xml:space="preserve">                                                    cr_NR_RLF_Report_failedPCellId_PciArfcn_r16(f_NR_CellInfo_GetPhysicalCellId(nr_Cell1), f_NR_CellInfo_GetFrequencySSB(nr_Cell1)),</w:t>
            </w:r>
          </w:p>
          <w:p w14:paraId="19F9D38A" w14:textId="77777777" w:rsidR="00DF14A5" w:rsidRPr="004C5F61" w:rsidRDefault="00DF14A5" w:rsidP="004C5F61">
            <w:pPr>
              <w:pStyle w:val="PL"/>
              <w:rPr>
                <w:highlight w:val="cyan"/>
              </w:rPr>
            </w:pPr>
            <w:r w:rsidRPr="004C5F61">
              <w:rPr>
                <w:highlight w:val="cyan"/>
              </w:rPr>
              <w:t xml:space="preserve">                                                    cr_eutraReconnectCellId_r16, ?, omit,</w:t>
            </w:r>
          </w:p>
          <w:p w14:paraId="203527EE" w14:textId="77777777" w:rsidR="00DF14A5" w:rsidRPr="004C5F61" w:rsidRDefault="00DF14A5" w:rsidP="004C5F61">
            <w:pPr>
              <w:pStyle w:val="PL"/>
              <w:rPr>
                <w:highlight w:val="cyan"/>
              </w:rPr>
            </w:pPr>
            <w:r w:rsidRPr="004C5F61">
              <w:rPr>
                <w:highlight w:val="cyan"/>
              </w:rPr>
              <w:t xml:space="preserve">                                                    -, ?,</w:t>
            </w:r>
          </w:p>
          <w:p w14:paraId="3249A449" w14:textId="77777777" w:rsidR="00DF14A5" w:rsidRPr="004C5F61" w:rsidRDefault="00DF14A5" w:rsidP="004C5F61">
            <w:pPr>
              <w:pStyle w:val="PL"/>
              <w:rPr>
                <w:highlight w:val="cyan"/>
              </w:rPr>
            </w:pPr>
            <w:r w:rsidRPr="004C5F61">
              <w:rPr>
                <w:highlight w:val="cyan"/>
              </w:rPr>
              <w:t xml:space="preserve">                                                    rlf,</w:t>
            </w:r>
          </w:p>
          <w:p w14:paraId="4E3061A8" w14:textId="77777777" w:rsidR="00DF14A5" w:rsidRPr="004C5F61" w:rsidRDefault="00DF14A5" w:rsidP="004C5F61">
            <w:pPr>
              <w:pStyle w:val="PL"/>
              <w:rPr>
                <w:highlight w:val="cyan"/>
              </w:rPr>
            </w:pPr>
            <w:r w:rsidRPr="004C5F61">
              <w:rPr>
                <w:highlight w:val="cyan"/>
              </w:rPr>
              <w:t xml:space="preserve">                                                    t310_Expiry,</w:t>
            </w:r>
          </w:p>
          <w:p w14:paraId="311F3B68" w14:textId="77777777" w:rsidR="00DF14A5" w:rsidRPr="004C5F61" w:rsidRDefault="00DF14A5" w:rsidP="004C5F61">
            <w:pPr>
              <w:pStyle w:val="PL"/>
              <w:rPr>
                <w:highlight w:val="cyan"/>
              </w:rPr>
            </w:pPr>
            <w:r w:rsidRPr="004C5F61">
              <w:rPr>
                <w:highlight w:val="cyan"/>
              </w:rPr>
              <w:t xml:space="preserve">                                                    -, omit)))</w:t>
            </w:r>
          </w:p>
          <w:p w14:paraId="1636C24D" w14:textId="77777777" w:rsidR="00DF14A5" w:rsidRPr="004C5F61" w:rsidRDefault="00DF14A5" w:rsidP="004C5F61">
            <w:pPr>
              <w:pStyle w:val="PL"/>
              <w:rPr>
                <w:highlight w:val="cyan"/>
              </w:rPr>
            </w:pPr>
            <w:r w:rsidRPr="004C5F61">
              <w:rPr>
                <w:highlight w:val="cyan"/>
              </w:rPr>
              <w:tab/>
              <w:t xml:space="preserve">                                                {</w:t>
            </w:r>
          </w:p>
          <w:p w14:paraId="4DC8BC51" w14:textId="77777777" w:rsidR="00DF14A5" w:rsidRPr="004C5F61" w:rsidRDefault="00DF14A5" w:rsidP="004C5F61">
            <w:pPr>
              <w:pStyle w:val="PL"/>
            </w:pPr>
            <w:r w:rsidRPr="004C5F61">
              <w:rPr>
                <w:highlight w:val="cyan"/>
              </w:rPr>
              <w:tab/>
              <w:t>f_NR_PreliminaryPass(__FILE__, __LINE__, "Step 14");</w:t>
            </w:r>
          </w:p>
          <w:p w14:paraId="28ED600B" w14:textId="77777777" w:rsidR="00DF14A5" w:rsidRPr="004C5F61" w:rsidRDefault="00DF14A5" w:rsidP="004C5F61">
            <w:pPr>
              <w:pStyle w:val="PL"/>
            </w:pPr>
            <w:r w:rsidRPr="004C5F61">
              <w:tab/>
              <w:t>}</w:t>
            </w:r>
          </w:p>
          <w:p w14:paraId="358A6010" w14:textId="77777777" w:rsidR="00DF14A5" w:rsidRPr="004C5F61" w:rsidRDefault="00DF14A5" w:rsidP="004C5F61">
            <w:pPr>
              <w:pStyle w:val="PL"/>
            </w:pPr>
            <w:r w:rsidRPr="004C5F61">
              <w:tab/>
              <w:t>else {</w:t>
            </w:r>
          </w:p>
          <w:p w14:paraId="18940607" w14:textId="77777777" w:rsidR="00DF14A5" w:rsidRPr="004C5F61" w:rsidRDefault="00DF14A5" w:rsidP="004C5F61">
            <w:pPr>
              <w:pStyle w:val="PL"/>
            </w:pPr>
            <w:r w:rsidRPr="004C5F61">
              <w:t xml:space="preserve">        f_NR_SetVerdictFailOrInconc(__FILE__, __LINE__, "Step 14");</w:t>
            </w:r>
          </w:p>
          <w:p w14:paraId="01B80793" w14:textId="77777777" w:rsidR="00DF14A5" w:rsidRPr="004C5F61" w:rsidRDefault="00DF14A5" w:rsidP="004C5F61">
            <w:pPr>
              <w:pStyle w:val="PL"/>
            </w:pPr>
            <w:r w:rsidRPr="004C5F61">
              <w:t xml:space="preserve">    }</w:t>
            </w:r>
          </w:p>
          <w:p w14:paraId="07079A41" w14:textId="5F7EB5D5" w:rsidR="00E60DBE" w:rsidRPr="00DF14A5" w:rsidRDefault="00DF14A5" w:rsidP="004C5F61">
            <w:pPr>
              <w:pStyle w:val="PL"/>
              <w:rPr>
                <w:rFonts w:cs="Courier New"/>
                <w:lang w:eastAsia="de-DE"/>
              </w:rPr>
            </w:pPr>
            <w:r w:rsidRPr="004C5F61">
              <w:t xml:space="preserve">  }</w:t>
            </w:r>
            <w:r w:rsidR="00E60DBE" w:rsidRPr="004C5F61">
              <w:t xml:space="preserve">   </w:t>
            </w:r>
          </w:p>
        </w:tc>
      </w:tr>
    </w:tbl>
    <w:p w14:paraId="60EF94BB" w14:textId="6422B3A1" w:rsidR="00E60DBE" w:rsidRDefault="00E60DBE" w:rsidP="00D520E7">
      <w:pPr>
        <w:spacing w:after="0"/>
        <w:rPr>
          <w:b/>
          <w:lang w:val="pt-BR" w:eastAsia="zh-CN"/>
        </w:rPr>
      </w:pPr>
    </w:p>
    <w:p w14:paraId="51555A61" w14:textId="3256EC46" w:rsidR="00D520E7" w:rsidRDefault="00D520E7" w:rsidP="00D520E7">
      <w:pPr>
        <w:spacing w:after="0"/>
        <w:rPr>
          <w:b/>
          <w:lang w:val="pt-BR"/>
        </w:rPr>
      </w:pPr>
      <w:r>
        <w:rPr>
          <w:b/>
          <w:lang w:val="pt-BR"/>
        </w:rPr>
        <w:br w:type="page"/>
      </w:r>
    </w:p>
    <w:p w14:paraId="43A63732" w14:textId="2A1B61D8" w:rsidR="00741980" w:rsidRDefault="00741980" w:rsidP="00741980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07322951"/>
      <w:r>
        <w:rPr>
          <w:b/>
          <w:lang w:val="pt-BR"/>
        </w:rPr>
        <w:lastRenderedPageBreak/>
        <w:t>Change 6</w:t>
      </w:r>
      <w:bookmarkEnd w:id="2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41980" w14:paraId="1FB0D6A7" w14:textId="77777777" w:rsidTr="009A7FC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05D7E" w14:textId="77777777" w:rsidR="00741980" w:rsidRPr="003C0071" w:rsidRDefault="00741980" w:rsidP="009A7FC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A3EE" w14:textId="051B8A87" w:rsidR="00741980" w:rsidRPr="000077FF" w:rsidRDefault="00741980" w:rsidP="009A7FC1">
            <w:pPr>
              <w:spacing w:after="0"/>
              <w:rPr>
                <w:rFonts w:ascii="Arial" w:hAnsi="Arial"/>
                <w:noProof/>
                <w:lang w:val="en-SG"/>
              </w:rPr>
            </w:pPr>
            <w:r>
              <w:rPr>
                <w:rFonts w:ascii="Courier New" w:hAnsi="Courier New" w:cs="Courier New"/>
                <w:lang w:eastAsia="de-DE"/>
              </w:rPr>
              <w:t>Added template</w:t>
            </w:r>
            <w:r w:rsidR="00922C0C">
              <w:rPr>
                <w:rFonts w:ascii="Courier New" w:hAnsi="Courier New" w:cs="Courier New"/>
                <w:lang w:eastAsia="de-DE"/>
              </w:rPr>
              <w:t xml:space="preserve"> </w:t>
            </w:r>
            <w:r w:rsidR="00922C0C" w:rsidRPr="00741980">
              <w:rPr>
                <w:rFonts w:ascii="Courier New" w:hAnsi="Courier New" w:cs="Courier New"/>
                <w:lang w:eastAsia="de-DE"/>
              </w:rPr>
              <w:t>cr_eutraReconnectCellId_r16</w:t>
            </w:r>
          </w:p>
        </w:tc>
      </w:tr>
      <w:tr w:rsidR="00741980" w14:paraId="566C453E" w14:textId="77777777" w:rsidTr="009A7FC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7B70" w14:textId="77777777" w:rsidR="00741980" w:rsidRDefault="00741980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661D" w14:textId="65B6682F" w:rsidR="00741980" w:rsidRPr="00755967" w:rsidRDefault="00741980" w:rsidP="00755967">
            <w:pPr>
              <w:rPr>
                <w:rFonts w:ascii="Arial" w:hAnsi="Arial"/>
                <w:noProof/>
                <w:lang w:val="en-SG"/>
              </w:rPr>
            </w:pPr>
            <w:r w:rsidRPr="00755967">
              <w:rPr>
                <w:rFonts w:ascii="Arial" w:hAnsi="Arial"/>
                <w:noProof/>
                <w:lang w:val="en-SG"/>
              </w:rPr>
              <w:t xml:space="preserve">Added Template to evaluate eutraReconnectCellId_r16 reprted by UE on </w:t>
            </w:r>
            <w:proofErr w:type="spellStart"/>
            <w:r w:rsidRPr="00755967">
              <w:rPr>
                <w:rFonts w:ascii="Courier New" w:hAnsi="Courier New" w:cs="Courier New"/>
                <w:lang w:eastAsia="de-DE"/>
              </w:rPr>
              <w:t>reconnectCellId</w:t>
            </w:r>
            <w:proofErr w:type="spellEnd"/>
            <w:r w:rsidR="000979BC" w:rsidRPr="00755967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755967">
              <w:rPr>
                <w:rFonts w:ascii="Courier New" w:hAnsi="Courier New" w:cs="Courier New"/>
                <w:lang w:eastAsia="de-DE"/>
              </w:rPr>
              <w:t xml:space="preserve">in </w:t>
            </w:r>
            <w:proofErr w:type="spellStart"/>
            <w:r w:rsidRPr="00755967">
              <w:rPr>
                <w:rFonts w:ascii="Courier New" w:hAnsi="Courier New" w:cs="Courier New"/>
                <w:lang w:eastAsia="de-DE"/>
              </w:rPr>
              <w:t>UEInformationResponse</w:t>
            </w:r>
            <w:proofErr w:type="spellEnd"/>
            <w:r w:rsidRPr="00755967">
              <w:rPr>
                <w:rFonts w:ascii="Courier New" w:hAnsi="Courier New" w:cs="Courier New"/>
                <w:lang w:eastAsia="de-DE"/>
              </w:rPr>
              <w:t>.</w:t>
            </w:r>
            <w:r w:rsidRPr="00755967">
              <w:rPr>
                <w:rFonts w:ascii="Arial" w:hAnsi="Arial"/>
                <w:noProof/>
                <w:lang w:val="en-SG"/>
              </w:rPr>
              <w:t xml:space="preserve"> </w:t>
            </w:r>
          </w:p>
        </w:tc>
      </w:tr>
      <w:tr w:rsidR="00741980" w14:paraId="7E15DAA7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94C25" w14:textId="77777777" w:rsidR="00741980" w:rsidRDefault="00741980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DB25" w14:textId="00EB72EC" w:rsidR="00741980" w:rsidRDefault="00755967" w:rsidP="00755967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</w:t>
            </w:r>
            <w:r w:rsidRPr="00741980">
              <w:rPr>
                <w:rFonts w:ascii="Courier New" w:hAnsi="Courier New" w:cs="Courier New"/>
                <w:lang w:eastAsia="de-DE"/>
              </w:rPr>
              <w:t>cr_eutraReconnectCellId_r16</w:t>
            </w:r>
            <w:r>
              <w:rPr>
                <w:rFonts w:ascii="Courier New" w:hAnsi="Courier New" w:cs="Courier New"/>
                <w:lang w:eastAsia="de-DE"/>
              </w:rPr>
              <w:t xml:space="preserve"> template with </w:t>
            </w:r>
            <w:r w:rsidRPr="00741980">
              <w:rPr>
                <w:rFonts w:ascii="Courier New" w:hAnsi="Courier New" w:cs="Courier New"/>
                <w:lang w:eastAsia="de-DE"/>
              </w:rPr>
              <w:t xml:space="preserve">eutraReconnectCellId_r16 </w:t>
            </w:r>
            <w:r>
              <w:rPr>
                <w:rFonts w:ascii="Courier New" w:hAnsi="Courier New" w:cs="Courier New"/>
                <w:lang w:eastAsia="de-DE"/>
              </w:rPr>
              <w:t xml:space="preserve"> for any value</w:t>
            </w:r>
          </w:p>
        </w:tc>
      </w:tr>
      <w:tr w:rsidR="00741980" w14:paraId="42D81BA9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2C0F" w14:textId="77777777" w:rsidR="00741980" w:rsidRDefault="00741980" w:rsidP="009A7F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0ACC" w14:textId="5AB8BB9E" w:rsidR="00741980" w:rsidRDefault="00741980" w:rsidP="009A7FC1">
            <w:pPr>
              <w:spacing w:after="0"/>
              <w:rPr>
                <w:rFonts w:ascii="Arial" w:hAnsi="Arial" w:cs="Arial"/>
                <w:noProof/>
              </w:rPr>
            </w:pPr>
            <w:r w:rsidRPr="00741980">
              <w:rPr>
                <w:rFonts w:ascii="Arial" w:hAnsi="Arial" w:cs="Arial"/>
                <w:noProof/>
              </w:rPr>
              <w:t>NR5GC_MDT_Specific_Templates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741980" w14:paraId="2E21AE74" w14:textId="77777777" w:rsidTr="009A7F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FD48" w14:textId="77777777" w:rsidR="00741980" w:rsidRDefault="00741980" w:rsidP="009A7F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99A8" w14:textId="54343FE5" w:rsidR="00741980" w:rsidRDefault="003B5B4B" w:rsidP="009A7FC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>ccepted.</w:t>
            </w:r>
          </w:p>
        </w:tc>
      </w:tr>
    </w:tbl>
    <w:p w14:paraId="5D2E6B9C" w14:textId="77777777" w:rsidR="00741980" w:rsidRDefault="00741980" w:rsidP="00741980">
      <w:pPr>
        <w:spacing w:after="0"/>
        <w:rPr>
          <w:rFonts w:ascii="Arial" w:hAnsi="Arial"/>
          <w:b/>
          <w:sz w:val="32"/>
          <w:lang w:val="pt-BR"/>
        </w:rPr>
      </w:pPr>
    </w:p>
    <w:p w14:paraId="58E326D9" w14:textId="77777777" w:rsidR="00741980" w:rsidRDefault="00741980" w:rsidP="00741980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41980" w14:paraId="64AED22B" w14:textId="77777777" w:rsidTr="009A7FC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C703" w14:textId="77777777" w:rsidR="00741980" w:rsidRPr="00741980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F65DBA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741980">
              <w:rPr>
                <w:rFonts w:ascii="Courier New" w:hAnsi="Courier New" w:cs="Courier New"/>
                <w:lang w:eastAsia="de-DE"/>
              </w:rPr>
              <w:t xml:space="preserve">  template </w:t>
            </w:r>
            <w:proofErr w:type="spellStart"/>
            <w:r w:rsidRPr="00741980">
              <w:rPr>
                <w:rFonts w:ascii="Courier New" w:hAnsi="Courier New" w:cs="Courier New"/>
                <w:lang w:eastAsia="de-DE"/>
              </w:rPr>
              <w:t>NR_RLF_Report_reconnectCellId</w:t>
            </w:r>
            <w:proofErr w:type="spellEnd"/>
            <w:r w:rsidRPr="00741980">
              <w:rPr>
                <w:rFonts w:ascii="Courier New" w:hAnsi="Courier New" w:cs="Courier New"/>
                <w:lang w:eastAsia="de-DE"/>
              </w:rPr>
              <w:t xml:space="preserve"> cr_eutraReconnectCellId_r16 :=</w:t>
            </w:r>
          </w:p>
          <w:p w14:paraId="35219DA0" w14:textId="77777777" w:rsidR="00741980" w:rsidRPr="00741980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980">
              <w:rPr>
                <w:rFonts w:ascii="Courier New" w:hAnsi="Courier New" w:cs="Courier New"/>
                <w:lang w:eastAsia="de-DE"/>
              </w:rPr>
              <w:t xml:space="preserve">  { /* @status APPROVED (NR5GC) */</w:t>
            </w:r>
          </w:p>
          <w:p w14:paraId="65A8CD4D" w14:textId="77777777" w:rsidR="00741980" w:rsidRPr="00741980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41980">
              <w:rPr>
                <w:rFonts w:ascii="Courier New" w:hAnsi="Courier New" w:cs="Courier New"/>
                <w:lang w:eastAsia="de-DE"/>
              </w:rPr>
              <w:t xml:space="preserve">      eutraReconnectCellId_</w:t>
            </w:r>
            <w:proofErr w:type="gramStart"/>
            <w:r w:rsidRPr="00741980">
              <w:rPr>
                <w:rFonts w:ascii="Courier New" w:hAnsi="Courier New" w:cs="Courier New"/>
                <w:lang w:eastAsia="de-DE"/>
              </w:rPr>
              <w:t>r16 :</w:t>
            </w:r>
            <w:proofErr w:type="gramEnd"/>
            <w:r w:rsidRPr="00741980">
              <w:rPr>
                <w:rFonts w:ascii="Courier New" w:hAnsi="Courier New" w:cs="Courier New"/>
                <w:lang w:eastAsia="de-DE"/>
              </w:rPr>
              <w:t>= ?</w:t>
            </w:r>
          </w:p>
          <w:p w14:paraId="150E67BF" w14:textId="17D8FC6F" w:rsidR="00741980" w:rsidRPr="00CA4CF2" w:rsidRDefault="00741980" w:rsidP="007419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41980">
              <w:rPr>
                <w:rFonts w:ascii="Courier New" w:hAnsi="Courier New" w:cs="Courier New"/>
                <w:lang w:eastAsia="de-DE"/>
              </w:rPr>
              <w:t xml:space="preserve">  };</w:t>
            </w:r>
          </w:p>
        </w:tc>
      </w:tr>
    </w:tbl>
    <w:p w14:paraId="21C195E9" w14:textId="77777777" w:rsidR="00741980" w:rsidRDefault="00741980" w:rsidP="00741980">
      <w:pPr>
        <w:spacing w:after="0"/>
        <w:rPr>
          <w:rFonts w:ascii="Arial" w:hAnsi="Arial"/>
          <w:b/>
        </w:rPr>
      </w:pPr>
    </w:p>
    <w:p w14:paraId="652DFB20" w14:textId="79B04DC2" w:rsidR="003A22C0" w:rsidRPr="00854C55" w:rsidRDefault="003A22C0" w:rsidP="00DC6827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1" w:name="_Toc107322952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21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22" w:name="_Hlk90298239"/>
      <w:bookmarkStart w:id="23" w:name="_Toc122434494"/>
      <w:bookmarkStart w:id="24" w:name="_Toc295288971"/>
      <w:bookmarkStart w:id="25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07322953"/>
      <w:bookmarkEnd w:id="22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r>
        <w:rPr>
          <w:rFonts w:cs="Arial"/>
          <w:b/>
        </w:rPr>
        <w:t xml:space="preserve"> </w:t>
      </w:r>
    </w:p>
    <w:p w14:paraId="7ADF7070" w14:textId="36A63D44" w:rsidR="008C32EF" w:rsidRPr="00595E68" w:rsidRDefault="00253187" w:rsidP="008C32E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93508305"/>
      <w:r>
        <w:rPr>
          <w:rFonts w:cs="Arial"/>
          <w:b/>
        </w:rPr>
        <w:t xml:space="preserve"> </w:t>
      </w:r>
      <w:bookmarkStart w:id="28" w:name="_Toc107322954"/>
      <w:bookmarkEnd w:id="27"/>
      <w:proofErr w:type="spellStart"/>
      <w:r w:rsidR="00D20703" w:rsidRPr="00D20703">
        <w:rPr>
          <w:rFonts w:cs="Arial"/>
          <w:b/>
        </w:rPr>
        <w:t>Mediatek</w:t>
      </w:r>
      <w:proofErr w:type="spellEnd"/>
      <w:r w:rsidR="00D20703" w:rsidRPr="00D20703">
        <w:rPr>
          <w:rFonts w:cs="Arial"/>
          <w:b/>
        </w:rPr>
        <w:t xml:space="preserve"> MT6983</w:t>
      </w:r>
      <w:bookmarkEnd w:id="28"/>
    </w:p>
    <w:p w14:paraId="4344898B" w14:textId="3A7668E5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proofErr w:type="spellStart"/>
      <w:r w:rsidR="00D20703" w:rsidRPr="00D20703">
        <w:t>Mediatek</w:t>
      </w:r>
      <w:proofErr w:type="spellEnd"/>
      <w:r w:rsidR="00D20703" w:rsidRPr="00D20703">
        <w:t xml:space="preserve"> MT6983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C4532CC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</w:t>
      </w:r>
      <w:r w:rsidR="00D20703">
        <w:rPr>
          <w:rFonts w:ascii="Arial" w:hAnsi="Arial" w:cs="Arial"/>
        </w:rPr>
        <w:t>2_</w:t>
      </w:r>
      <w:r w:rsidR="000979BC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6B354C39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</w:t>
      </w:r>
      <w:r w:rsidR="00D20703">
        <w:rPr>
          <w:rFonts w:ascii="Arial" w:hAnsi="Arial" w:cs="Arial"/>
        </w:rPr>
        <w:t>2_</w:t>
      </w:r>
      <w:r w:rsidR="000979BC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9" w:name="_Toc122434496"/>
      <w:bookmarkStart w:id="30" w:name="_Toc295288973"/>
      <w:bookmarkStart w:id="31" w:name="_Toc325725668"/>
      <w:bookmarkStart w:id="32" w:name="_Toc107322955"/>
      <w:r w:rsidRPr="002D362B">
        <w:rPr>
          <w:rFonts w:cs="Arial"/>
          <w:b/>
        </w:rPr>
        <w:t>References</w:t>
      </w:r>
      <w:bookmarkEnd w:id="29"/>
      <w:bookmarkEnd w:id="30"/>
      <w:bookmarkEnd w:id="31"/>
      <w:bookmarkEnd w:id="3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4DB6A7F8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</w:t>
            </w:r>
            <w:r w:rsidR="00B80892">
              <w:rPr>
                <w:rFonts w:cs="Arial"/>
                <w:b/>
                <w:sz w:val="18"/>
              </w:rPr>
              <w:t>832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B80892" w:rsidRPr="00B80892">
              <w:rPr>
                <w:rFonts w:cs="Arial"/>
                <w:b/>
                <w:sz w:val="18"/>
              </w:rPr>
              <w:t>Supporting information for addition of NR5GC Inter-RAT MDT test case 8.1.6.2.3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E3AF9" w14:textId="77777777" w:rsidR="00C13C33" w:rsidRDefault="00C13C33">
      <w:r>
        <w:separator/>
      </w:r>
    </w:p>
  </w:endnote>
  <w:endnote w:type="continuationSeparator" w:id="0">
    <w:p w14:paraId="4B9433FA" w14:textId="77777777" w:rsidR="00C13C33" w:rsidRDefault="00C13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18813" w14:textId="77777777" w:rsidR="00C13C33" w:rsidRDefault="00C13C33">
      <w:r>
        <w:separator/>
      </w:r>
    </w:p>
  </w:footnote>
  <w:footnote w:type="continuationSeparator" w:id="0">
    <w:p w14:paraId="0F925F5C" w14:textId="77777777" w:rsidR="00C13C33" w:rsidRDefault="00C13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6252E" w14:textId="77777777" w:rsidR="009A7FC1" w:rsidRDefault="009A7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508E4" w14:textId="77777777" w:rsidR="009A7FC1" w:rsidRDefault="009A7F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20852" w14:textId="77777777" w:rsidR="009A7FC1" w:rsidRDefault="009A7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72502" w14:textId="77777777" w:rsidR="009A7FC1" w:rsidRDefault="009A7F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346B3"/>
    <w:multiLevelType w:val="hybridMultilevel"/>
    <w:tmpl w:val="88A25A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67862"/>
    <w:multiLevelType w:val="hybridMultilevel"/>
    <w:tmpl w:val="578049C6"/>
    <w:lvl w:ilvl="0" w:tplc="97168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DAD3001"/>
    <w:multiLevelType w:val="hybridMultilevel"/>
    <w:tmpl w:val="E1A63A78"/>
    <w:lvl w:ilvl="0" w:tplc="F1D64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0A4EB1"/>
    <w:multiLevelType w:val="hybridMultilevel"/>
    <w:tmpl w:val="358EF2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144FB"/>
    <w:multiLevelType w:val="hybridMultilevel"/>
    <w:tmpl w:val="ACEEC4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95BFD"/>
    <w:multiLevelType w:val="hybridMultilevel"/>
    <w:tmpl w:val="F232F460"/>
    <w:lvl w:ilvl="0" w:tplc="01380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56249"/>
    <w:multiLevelType w:val="hybridMultilevel"/>
    <w:tmpl w:val="88D84714"/>
    <w:lvl w:ilvl="0" w:tplc="0AF84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D44595"/>
    <w:multiLevelType w:val="hybridMultilevel"/>
    <w:tmpl w:val="5E6A64A2"/>
    <w:lvl w:ilvl="0" w:tplc="BF68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B222215"/>
    <w:multiLevelType w:val="hybridMultilevel"/>
    <w:tmpl w:val="8160B3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C17BF"/>
    <w:multiLevelType w:val="hybridMultilevel"/>
    <w:tmpl w:val="1A3A9414"/>
    <w:lvl w:ilvl="0" w:tplc="B822603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A13B6"/>
    <w:multiLevelType w:val="hybridMultilevel"/>
    <w:tmpl w:val="F08A9700"/>
    <w:lvl w:ilvl="0" w:tplc="992A4F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071DFD"/>
    <w:multiLevelType w:val="hybridMultilevel"/>
    <w:tmpl w:val="2974CC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22"/>
  </w:num>
  <w:num w:numId="5">
    <w:abstractNumId w:val="29"/>
  </w:num>
  <w:num w:numId="6">
    <w:abstractNumId w:val="27"/>
  </w:num>
  <w:num w:numId="7">
    <w:abstractNumId w:val="28"/>
  </w:num>
  <w:num w:numId="8">
    <w:abstractNumId w:val="10"/>
  </w:num>
  <w:num w:numId="9">
    <w:abstractNumId w:val="0"/>
  </w:num>
  <w:num w:numId="10">
    <w:abstractNumId w:val="16"/>
  </w:num>
  <w:num w:numId="11">
    <w:abstractNumId w:val="3"/>
  </w:num>
  <w:num w:numId="12">
    <w:abstractNumId w:val="13"/>
  </w:num>
  <w:num w:numId="13">
    <w:abstractNumId w:val="2"/>
  </w:num>
  <w:num w:numId="14">
    <w:abstractNumId w:val="15"/>
  </w:num>
  <w:num w:numId="15">
    <w:abstractNumId w:val="23"/>
  </w:num>
  <w:num w:numId="16">
    <w:abstractNumId w:val="25"/>
  </w:num>
  <w:num w:numId="17">
    <w:abstractNumId w:val="12"/>
  </w:num>
  <w:num w:numId="18">
    <w:abstractNumId w:val="20"/>
  </w:num>
  <w:num w:numId="19">
    <w:abstractNumId w:val="21"/>
  </w:num>
  <w:num w:numId="20">
    <w:abstractNumId w:val="8"/>
  </w:num>
  <w:num w:numId="21">
    <w:abstractNumId w:val="26"/>
  </w:num>
  <w:num w:numId="22">
    <w:abstractNumId w:val="24"/>
  </w:num>
  <w:num w:numId="23">
    <w:abstractNumId w:val="7"/>
  </w:num>
  <w:num w:numId="24">
    <w:abstractNumId w:val="18"/>
  </w:num>
  <w:num w:numId="25">
    <w:abstractNumId w:val="11"/>
  </w:num>
  <w:num w:numId="26">
    <w:abstractNumId w:val="1"/>
  </w:num>
  <w:num w:numId="27">
    <w:abstractNumId w:val="6"/>
  </w:num>
  <w:num w:numId="28">
    <w:abstractNumId w:val="17"/>
  </w:num>
  <w:num w:numId="29">
    <w:abstractNumId w:val="14"/>
  </w:num>
  <w:num w:numId="30">
    <w:abstractNumId w:val="19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FF"/>
    <w:rsid w:val="000132B8"/>
    <w:rsid w:val="00013A1E"/>
    <w:rsid w:val="00022E4A"/>
    <w:rsid w:val="00026F56"/>
    <w:rsid w:val="00027D5B"/>
    <w:rsid w:val="00043F80"/>
    <w:rsid w:val="000503CE"/>
    <w:rsid w:val="00062D76"/>
    <w:rsid w:val="00082C5E"/>
    <w:rsid w:val="000979BC"/>
    <w:rsid w:val="000A6394"/>
    <w:rsid w:val="000B3409"/>
    <w:rsid w:val="000B79F1"/>
    <w:rsid w:val="000B7FED"/>
    <w:rsid w:val="000C038A"/>
    <w:rsid w:val="000C6598"/>
    <w:rsid w:val="000D44B3"/>
    <w:rsid w:val="000F78A8"/>
    <w:rsid w:val="001129FE"/>
    <w:rsid w:val="001154B0"/>
    <w:rsid w:val="00132624"/>
    <w:rsid w:val="00134C93"/>
    <w:rsid w:val="00143336"/>
    <w:rsid w:val="00145D43"/>
    <w:rsid w:val="0017410B"/>
    <w:rsid w:val="00192C46"/>
    <w:rsid w:val="001A08B3"/>
    <w:rsid w:val="001A09A3"/>
    <w:rsid w:val="001A433F"/>
    <w:rsid w:val="001A7B60"/>
    <w:rsid w:val="001B52F0"/>
    <w:rsid w:val="001B75D8"/>
    <w:rsid w:val="001B7A65"/>
    <w:rsid w:val="001E41F3"/>
    <w:rsid w:val="001F5BBF"/>
    <w:rsid w:val="00205218"/>
    <w:rsid w:val="002118AB"/>
    <w:rsid w:val="002160BA"/>
    <w:rsid w:val="0022107F"/>
    <w:rsid w:val="0023257B"/>
    <w:rsid w:val="00245BB1"/>
    <w:rsid w:val="00245CE4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D7072"/>
    <w:rsid w:val="002E472E"/>
    <w:rsid w:val="002E5A93"/>
    <w:rsid w:val="002F2E6E"/>
    <w:rsid w:val="00300CD3"/>
    <w:rsid w:val="00303FB6"/>
    <w:rsid w:val="00305409"/>
    <w:rsid w:val="00310194"/>
    <w:rsid w:val="003140DD"/>
    <w:rsid w:val="00317F09"/>
    <w:rsid w:val="00331835"/>
    <w:rsid w:val="00344D50"/>
    <w:rsid w:val="00354579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B5B4B"/>
    <w:rsid w:val="003D237E"/>
    <w:rsid w:val="003E1A36"/>
    <w:rsid w:val="003F03E6"/>
    <w:rsid w:val="00404E97"/>
    <w:rsid w:val="00410371"/>
    <w:rsid w:val="0041557E"/>
    <w:rsid w:val="004242F1"/>
    <w:rsid w:val="00462450"/>
    <w:rsid w:val="00464AC0"/>
    <w:rsid w:val="004A2A42"/>
    <w:rsid w:val="004A623E"/>
    <w:rsid w:val="004B68FC"/>
    <w:rsid w:val="004B75B7"/>
    <w:rsid w:val="004C5F61"/>
    <w:rsid w:val="004D609D"/>
    <w:rsid w:val="00504F3F"/>
    <w:rsid w:val="0051580D"/>
    <w:rsid w:val="0052356B"/>
    <w:rsid w:val="00532B8D"/>
    <w:rsid w:val="00547111"/>
    <w:rsid w:val="00564C8E"/>
    <w:rsid w:val="00582E49"/>
    <w:rsid w:val="005875DF"/>
    <w:rsid w:val="00592D74"/>
    <w:rsid w:val="00595E68"/>
    <w:rsid w:val="005B4749"/>
    <w:rsid w:val="005D3860"/>
    <w:rsid w:val="005D6D5B"/>
    <w:rsid w:val="005E2C44"/>
    <w:rsid w:val="005F0EEB"/>
    <w:rsid w:val="005F590C"/>
    <w:rsid w:val="006202BB"/>
    <w:rsid w:val="00621188"/>
    <w:rsid w:val="00625799"/>
    <w:rsid w:val="006257ED"/>
    <w:rsid w:val="00631675"/>
    <w:rsid w:val="00665C47"/>
    <w:rsid w:val="00666F6C"/>
    <w:rsid w:val="00673EE1"/>
    <w:rsid w:val="006827CE"/>
    <w:rsid w:val="006938E7"/>
    <w:rsid w:val="00695808"/>
    <w:rsid w:val="006A0743"/>
    <w:rsid w:val="006B2AB8"/>
    <w:rsid w:val="006B3C17"/>
    <w:rsid w:val="006B46FB"/>
    <w:rsid w:val="006E21FB"/>
    <w:rsid w:val="006F64FD"/>
    <w:rsid w:val="00705E6A"/>
    <w:rsid w:val="007173F7"/>
    <w:rsid w:val="00741980"/>
    <w:rsid w:val="00755967"/>
    <w:rsid w:val="00760C1E"/>
    <w:rsid w:val="00761F8E"/>
    <w:rsid w:val="00783085"/>
    <w:rsid w:val="00792342"/>
    <w:rsid w:val="007977A8"/>
    <w:rsid w:val="007A5A09"/>
    <w:rsid w:val="007B512A"/>
    <w:rsid w:val="007C2097"/>
    <w:rsid w:val="007C5353"/>
    <w:rsid w:val="007C7BDA"/>
    <w:rsid w:val="007D0D67"/>
    <w:rsid w:val="007D1404"/>
    <w:rsid w:val="007D6A07"/>
    <w:rsid w:val="007F7259"/>
    <w:rsid w:val="00803AD6"/>
    <w:rsid w:val="008040A8"/>
    <w:rsid w:val="00820254"/>
    <w:rsid w:val="008279FA"/>
    <w:rsid w:val="008509F7"/>
    <w:rsid w:val="008535B7"/>
    <w:rsid w:val="008626E7"/>
    <w:rsid w:val="008666B5"/>
    <w:rsid w:val="008705B1"/>
    <w:rsid w:val="00870EE7"/>
    <w:rsid w:val="00882176"/>
    <w:rsid w:val="008863B9"/>
    <w:rsid w:val="008A45A6"/>
    <w:rsid w:val="008B4608"/>
    <w:rsid w:val="008C32EF"/>
    <w:rsid w:val="008E3D61"/>
    <w:rsid w:val="008F11A7"/>
    <w:rsid w:val="008F3789"/>
    <w:rsid w:val="008F686C"/>
    <w:rsid w:val="009148DE"/>
    <w:rsid w:val="00916D11"/>
    <w:rsid w:val="00922C0C"/>
    <w:rsid w:val="00930EF4"/>
    <w:rsid w:val="00935F09"/>
    <w:rsid w:val="00937A5E"/>
    <w:rsid w:val="00941E30"/>
    <w:rsid w:val="00942C1A"/>
    <w:rsid w:val="00950C38"/>
    <w:rsid w:val="0096210E"/>
    <w:rsid w:val="009777D9"/>
    <w:rsid w:val="0098353A"/>
    <w:rsid w:val="00991B88"/>
    <w:rsid w:val="009943F9"/>
    <w:rsid w:val="009A5753"/>
    <w:rsid w:val="009A579D"/>
    <w:rsid w:val="009A7FC1"/>
    <w:rsid w:val="009B0C3B"/>
    <w:rsid w:val="009B47CC"/>
    <w:rsid w:val="009C0E7E"/>
    <w:rsid w:val="009C1E6F"/>
    <w:rsid w:val="009C3ADF"/>
    <w:rsid w:val="009D5F83"/>
    <w:rsid w:val="009E3297"/>
    <w:rsid w:val="009E3609"/>
    <w:rsid w:val="009F734F"/>
    <w:rsid w:val="00A1055C"/>
    <w:rsid w:val="00A246B6"/>
    <w:rsid w:val="00A26AAD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1E23"/>
    <w:rsid w:val="00AC5820"/>
    <w:rsid w:val="00AD0314"/>
    <w:rsid w:val="00AD1CD8"/>
    <w:rsid w:val="00B0117D"/>
    <w:rsid w:val="00B253C5"/>
    <w:rsid w:val="00B258BB"/>
    <w:rsid w:val="00B268B3"/>
    <w:rsid w:val="00B6548F"/>
    <w:rsid w:val="00B67B97"/>
    <w:rsid w:val="00B80892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13C33"/>
    <w:rsid w:val="00C37347"/>
    <w:rsid w:val="00C462F9"/>
    <w:rsid w:val="00C52266"/>
    <w:rsid w:val="00C66BA2"/>
    <w:rsid w:val="00C67359"/>
    <w:rsid w:val="00C820AB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2D6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DF14A5"/>
    <w:rsid w:val="00DF6D7E"/>
    <w:rsid w:val="00E10E54"/>
    <w:rsid w:val="00E13F3D"/>
    <w:rsid w:val="00E23D90"/>
    <w:rsid w:val="00E259B2"/>
    <w:rsid w:val="00E34898"/>
    <w:rsid w:val="00E60DBE"/>
    <w:rsid w:val="00E61F39"/>
    <w:rsid w:val="00E63240"/>
    <w:rsid w:val="00E636AC"/>
    <w:rsid w:val="00E86784"/>
    <w:rsid w:val="00E90042"/>
    <w:rsid w:val="00EA3573"/>
    <w:rsid w:val="00EB09B7"/>
    <w:rsid w:val="00EC3C5D"/>
    <w:rsid w:val="00ED0578"/>
    <w:rsid w:val="00ED75F0"/>
    <w:rsid w:val="00EE7D7C"/>
    <w:rsid w:val="00EF4B78"/>
    <w:rsid w:val="00F01130"/>
    <w:rsid w:val="00F14B22"/>
    <w:rsid w:val="00F25D98"/>
    <w:rsid w:val="00F26FAA"/>
    <w:rsid w:val="00F300FB"/>
    <w:rsid w:val="00F31829"/>
    <w:rsid w:val="00F50827"/>
    <w:rsid w:val="00F50F00"/>
    <w:rsid w:val="00F65DBA"/>
    <w:rsid w:val="00F85F7E"/>
    <w:rsid w:val="00F878D4"/>
    <w:rsid w:val="00FA0CC8"/>
    <w:rsid w:val="00FB6386"/>
    <w:rsid w:val="00FC580D"/>
    <w:rsid w:val="00FC79FD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1B75D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7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7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0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9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1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9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4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2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2DEA2-FDDB-4F41-9281-A01647604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19</Pages>
  <Words>6819</Words>
  <Characters>38874</Characters>
  <Application>Microsoft Office Word</Application>
  <DocSecurity>0</DocSecurity>
  <Lines>323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45602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1900-01-01T00:00:00Z</cp:lastPrinted>
  <dcterms:created xsi:type="dcterms:W3CDTF">2022-08-15T11:26:00Z</dcterms:created>
  <dcterms:modified xsi:type="dcterms:W3CDTF">2022-08-17T07:20:00Z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(2)zjsTKDgJtbfxjiAgiPrSIOu4+kzB9aNqPXiVOtRFPr80s9xb6Sy1KhquQamc3SPrueDTLkAP
Av1IPYiQeKrk0rJi+qKFOnaRsDoKTfX6ifAyOr4u9Chc8cPbl5xzzVlCY4pyZ4RGogEMUlHL
ffF4wtXGt1vA2zSEc09YaAjfmT2jbHfwGUPF0bFM5yyu2BS5nShiJZS5VpjY9ijinJFozlPa
dhY4Vv3cRWOOMp3Vl/</vt:lpwstr>
  </property>
  <property fmtid="{D5CDD505-2E9C-101B-9397-08002B2CF9AE}" pid="22" name="_2015_ms_pID_7253431">
    <vt:lpwstr>3U1Ey8QlZ4jzSXwMEbafhbKSgYeRiZqGwunV/a0eOJOYPjp/uSL65A
6IckHZ8GdKRCdCDffEmoIRwGZOwT4n5xRMOwMsrNndEzSApydYv+nY9R29KUiTdyAA/63mur
CnBLHVcIWeTTyv81xBpAfVG76/foVAhcUggK0hrK3d7HRVoLWuDZqxo79+4P9XBRGcHeZ0S+
EpD09Gcb9fp4ZXlo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1660699174</vt:lpwstr>
  </property>
</Properties>
</file>