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5805A40F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 w:rsidR="00DC4393">
          <w:rPr>
            <w:b/>
            <w:i/>
            <w:noProof/>
            <w:sz w:val="28"/>
          </w:rPr>
          <w:t>R5s220</w:t>
        </w:r>
        <w:r w:rsidR="00F34F6A">
          <w:rPr>
            <w:b/>
            <w:i/>
            <w:noProof/>
            <w:sz w:val="28"/>
          </w:rPr>
          <w:t>8</w:t>
        </w:r>
        <w:r w:rsidR="00DD1E56">
          <w:rPr>
            <w:b/>
            <w:i/>
            <w:noProof/>
            <w:sz w:val="28"/>
          </w:rPr>
          <w:t>29</w:t>
        </w:r>
      </w:fldSimple>
    </w:p>
    <w:p w14:paraId="210A5493" w14:textId="77777777" w:rsidR="00745C21" w:rsidRDefault="00000000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489A">
                <w:rPr>
                  <w:b/>
                  <w:noProof/>
                  <w:sz w:val="28"/>
                </w:rPr>
                <w:t>38.523-</w:t>
              </w:r>
              <w:r w:rsidR="00DA11E9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E4AE8E" w:rsidR="0095746E" w:rsidRPr="00410371" w:rsidRDefault="00A16706" w:rsidP="00DC18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26</w:t>
            </w:r>
            <w:r w:rsidR="00326E89">
              <w:rPr>
                <w:b/>
                <w:noProof/>
                <w:sz w:val="28"/>
              </w:rPr>
              <w:t>3</w:t>
            </w:r>
            <w:r w:rsidR="002E0E19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C0F7F3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F0528C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ipervnculo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830950" w:rsidR="001E41F3" w:rsidRDefault="002E0E19" w:rsidP="00B7489A">
            <w:pPr>
              <w:pStyle w:val="CRCoverPage"/>
              <w:spacing w:after="0"/>
              <w:rPr>
                <w:noProof/>
              </w:rPr>
            </w:pPr>
            <w:r w:rsidRPr="002E0E19">
              <w:t>Correction for NR5GC emergency call test case 11.4.4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346DEC" w:rsidR="001E41F3" w:rsidRDefault="0035396C" w:rsidP="003C7EE9">
            <w:pPr>
              <w:pStyle w:val="CRCoverPage"/>
              <w:spacing w:after="0"/>
              <w:rPr>
                <w:noProof/>
              </w:rPr>
            </w:pPr>
            <w:r w:rsidRPr="0035396C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46590B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BD4675">
              <w:rPr>
                <w:noProof/>
              </w:rPr>
              <w:t>0</w:t>
            </w:r>
            <w:r w:rsidR="000A5DF8">
              <w:rPr>
                <w:noProof/>
              </w:rPr>
              <w:t>6</w:t>
            </w:r>
            <w:r w:rsidR="00BD4675">
              <w:rPr>
                <w:noProof/>
              </w:rPr>
              <w:t>-</w:t>
            </w:r>
            <w:r w:rsidR="002E0E19"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7489A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272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1C6DEB" w14:textId="77777777" w:rsidR="008A719E" w:rsidRDefault="008A719E" w:rsidP="008A719E">
            <w:pPr>
              <w:pStyle w:val="B2"/>
              <w:numPr>
                <w:ilvl w:val="0"/>
                <w:numId w:val="23"/>
              </w:numPr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eastAsia="zh-CN"/>
              </w:rPr>
              <w:t xml:space="preserve">Coordination triggers are missing after </w:t>
            </w:r>
            <w:r w:rsidRPr="008D6B64">
              <w:rPr>
                <w:rFonts w:ascii="Arial" w:hAnsi="Arial" w:cs="Arial"/>
                <w:lang w:val="en-US" w:eastAsia="en-GB"/>
              </w:rPr>
              <w:t>f_NR5GC_</w:t>
            </w:r>
            <w:proofErr w:type="gramStart"/>
            <w:r w:rsidRPr="008D6B64">
              <w:rPr>
                <w:rFonts w:ascii="Arial" w:hAnsi="Arial" w:cs="Arial"/>
                <w:lang w:val="en-US" w:eastAsia="en-GB"/>
              </w:rPr>
              <w:t>EmergencyCallPDUSession</w:t>
            </w:r>
            <w:r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>
              <w:rPr>
                <w:rFonts w:ascii="Arial" w:hAnsi="Arial" w:cs="Arial"/>
                <w:lang w:val="en-US" w:eastAsia="en-GB"/>
              </w:rPr>
              <w:t>) to indicate to IMS PTC that PDU session modification to add voice has been done.</w:t>
            </w:r>
          </w:p>
          <w:p w14:paraId="01B1D24D" w14:textId="77777777" w:rsidR="008A719E" w:rsidRDefault="008A719E" w:rsidP="008A719E">
            <w:pPr>
              <w:pStyle w:val="B2"/>
              <w:ind w:left="0" w:firstLine="0"/>
              <w:rPr>
                <w:rFonts w:ascii="Arial" w:hAnsi="Arial" w:cs="Arial"/>
                <w:lang w:val="en-US" w:eastAsia="en-GB"/>
              </w:rPr>
            </w:pPr>
            <w:proofErr w:type="gramStart"/>
            <w:r>
              <w:rPr>
                <w:rFonts w:ascii="Arial" w:hAnsi="Arial" w:cs="Arial"/>
                <w:b/>
                <w:bCs/>
                <w:lang w:val="en-US" w:eastAsia="en-GB"/>
              </w:rPr>
              <w:t>Note :</w:t>
            </w:r>
            <w:proofErr w:type="gramEnd"/>
            <w:r>
              <w:rPr>
                <w:rFonts w:ascii="Arial" w:hAnsi="Arial" w:cs="Arial"/>
                <w:b/>
                <w:bCs/>
                <w:lang w:val="en-US" w:eastAsia="en-GB"/>
              </w:rPr>
              <w:t xml:space="preserve"> </w:t>
            </w:r>
            <w:r>
              <w:rPr>
                <w:rFonts w:ascii="Arial" w:hAnsi="Arial" w:cs="Arial"/>
                <w:lang w:val="en-US" w:eastAsia="en-GB"/>
              </w:rPr>
              <w:t xml:space="preserve">IMS PTC is waiting for this trigger inside </w:t>
            </w:r>
            <w:r w:rsidRPr="00527F57">
              <w:rPr>
                <w:rFonts w:ascii="Arial" w:hAnsi="Arial" w:cs="Arial"/>
                <w:lang w:val="en-US" w:eastAsia="en-GB"/>
              </w:rPr>
              <w:t>f_IMS_EmergencyCallSetup_NR5GC_A_6_Step2ToEnd()</w:t>
            </w:r>
            <w:r>
              <w:rPr>
                <w:rFonts w:ascii="Arial" w:hAnsi="Arial" w:cs="Arial"/>
                <w:lang w:val="en-US" w:eastAsia="en-GB"/>
              </w:rPr>
              <w:t xml:space="preserve">. The purpose is similar to the change made by R5s220821 in </w:t>
            </w:r>
            <w:r w:rsidRPr="00E74F48">
              <w:rPr>
                <w:rFonts w:ascii="Arial" w:hAnsi="Arial" w:cs="Arial"/>
                <w:lang w:val="en-US" w:eastAsia="en-GB"/>
              </w:rPr>
              <w:t>f_NR5GC_</w:t>
            </w:r>
            <w:proofErr w:type="gramStart"/>
            <w:r w:rsidRPr="00E74F48">
              <w:rPr>
                <w:rFonts w:ascii="Arial" w:hAnsi="Arial" w:cs="Arial"/>
                <w:lang w:val="en-US" w:eastAsia="en-GB"/>
              </w:rPr>
              <w:t>EmergencyCallWithRegistration</w:t>
            </w:r>
            <w:r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>
              <w:rPr>
                <w:rFonts w:ascii="Arial" w:hAnsi="Arial" w:cs="Arial"/>
                <w:lang w:val="en-US" w:eastAsia="en-GB"/>
              </w:rPr>
              <w:t>), which is not used in this test case.</w:t>
            </w:r>
          </w:p>
          <w:p w14:paraId="1DDD8641" w14:textId="77777777" w:rsidR="008A719E" w:rsidRDefault="008A719E" w:rsidP="008A719E">
            <w:pPr>
              <w:pStyle w:val="B2"/>
              <w:ind w:left="0" w:firstLine="0"/>
              <w:rPr>
                <w:rFonts w:ascii="Arial" w:hAnsi="Arial" w:cs="Arial"/>
                <w:lang w:val="en-US" w:eastAsia="en-GB"/>
              </w:rPr>
            </w:pPr>
          </w:p>
          <w:p w14:paraId="5AAE0F2B" w14:textId="77777777" w:rsidR="0046272D" w:rsidRPr="008A719E" w:rsidRDefault="008A719E" w:rsidP="008A719E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rPr>
                <w:rFonts w:cs="Arial"/>
                <w:lang w:val="en-US" w:eastAsia="en-GB"/>
              </w:rPr>
              <w:t xml:space="preserve">At step 12, there are no DRBs configured at the UE so the PDU session release procedure is done without any associated </w:t>
            </w:r>
            <w:proofErr w:type="spellStart"/>
            <w:r>
              <w:rPr>
                <w:rFonts w:cs="Arial"/>
                <w:lang w:val="en-US" w:eastAsia="en-GB"/>
              </w:rPr>
              <w:t>RRCReconfiguration</w:t>
            </w:r>
            <w:proofErr w:type="spellEnd"/>
            <w:r>
              <w:rPr>
                <w:rFonts w:cs="Arial"/>
                <w:lang w:val="en-US" w:eastAsia="en-GB"/>
              </w:rPr>
              <w:t xml:space="preserve">. </w:t>
            </w:r>
            <w:proofErr w:type="gramStart"/>
            <w:r>
              <w:rPr>
                <w:rFonts w:cs="Arial"/>
                <w:lang w:val="en-US" w:eastAsia="en-GB"/>
              </w:rPr>
              <w:t>But,</w:t>
            </w:r>
            <w:proofErr w:type="gramEnd"/>
            <w:r>
              <w:rPr>
                <w:rFonts w:cs="Arial"/>
                <w:lang w:val="en-US" w:eastAsia="en-GB"/>
              </w:rPr>
              <w:t xml:space="preserve"> it is still required to delete the stored information about DRBs associated with this PDU session. Currently it is observed that if the UE re-uses the PDU session ID of a session released at step 12 for the next emergency PDU session, at the end of the emergency call the TTCN may </w:t>
            </w:r>
            <w:r w:rsidRPr="00F128A5">
              <w:rPr>
                <w:rFonts w:cs="Arial"/>
                <w:lang w:val="en-US" w:eastAsia="en-GB"/>
              </w:rPr>
              <w:t>find an additional associated DRB to release which is not configured at the SS</w:t>
            </w:r>
            <w:r>
              <w:rPr>
                <w:rFonts w:cs="Arial"/>
                <w:lang w:val="en-US" w:eastAsia="en-GB"/>
              </w:rPr>
              <w:t>, which can cause an error in SS operation.</w:t>
            </w:r>
          </w:p>
          <w:p w14:paraId="33FC7B29" w14:textId="77777777" w:rsidR="008A719E" w:rsidRDefault="008A719E" w:rsidP="008A719E">
            <w:pPr>
              <w:pStyle w:val="CRCoverPage"/>
              <w:spacing w:after="0"/>
              <w:rPr>
                <w:rFonts w:cs="Arial"/>
                <w:lang w:val="en-US" w:eastAsia="en-GB"/>
              </w:rPr>
            </w:pPr>
          </w:p>
          <w:p w14:paraId="2CA0237C" w14:textId="77777777" w:rsidR="008A719E" w:rsidRDefault="008A719E" w:rsidP="008A719E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rPr>
                <w:noProof/>
              </w:rPr>
              <w:t>If the UE sends a PDU SESSION RELEASE REQUEST following emergency call release, the function f_Check_NG_PDUSessionReleaseReq() is setting p_GSM_MobilityInfo.PdnIndex to omit. Since p_GSM_MobilityInfo is an out type parameter, v_PDUSession.PdnIndex is then omit when passed into f_IP_RtpRtcpLoopback(), which eventually gives a fatal error inside f_PDN_PdnIndex2Integer.</w:t>
            </w:r>
          </w:p>
          <w:p w14:paraId="708AA7DE" w14:textId="1935577B" w:rsidR="008A719E" w:rsidRDefault="008A719E" w:rsidP="008A719E">
            <w:pPr>
              <w:pStyle w:val="CRCoverPage"/>
              <w:spacing w:after="0"/>
              <w:ind w:left="720"/>
              <w:rPr>
                <w:noProof/>
              </w:rPr>
            </w:pPr>
          </w:p>
        </w:tc>
      </w:tr>
      <w:tr w:rsidR="0046272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6272D" w:rsidRDefault="0046272D" w:rsidP="004627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6F0822A9" w:rsidR="0046272D" w:rsidRDefault="0046272D" w:rsidP="004627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272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91C595" w14:textId="77777777" w:rsidR="008A719E" w:rsidRDefault="008A719E" w:rsidP="008A719E">
            <w:pPr>
              <w:pStyle w:val="CRCoverPage"/>
              <w:numPr>
                <w:ilvl w:val="0"/>
                <w:numId w:val="24"/>
              </w:numPr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Added a </w:t>
            </w:r>
            <w:proofErr w:type="gramStart"/>
            <w:r>
              <w:rPr>
                <w:rFonts w:cs="Arial"/>
                <w:lang w:val="en-US" w:eastAsia="zh-CN"/>
              </w:rPr>
              <w:t>coordination messages</w:t>
            </w:r>
            <w:proofErr w:type="gramEnd"/>
            <w:r>
              <w:rPr>
                <w:rFonts w:cs="Arial"/>
                <w:lang w:val="en-US" w:eastAsia="zh-CN"/>
              </w:rPr>
              <w:t xml:space="preserve"> at steps 8A-9D and 16G-16L, to be sent to the IMS PTC indicate call setup complete from NR5GC side</w:t>
            </w:r>
          </w:p>
          <w:p w14:paraId="7855B4A0" w14:textId="77777777" w:rsidR="008A719E" w:rsidRDefault="008A719E" w:rsidP="008A719E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</w:p>
          <w:p w14:paraId="1DD32CFA" w14:textId="77777777" w:rsidR="0046272D" w:rsidRPr="008A719E" w:rsidRDefault="008A719E" w:rsidP="008A719E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</w:rPr>
            </w:pPr>
            <w:r>
              <w:rPr>
                <w:rFonts w:cs="Arial"/>
                <w:lang w:val="en-US" w:eastAsia="zh-CN"/>
              </w:rPr>
              <w:t>Following PDU session release at step 12, find and delete stored info for DRBs associated with that PDU session, and also delete stored info for the PDU session itself.</w:t>
            </w:r>
          </w:p>
          <w:p w14:paraId="49712339" w14:textId="77777777" w:rsidR="008A719E" w:rsidRDefault="008A719E" w:rsidP="008A719E">
            <w:pPr>
              <w:pStyle w:val="Prrafodelista"/>
              <w:rPr>
                <w:noProof/>
              </w:rPr>
            </w:pPr>
          </w:p>
          <w:p w14:paraId="31C656EC" w14:textId="14612896" w:rsidR="008A719E" w:rsidRPr="0035396C" w:rsidRDefault="008A719E" w:rsidP="008A719E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</w:rPr>
            </w:pPr>
            <w:r>
              <w:rPr>
                <w:noProof/>
              </w:rPr>
              <w:t>Store the PDN index to a local variable to use in f_IP_RtpRtcpLoopback(), in case it gets cleared in f_Check_NG_PDUSessionReleaseReq()</w:t>
            </w:r>
          </w:p>
        </w:tc>
      </w:tr>
      <w:tr w:rsidR="0046272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6272D" w:rsidRDefault="0046272D" w:rsidP="004627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6272D" w:rsidRDefault="0046272D" w:rsidP="004627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272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65E14B" w:rsidR="00684BAA" w:rsidRPr="00BD4675" w:rsidRDefault="0046272D" w:rsidP="003539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UE may fail </w:t>
            </w:r>
            <w:r w:rsidR="00B358E3">
              <w:rPr>
                <w:noProof/>
              </w:rPr>
              <w:t>these test cases</w:t>
            </w:r>
          </w:p>
        </w:tc>
      </w:tr>
      <w:tr w:rsidR="0046272D" w14:paraId="034AF533" w14:textId="77777777" w:rsidTr="00547111">
        <w:tc>
          <w:tcPr>
            <w:tcW w:w="2694" w:type="dxa"/>
            <w:gridSpan w:val="2"/>
          </w:tcPr>
          <w:p w14:paraId="39D9EB5B" w14:textId="77777777" w:rsidR="0046272D" w:rsidRDefault="0046272D" w:rsidP="004627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6272D" w:rsidRDefault="0046272D" w:rsidP="004627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272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B1EA57" w:rsidR="0046272D" w:rsidRDefault="002E0E19" w:rsidP="004627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11.4.4.NR5GC</w:t>
            </w:r>
          </w:p>
        </w:tc>
      </w:tr>
      <w:tr w:rsidR="0046272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6272D" w:rsidRDefault="0046272D" w:rsidP="004627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6272D" w:rsidRDefault="0046272D" w:rsidP="004627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272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6272D" w:rsidRDefault="0046272D" w:rsidP="004627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6272D" w:rsidRDefault="0046272D" w:rsidP="004627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272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6272D" w:rsidRDefault="0046272D" w:rsidP="004627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6272D" w:rsidRDefault="0046272D" w:rsidP="004627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272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6272D" w:rsidRDefault="0046272D" w:rsidP="004627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1246548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1D0A64" w:rsidR="0046272D" w:rsidRDefault="00A70CE7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6272D" w:rsidRDefault="0046272D" w:rsidP="004627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97B58AD" w:rsidR="0046272D" w:rsidRDefault="0046272D" w:rsidP="004627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272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6272D" w:rsidRDefault="0046272D" w:rsidP="004627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6272D" w:rsidRDefault="0046272D" w:rsidP="004627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6272D" w:rsidRDefault="0046272D" w:rsidP="004627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272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6272D" w:rsidRDefault="0046272D" w:rsidP="004627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6272D" w:rsidRDefault="0046272D" w:rsidP="0046272D">
            <w:pPr>
              <w:pStyle w:val="CRCoverPage"/>
              <w:spacing w:after="0"/>
              <w:rPr>
                <w:noProof/>
              </w:rPr>
            </w:pPr>
          </w:p>
        </w:tc>
      </w:tr>
      <w:tr w:rsidR="0046272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6272D" w:rsidRDefault="0046272D" w:rsidP="004627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6272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6272D" w:rsidRPr="008863B9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6272D" w:rsidRPr="008863B9" w:rsidRDefault="0046272D" w:rsidP="004627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6272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6272D" w:rsidRDefault="0046272D" w:rsidP="004627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tulo"/>
        <w:jc w:val="left"/>
        <w:rPr>
          <w:rStyle w:val="nfasis"/>
          <w:rFonts w:cs="Arial"/>
          <w:i w:val="0"/>
          <w:lang w:eastAsia="en-GB"/>
        </w:rPr>
      </w:pPr>
      <w:bookmarkStart w:id="1" w:name="_Toc107526169"/>
      <w:r w:rsidRPr="00D83A7A">
        <w:rPr>
          <w:rStyle w:val="nfasis"/>
          <w:rFonts w:cs="Arial"/>
          <w:i w:val="0"/>
        </w:rPr>
        <w:lastRenderedPageBreak/>
        <w:t>Table of Contents</w:t>
      </w:r>
      <w:bookmarkEnd w:id="1"/>
    </w:p>
    <w:p w14:paraId="5B3BA58B" w14:textId="136D7ED6" w:rsidR="00DA2E86" w:rsidRDefault="00007D89">
      <w:pPr>
        <w:pStyle w:val="TD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A2E86" w:rsidRPr="00AF0D91">
        <w:rPr>
          <w:rFonts w:cs="Arial"/>
          <w:iCs/>
        </w:rPr>
        <w:t>Table of Contents</w:t>
      </w:r>
      <w:r w:rsidR="00DA2E86">
        <w:tab/>
      </w:r>
      <w:r w:rsidR="00DA2E86">
        <w:fldChar w:fldCharType="begin"/>
      </w:r>
      <w:r w:rsidR="00DA2E86">
        <w:instrText xml:space="preserve"> PAGEREF _Toc107526169 \h </w:instrText>
      </w:r>
      <w:r w:rsidR="00DA2E86">
        <w:fldChar w:fldCharType="separate"/>
      </w:r>
      <w:r w:rsidR="00DA2E86">
        <w:t>3</w:t>
      </w:r>
      <w:r w:rsidR="00DA2E86">
        <w:fldChar w:fldCharType="end"/>
      </w:r>
    </w:p>
    <w:p w14:paraId="1A4AA22F" w14:textId="1FBC4090" w:rsidR="00DA2E86" w:rsidRDefault="00DA2E86">
      <w:pPr>
        <w:pStyle w:val="TDC1"/>
        <w:rPr>
          <w:rFonts w:asciiTheme="minorHAnsi" w:eastAsiaTheme="minorEastAsia" w:hAnsiTheme="minorHAnsi" w:cstheme="minorBidi"/>
          <w:szCs w:val="22"/>
          <w:lang w:val="en-US"/>
        </w:rPr>
      </w:pPr>
      <w:r w:rsidRPr="00AF0D91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F0D9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_Toc107526170 \h </w:instrText>
      </w:r>
      <w:r>
        <w:fldChar w:fldCharType="separate"/>
      </w:r>
      <w:r>
        <w:t>4</w:t>
      </w:r>
      <w:r>
        <w:fldChar w:fldCharType="end"/>
      </w:r>
    </w:p>
    <w:p w14:paraId="3C3CB300" w14:textId="6CFC16F1" w:rsidR="00DA2E86" w:rsidRDefault="00DA2E86">
      <w:pPr>
        <w:pStyle w:val="TDC1"/>
        <w:rPr>
          <w:rFonts w:asciiTheme="minorHAnsi" w:eastAsiaTheme="minorEastAsia" w:hAnsiTheme="minorHAnsi" w:cstheme="minorBidi"/>
          <w:szCs w:val="22"/>
          <w:lang w:val="en-US"/>
        </w:rPr>
      </w:pPr>
      <w:r w:rsidRPr="00AF0D91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F0D9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_Toc107526171 \h </w:instrText>
      </w:r>
      <w:r>
        <w:fldChar w:fldCharType="separate"/>
      </w:r>
      <w:r>
        <w:t>4</w:t>
      </w:r>
      <w:r>
        <w:fldChar w:fldCharType="end"/>
      </w:r>
    </w:p>
    <w:p w14:paraId="7FABDD3D" w14:textId="011C6B73" w:rsidR="00DA2E86" w:rsidRDefault="00DA2E86">
      <w:pPr>
        <w:pStyle w:val="TD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F0D91">
        <w:rPr>
          <w:rFonts w:eastAsia="SimSun"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F0D91">
        <w:rPr>
          <w:rFonts w:cs="Arial"/>
          <w:color w:val="000000"/>
          <w:lang w:eastAsia="en-GB"/>
        </w:rPr>
        <w:t xml:space="preserve">Change </w:t>
      </w:r>
      <w:r w:rsidRPr="00AF0D91">
        <w:rPr>
          <w:rFonts w:eastAsia="SimSun"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_Toc107526172 \h </w:instrText>
      </w:r>
      <w:r>
        <w:fldChar w:fldCharType="separate"/>
      </w:r>
      <w:r>
        <w:t>4</w:t>
      </w:r>
      <w:r>
        <w:fldChar w:fldCharType="end"/>
      </w:r>
    </w:p>
    <w:p w14:paraId="7F536FFB" w14:textId="3DA7E5D6" w:rsidR="00DA2E86" w:rsidRDefault="00DA2E86">
      <w:pPr>
        <w:pStyle w:val="TD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F0D91">
        <w:rPr>
          <w:rFonts w:eastAsia="SimSun" w:cs="Arial"/>
          <w:b/>
          <w:lang w:val="en-US" w:eastAsia="zh-CN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F0D91">
        <w:rPr>
          <w:rFonts w:cs="Arial"/>
          <w:color w:val="000000"/>
          <w:lang w:eastAsia="en-GB"/>
        </w:rPr>
        <w:t xml:space="preserve">Change </w:t>
      </w:r>
      <w:r w:rsidRPr="00AF0D91">
        <w:rPr>
          <w:rFonts w:eastAsia="SimSun" w:cs="Arial"/>
          <w:color w:val="000000"/>
          <w:lang w:val="en-US" w:eastAsia="zh-CN"/>
        </w:rPr>
        <w:t>2</w:t>
      </w:r>
      <w:r>
        <w:tab/>
      </w:r>
      <w:r>
        <w:fldChar w:fldCharType="begin"/>
      </w:r>
      <w:r>
        <w:instrText xml:space="preserve"> PAGEREF _Toc107526173 \h </w:instrText>
      </w:r>
      <w:r>
        <w:fldChar w:fldCharType="separate"/>
      </w:r>
      <w:r>
        <w:t>10</w:t>
      </w:r>
      <w:r>
        <w:fldChar w:fldCharType="end"/>
      </w:r>
    </w:p>
    <w:p w14:paraId="325A0C2F" w14:textId="3EFBF615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Ttulo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7526170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658BBAE1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iwd-TTCN3-B2020-09_D1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8466B8">
        <w:rPr>
          <w:rFonts w:cs="Arial"/>
          <w:lang w:eastAsia="ja-JP"/>
        </w:rPr>
        <w:t>23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12C7B0B5" w:rsidR="00007D89" w:rsidRDefault="00007D89" w:rsidP="00007D89">
      <w:pPr>
        <w:pStyle w:val="Ttulo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07526171"/>
      <w:r w:rsidRPr="00854C55">
        <w:rPr>
          <w:b/>
        </w:rPr>
        <w:t>Corrections required</w:t>
      </w:r>
      <w:bookmarkEnd w:id="4"/>
      <w:bookmarkEnd w:id="5"/>
      <w:bookmarkEnd w:id="6"/>
    </w:p>
    <w:p w14:paraId="0FA849F3" w14:textId="77777777" w:rsidR="006142A7" w:rsidRDefault="006142A7" w:rsidP="006142A7">
      <w:pPr>
        <w:pStyle w:val="Ttulo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eastAsia="SimSun" w:cs="Arial"/>
          <w:color w:val="000000"/>
          <w:lang w:val="en-US" w:eastAsia="zh-CN"/>
        </w:rPr>
      </w:pPr>
      <w:bookmarkStart w:id="7" w:name="_Toc107494143"/>
      <w:bookmarkStart w:id="8" w:name="_Toc107526172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 w:hint="eastAsia"/>
          <w:color w:val="000000"/>
          <w:lang w:val="en-US" w:eastAsia="zh-CN"/>
        </w:rPr>
        <w:t>1</w:t>
      </w:r>
      <w:bookmarkEnd w:id="7"/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6142A7" w14:paraId="4CDA215D" w14:textId="77777777" w:rsidTr="0007647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9A586" w14:textId="77777777" w:rsidR="006142A7" w:rsidRDefault="006142A7" w:rsidP="0007647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F300" w14:textId="77777777" w:rsidR="006142A7" w:rsidRPr="00B65B1E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D6B64">
              <w:rPr>
                <w:rFonts w:ascii="Arial" w:hAnsi="Arial" w:cs="Arial"/>
                <w:lang w:val="en-US" w:eastAsia="en-GB"/>
              </w:rPr>
              <w:t>fl_TC_11_4_4_NR5GC_TestBody</w:t>
            </w:r>
          </w:p>
        </w:tc>
      </w:tr>
      <w:tr w:rsidR="006142A7" w14:paraId="7C630937" w14:textId="77777777" w:rsidTr="00076479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EC8DF" w14:textId="77777777" w:rsidR="006142A7" w:rsidRDefault="006142A7" w:rsidP="0007647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ED9C6" w14:textId="2BDDB0B1" w:rsidR="006142A7" w:rsidRDefault="000A4482" w:rsidP="008A719E">
            <w:pPr>
              <w:pStyle w:val="B2"/>
              <w:numPr>
                <w:ilvl w:val="0"/>
                <w:numId w:val="25"/>
              </w:numPr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eastAsia="zh-CN"/>
              </w:rPr>
              <w:t xml:space="preserve">Coordination triggers </w:t>
            </w:r>
            <w:r w:rsidR="001213B3">
              <w:rPr>
                <w:rFonts w:ascii="Arial" w:hAnsi="Arial" w:cs="Arial"/>
                <w:lang w:eastAsia="zh-CN"/>
              </w:rPr>
              <w:t xml:space="preserve">are missing after </w:t>
            </w:r>
            <w:r w:rsidR="001213B3" w:rsidRPr="008D6B64">
              <w:rPr>
                <w:rFonts w:ascii="Arial" w:hAnsi="Arial" w:cs="Arial"/>
                <w:lang w:val="en-US" w:eastAsia="en-GB"/>
              </w:rPr>
              <w:t>f_NR5GC_</w:t>
            </w:r>
            <w:proofErr w:type="gramStart"/>
            <w:r w:rsidR="001213B3" w:rsidRPr="008D6B64">
              <w:rPr>
                <w:rFonts w:ascii="Arial" w:hAnsi="Arial" w:cs="Arial"/>
                <w:lang w:val="en-US" w:eastAsia="en-GB"/>
              </w:rPr>
              <w:t>EmergencyCallPDUSession</w:t>
            </w:r>
            <w:r w:rsidR="001213B3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="001213B3">
              <w:rPr>
                <w:rFonts w:ascii="Arial" w:hAnsi="Arial" w:cs="Arial"/>
                <w:lang w:val="en-US" w:eastAsia="en-GB"/>
              </w:rPr>
              <w:t xml:space="preserve">) to indicate to IMS PTC that </w:t>
            </w:r>
            <w:r w:rsidR="004320A5">
              <w:rPr>
                <w:rFonts w:ascii="Arial" w:hAnsi="Arial" w:cs="Arial"/>
                <w:lang w:val="en-US" w:eastAsia="en-GB"/>
              </w:rPr>
              <w:t>PDU session modification to add voice has been done.</w:t>
            </w:r>
          </w:p>
          <w:p w14:paraId="54BDB634" w14:textId="77777777" w:rsidR="004320A5" w:rsidRDefault="004320A5" w:rsidP="00076479">
            <w:pPr>
              <w:pStyle w:val="B2"/>
              <w:ind w:left="0" w:firstLine="0"/>
              <w:rPr>
                <w:rFonts w:ascii="Arial" w:hAnsi="Arial" w:cs="Arial"/>
                <w:lang w:val="en-US" w:eastAsia="en-GB"/>
              </w:rPr>
            </w:pPr>
            <w:proofErr w:type="gramStart"/>
            <w:r>
              <w:rPr>
                <w:rFonts w:ascii="Arial" w:hAnsi="Arial" w:cs="Arial"/>
                <w:b/>
                <w:bCs/>
                <w:lang w:val="en-US" w:eastAsia="en-GB"/>
              </w:rPr>
              <w:t>Note :</w:t>
            </w:r>
            <w:proofErr w:type="gramEnd"/>
            <w:r>
              <w:rPr>
                <w:rFonts w:ascii="Arial" w:hAnsi="Arial" w:cs="Arial"/>
                <w:b/>
                <w:bCs/>
                <w:lang w:val="en-US" w:eastAsia="en-GB"/>
              </w:rPr>
              <w:t xml:space="preserve"> </w:t>
            </w:r>
            <w:r>
              <w:rPr>
                <w:rFonts w:ascii="Arial" w:hAnsi="Arial" w:cs="Arial"/>
                <w:lang w:val="en-US" w:eastAsia="en-GB"/>
              </w:rPr>
              <w:t xml:space="preserve">IMS PTC is waiting for this trigger inside </w:t>
            </w:r>
            <w:r w:rsidR="00527F57" w:rsidRPr="00527F57">
              <w:rPr>
                <w:rFonts w:ascii="Arial" w:hAnsi="Arial" w:cs="Arial"/>
                <w:lang w:val="en-US" w:eastAsia="en-GB"/>
              </w:rPr>
              <w:t>f_IMS_EmergencyCallSetup_NR5GC_A_6_Step2ToEnd()</w:t>
            </w:r>
            <w:r w:rsidR="00527F57">
              <w:rPr>
                <w:rFonts w:ascii="Arial" w:hAnsi="Arial" w:cs="Arial"/>
                <w:lang w:val="en-US" w:eastAsia="en-GB"/>
              </w:rPr>
              <w:t xml:space="preserve">. The purpose is similar to the change made by R5s220821 in </w:t>
            </w:r>
            <w:r w:rsidR="00E74F48" w:rsidRPr="00E74F48">
              <w:rPr>
                <w:rFonts w:ascii="Arial" w:hAnsi="Arial" w:cs="Arial"/>
                <w:lang w:val="en-US" w:eastAsia="en-GB"/>
              </w:rPr>
              <w:t>f_NR5GC_</w:t>
            </w:r>
            <w:proofErr w:type="gramStart"/>
            <w:r w:rsidR="00E74F48" w:rsidRPr="00E74F48">
              <w:rPr>
                <w:rFonts w:ascii="Arial" w:hAnsi="Arial" w:cs="Arial"/>
                <w:lang w:val="en-US" w:eastAsia="en-GB"/>
              </w:rPr>
              <w:t>EmergencyCallWithRegistration</w:t>
            </w:r>
            <w:r w:rsidR="00E74F48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="00E74F48">
              <w:rPr>
                <w:rFonts w:ascii="Arial" w:hAnsi="Arial" w:cs="Arial"/>
                <w:lang w:val="en-US" w:eastAsia="en-GB"/>
              </w:rPr>
              <w:t>), which is not used in this test case.</w:t>
            </w:r>
          </w:p>
          <w:p w14:paraId="63555CFC" w14:textId="77777777" w:rsidR="00AE4EE3" w:rsidRDefault="00AE4EE3" w:rsidP="00076479">
            <w:pPr>
              <w:pStyle w:val="B2"/>
              <w:ind w:left="0" w:firstLine="0"/>
              <w:rPr>
                <w:rFonts w:ascii="Arial" w:hAnsi="Arial" w:cs="Arial"/>
                <w:lang w:val="en-US" w:eastAsia="en-GB"/>
              </w:rPr>
            </w:pPr>
          </w:p>
          <w:p w14:paraId="6EACF5EA" w14:textId="071ED427" w:rsidR="00AE4EE3" w:rsidRPr="004320A5" w:rsidRDefault="00AE4EE3" w:rsidP="008A719E">
            <w:pPr>
              <w:pStyle w:val="B2"/>
              <w:numPr>
                <w:ilvl w:val="0"/>
                <w:numId w:val="25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US" w:eastAsia="en-GB"/>
              </w:rPr>
              <w:t xml:space="preserve">At step 12, there are no DRBs configured at the UE so the PDU session release procedure is done without any associated </w:t>
            </w:r>
            <w:proofErr w:type="spellStart"/>
            <w:r>
              <w:rPr>
                <w:rFonts w:ascii="Arial" w:hAnsi="Arial" w:cs="Arial"/>
                <w:lang w:val="en-US" w:eastAsia="en-GB"/>
              </w:rPr>
              <w:t>RRCReconfiguration</w:t>
            </w:r>
            <w:proofErr w:type="spellEnd"/>
            <w:r>
              <w:rPr>
                <w:rFonts w:ascii="Arial" w:hAnsi="Arial" w:cs="Arial"/>
                <w:lang w:val="en-US" w:eastAsia="en-GB"/>
              </w:rPr>
              <w:t xml:space="preserve">. </w:t>
            </w:r>
            <w:proofErr w:type="gramStart"/>
            <w:r>
              <w:rPr>
                <w:rFonts w:ascii="Arial" w:hAnsi="Arial" w:cs="Arial"/>
                <w:lang w:val="en-US" w:eastAsia="en-GB"/>
              </w:rPr>
              <w:t>But,</w:t>
            </w:r>
            <w:proofErr w:type="gramEnd"/>
            <w:r>
              <w:rPr>
                <w:rFonts w:ascii="Arial" w:hAnsi="Arial" w:cs="Arial"/>
                <w:lang w:val="en-US" w:eastAsia="en-GB"/>
              </w:rPr>
              <w:t xml:space="preserve"> it is still required to </w:t>
            </w:r>
            <w:r w:rsidR="002D0CA1">
              <w:rPr>
                <w:rFonts w:ascii="Arial" w:hAnsi="Arial" w:cs="Arial"/>
                <w:lang w:val="en-US" w:eastAsia="en-GB"/>
              </w:rPr>
              <w:t xml:space="preserve">delete the stored information about DRBs associated with this PDU session. Currently it is observed that if the UE re-uses the PDU session ID of </w:t>
            </w:r>
            <w:r w:rsidR="002622D2">
              <w:rPr>
                <w:rFonts w:ascii="Arial" w:hAnsi="Arial" w:cs="Arial"/>
                <w:lang w:val="en-US" w:eastAsia="en-GB"/>
              </w:rPr>
              <w:t xml:space="preserve">a session released at step 12 for the next emergency PDU session, at the end of the emergency call the TTCN may </w:t>
            </w:r>
            <w:r w:rsidR="00F128A5" w:rsidRPr="00F128A5">
              <w:rPr>
                <w:rFonts w:ascii="Arial" w:hAnsi="Arial" w:cs="Arial"/>
                <w:lang w:val="en-US" w:eastAsia="en-GB"/>
              </w:rPr>
              <w:t>find an additional associated DRB to release which is not configured at the SS</w:t>
            </w:r>
            <w:r w:rsidR="00F128A5">
              <w:rPr>
                <w:rFonts w:ascii="Arial" w:hAnsi="Arial" w:cs="Arial"/>
                <w:lang w:val="en-US" w:eastAsia="en-GB"/>
              </w:rPr>
              <w:t>, which can cause an error in SS operation.</w:t>
            </w:r>
          </w:p>
        </w:tc>
      </w:tr>
      <w:tr w:rsidR="006142A7" w14:paraId="175C7829" w14:textId="77777777" w:rsidTr="0007647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82E1" w14:textId="77777777" w:rsidR="006142A7" w:rsidRDefault="006142A7" w:rsidP="0007647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917F6" w14:textId="77777777" w:rsidR="006142A7" w:rsidRDefault="006142A7" w:rsidP="008A719E">
            <w:pPr>
              <w:pStyle w:val="CRCoverPage"/>
              <w:numPr>
                <w:ilvl w:val="0"/>
                <w:numId w:val="26"/>
              </w:numPr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Added a </w:t>
            </w:r>
            <w:proofErr w:type="gramStart"/>
            <w:r>
              <w:rPr>
                <w:rFonts w:cs="Arial"/>
                <w:lang w:val="en-US" w:eastAsia="zh-CN"/>
              </w:rPr>
              <w:t>coordination message</w:t>
            </w:r>
            <w:r w:rsidR="00E74F48">
              <w:rPr>
                <w:rFonts w:cs="Arial"/>
                <w:lang w:val="en-US" w:eastAsia="zh-CN"/>
              </w:rPr>
              <w:t>s</w:t>
            </w:r>
            <w:proofErr w:type="gramEnd"/>
            <w:r w:rsidR="00E74F48">
              <w:rPr>
                <w:rFonts w:cs="Arial"/>
                <w:lang w:val="en-US" w:eastAsia="zh-CN"/>
              </w:rPr>
              <w:t xml:space="preserve"> at steps </w:t>
            </w:r>
            <w:r w:rsidR="00AE4A05">
              <w:rPr>
                <w:rFonts w:cs="Arial"/>
                <w:lang w:val="en-US" w:eastAsia="zh-CN"/>
              </w:rPr>
              <w:t>8A-9D and 16G-16L,</w:t>
            </w:r>
            <w:r>
              <w:rPr>
                <w:rFonts w:cs="Arial"/>
                <w:lang w:val="en-US" w:eastAsia="zh-CN"/>
              </w:rPr>
              <w:t xml:space="preserve"> to be sent to the IMS PTC </w:t>
            </w:r>
            <w:r w:rsidR="00E74F48">
              <w:rPr>
                <w:rFonts w:cs="Arial"/>
                <w:lang w:val="en-US" w:eastAsia="zh-CN"/>
              </w:rPr>
              <w:t>indicate call setup complete from NR5GC side</w:t>
            </w:r>
          </w:p>
          <w:p w14:paraId="60AB8A14" w14:textId="77777777" w:rsidR="00F128A5" w:rsidRDefault="00F128A5" w:rsidP="00F128A5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</w:p>
          <w:p w14:paraId="175AF457" w14:textId="27C29CC6" w:rsidR="00F128A5" w:rsidRPr="0066224B" w:rsidRDefault="00F128A5" w:rsidP="008A719E">
            <w:pPr>
              <w:pStyle w:val="CRCoverPage"/>
              <w:numPr>
                <w:ilvl w:val="0"/>
                <w:numId w:val="26"/>
              </w:numPr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Following PDU session release at step 12, find and delete stored info for DRBs associated with that PDU session, and also delete stored info for the PDU session itself.</w:t>
            </w:r>
          </w:p>
        </w:tc>
      </w:tr>
      <w:tr w:rsidR="006142A7" w14:paraId="6EF30776" w14:textId="77777777" w:rsidTr="0007647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A8C78" w14:textId="77777777" w:rsidR="006142A7" w:rsidRDefault="006142A7" w:rsidP="0007647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BADAF" w14:textId="77777777" w:rsidR="006142A7" w:rsidRDefault="006142A7" w:rsidP="00076479">
            <w:pPr>
              <w:spacing w:after="0"/>
              <w:rPr>
                <w:rFonts w:ascii="Arial" w:hAnsi="Arial" w:cs="Arial"/>
                <w:lang w:eastAsia="en-GB"/>
              </w:rPr>
            </w:pPr>
            <w:r w:rsidRPr="008D6B64">
              <w:rPr>
                <w:rFonts w:ascii="Arial" w:hAnsi="Arial" w:cs="Arial"/>
                <w:lang w:eastAsia="en-GB"/>
              </w:rPr>
              <w:t>Emergency_NR5GC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6142A7" w14:paraId="439CA2D1" w14:textId="77777777" w:rsidTr="0007647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2217D" w14:textId="77777777" w:rsidR="006142A7" w:rsidRDefault="006142A7" w:rsidP="0007647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18212" w14:textId="26A519D7" w:rsidR="006142A7" w:rsidRDefault="00DE794B" w:rsidP="00076479">
            <w:pPr>
              <w:rPr>
                <w:rFonts w:ascii="Arial" w:hAnsi="Arial"/>
                <w:lang w:eastAsia="zh-CN"/>
              </w:rPr>
            </w:pPr>
            <w:r w:rsidRPr="00DE794B">
              <w:rPr>
                <w:rFonts w:ascii="Arial" w:hAnsi="Arial"/>
                <w:highlight w:val="red"/>
                <w:lang w:eastAsia="zh-CN"/>
              </w:rPr>
              <w:t xml:space="preserve">1. Not needed – this trigger is added into </w:t>
            </w:r>
            <w:r w:rsidRPr="00DE794B">
              <w:rPr>
                <w:rFonts w:ascii="Arial" w:hAnsi="Arial" w:cs="Arial"/>
                <w:highlight w:val="red"/>
                <w:lang w:val="en-US" w:eastAsia="en-GB"/>
              </w:rPr>
              <w:t>f_NR5GC_EmergencyCallPDUSession instead.  See comments for R5s220821.</w:t>
            </w:r>
          </w:p>
          <w:p w14:paraId="417BC0B4" w14:textId="348953D2" w:rsidR="00DE794B" w:rsidRDefault="00DE794B" w:rsidP="00076479">
            <w:pPr>
              <w:rPr>
                <w:rFonts w:ascii="Arial" w:hAnsi="Arial"/>
                <w:lang w:eastAsia="zh-CN"/>
              </w:rPr>
            </w:pPr>
            <w:r w:rsidRPr="00A27028">
              <w:rPr>
                <w:rFonts w:ascii="Arial" w:hAnsi="Arial"/>
                <w:highlight w:val="cyan"/>
                <w:lang w:eastAsia="zh-CN"/>
              </w:rPr>
              <w:t>2.</w:t>
            </w:r>
            <w:r w:rsidR="00A27028" w:rsidRPr="00A27028">
              <w:rPr>
                <w:rFonts w:ascii="Arial" w:hAnsi="Arial"/>
                <w:highlight w:val="cyan"/>
                <w:lang w:eastAsia="zh-CN"/>
              </w:rPr>
              <w:t xml:space="preserve"> Accepted</w:t>
            </w:r>
          </w:p>
        </w:tc>
      </w:tr>
    </w:tbl>
    <w:p w14:paraId="6B1EF534" w14:textId="77777777" w:rsidR="006142A7" w:rsidRDefault="006142A7" w:rsidP="006142A7">
      <w:pPr>
        <w:rPr>
          <w:lang w:val="en-US" w:eastAsia="zh-CN"/>
        </w:rPr>
      </w:pPr>
    </w:p>
    <w:p w14:paraId="1DB1BE75" w14:textId="77777777" w:rsidR="006142A7" w:rsidRDefault="006142A7" w:rsidP="006142A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142A7" w14:paraId="5FAF2F28" w14:textId="77777777" w:rsidTr="00076479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3FBF6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>function fl_TC_11_4_4_NR5GC_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TestBody(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) runs on NR5GC_PTC</w:t>
            </w:r>
          </w:p>
          <w:p w14:paraId="0C45FFE9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747744B7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NG_NAS_MSG_Indication_Type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v_ReceivedMsg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;</w:t>
            </w:r>
          </w:p>
          <w:p w14:paraId="1E940DBA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var NR_SRB_COMMON_IND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v_ReceivedAsp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;</w:t>
            </w:r>
          </w:p>
          <w:p w14:paraId="30DF6C1E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GMM_MobilityInfo_Type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v_GMM_MobilityInfo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;</w:t>
            </w:r>
          </w:p>
          <w:p w14:paraId="064382AF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var O1_Type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v_PDUSessionIdToRelease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;</w:t>
            </w:r>
          </w:p>
          <w:p w14:paraId="66F9277F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PDUSessionInfoList_Type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v_PDUSessionInfo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;</w:t>
            </w:r>
          </w:p>
          <w:p w14:paraId="7F6D2E9D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var integer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i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;</w:t>
            </w:r>
          </w:p>
          <w:p w14:paraId="1AA24A6D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var integer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v_NoOfSessions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;</w:t>
            </w:r>
          </w:p>
          <w:p w14:paraId="5F0E0825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NG_NAS_DL_Pdu_Type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v_MsgToSend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;</w:t>
            </w:r>
          </w:p>
          <w:p w14:paraId="385B5766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lastRenderedPageBreak/>
              <w:t xml:space="preserve">    var template (omit)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PDN_Index_Type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v_PDN_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Index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= omit; //@sic R5-220042 sic@</w:t>
            </w:r>
          </w:p>
          <w:p w14:paraId="2334A35F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56C39A5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 @siclog "Step 1"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@</w:t>
            </w:r>
          </w:p>
          <w:p w14:paraId="13EC4962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 The SS configures:</w:t>
            </w:r>
          </w:p>
          <w:p w14:paraId="6AC7F14B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/  -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 xml:space="preserve"> NR Cell 11 as "Serving cell"</w:t>
            </w:r>
          </w:p>
          <w:p w14:paraId="1380A909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/  -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 xml:space="preserve"> NR Cell 1 as "Non-Suitable "Off" cell".</w:t>
            </w:r>
          </w:p>
          <w:p w14:paraId="49E16934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78DCCCD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f_NR_SetCellPower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(nr_Cell1,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tsc_NR_NonSuitableOffCellSSS_EPRE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tsc_NR_NonSuitableOffCellSSS_EPRE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);</w:t>
            </w:r>
          </w:p>
          <w:p w14:paraId="45F6B74E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f_NR_SetCellPower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(nr_Cell11, tsc_NR_ServingCellSSS_EPRE_FR1, tsc_NR_ServingCellSSS_EPRE_FR2);</w:t>
            </w:r>
          </w:p>
          <w:p w14:paraId="24E2F538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31E61C91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 @siclog "Steps 2 - 4"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@</w:t>
            </w:r>
          </w:p>
          <w:p w14:paraId="63E2BB7E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 The UE transmits an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RRCSetupRequest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message.</w:t>
            </w:r>
          </w:p>
          <w:p w14:paraId="0C3FC24B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 SS transmit an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RRCSetup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message.</w:t>
            </w:r>
          </w:p>
          <w:p w14:paraId="050D71D8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 The UE transmits an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RRCSetupComplete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message to confirm the successful completion of the connection establishment and</w:t>
            </w:r>
          </w:p>
          <w:p w14:paraId="6FD52097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 a REGISTRATION REQUEST message indicating "mobility registration updating" is sent to update the registration of the actual tracking area.</w:t>
            </w:r>
          </w:p>
          <w:p w14:paraId="5E5038BD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ReceivedMsg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f_NR_RRC_ConnEst_DefWithNas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(nr_Cell11,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tsc_NR_RRC_TI_Def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, ?,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tsc_SHT_IntegrityProtected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);</w:t>
            </w:r>
          </w:p>
          <w:p w14:paraId="469D9C7A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if (not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f_Check_NG_RegistrationReqMsg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v_GMM_MobilityInfo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v_ReceivedMsg.Pdu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, Mobility)) {</w:t>
            </w:r>
          </w:p>
          <w:p w14:paraId="2788CACA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f_NR_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SetVerdictFailOrInconc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__FILE__, __LINE__, "Registration Request Message Failed");</w:t>
            </w:r>
          </w:p>
          <w:p w14:paraId="45D87263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1BA912FD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//@siclog "Step 5"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@</w:t>
            </w:r>
          </w:p>
          <w:p w14:paraId="404A3147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 SS sends a REGISTRATION REJECT message containing 5GMM cause value = #22 (Congestion).</w:t>
            </w:r>
          </w:p>
          <w:p w14:paraId="79514190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SRB.send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cas_NR_SRB_NasPdu_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REQ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nr_Cell11,</w:t>
            </w:r>
          </w:p>
          <w:p w14:paraId="3D4D2A2C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                             tsc_NR_RbId_SRB1, // No SRB2 so must be on SRB1</w:t>
            </w:r>
          </w:p>
          <w:p w14:paraId="5457B35F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                         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cs_TimingInfo_Now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,</w:t>
            </w:r>
          </w:p>
          <w:p w14:paraId="4389381A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                         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cs_NG_NAS_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Request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tsc_SHT_NoSecurityProtection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cs_NG_REGISTRATION_REJECT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cs_GMM_GSM_Cause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(omit, tsc_NR5GCCause_Congestion), cs_GPRS_Timer2_3_IEI('5F'O, '001'B, '00011'B)))));</w:t>
            </w:r>
          </w:p>
          <w:p w14:paraId="023A0934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077FB582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//@siclog "Step 6"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@</w:t>
            </w:r>
          </w:p>
          <w:p w14:paraId="4962F6BF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 The SS transmits an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RRCConnectionRelease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message.</w:t>
            </w:r>
          </w:p>
          <w:p w14:paraId="74A0E8E6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f_NR_RRCRelease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(nr_Cell11);</w:t>
            </w:r>
          </w:p>
          <w:p w14:paraId="5C13A335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78691891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//@siclog "Step 7"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@</w:t>
            </w:r>
          </w:p>
          <w:p w14:paraId="72E07D97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//Make the UE attempt an IMS emergency call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dialling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an emergency number 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e.g.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 xml:space="preserve"> 112 or 911). (NOTE 1)</w:t>
            </w:r>
          </w:p>
          <w:p w14:paraId="293F0111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f_UT_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RequestIMSEmergencyCall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 xml:space="preserve">UT,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px_EmergencyCallNumber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);</w:t>
            </w:r>
          </w:p>
          <w:p w14:paraId="7118C2B6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5DF2C2A4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//@siclog "Step 8"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@</w:t>
            </w:r>
          </w:p>
          <w:p w14:paraId="4521F79A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//@sic R5-213508 sic@</w:t>
            </w:r>
          </w:p>
          <w:p w14:paraId="4324A99C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//Check: Does the UE perform steps 1-3 from the Registration procedure for mobility registration update as specified in TS 38.508-1 [4] subclause 4.9.5</w:t>
            </w:r>
          </w:p>
          <w:p w14:paraId="708B9744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ReceivedMsg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f_NR_RRC_ConnEst_DefWithNas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(nr_Cell11,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tsc_NR_RRC_TI_Def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, ?);</w:t>
            </w:r>
          </w:p>
          <w:p w14:paraId="3637047D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if (not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f_Check_NG_RegistrationReqMsg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v_GMM_MobilityInfo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v_ReceivedMsg.Pdu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, Mobility)) 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{ /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/@sic R5-213508 sic@</w:t>
            </w:r>
          </w:p>
          <w:p w14:paraId="77B401C1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f_NR_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SetVerdictFailOrInconc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__FILE__, __LINE__, "Registration Request Message Failed");</w:t>
            </w:r>
          </w:p>
          <w:p w14:paraId="4FB43ADB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5042B335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//@sic R5-213508 sic@</w:t>
            </w:r>
          </w:p>
          <w:p w14:paraId="29E1D551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//@siclog "Step 8AA - 8AB"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@</w:t>
            </w:r>
          </w:p>
          <w:p w14:paraId="57C14ED4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//The SS transmits a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SecurityModeCommand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message.</w:t>
            </w:r>
          </w:p>
          <w:p w14:paraId="2DFA0304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//The UE transmits a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SecurityModeComplete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message.</w:t>
            </w:r>
          </w:p>
          <w:p w14:paraId="6B528EC9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f_NR_RRC_ActivateSecurity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(nr_Cell11,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valueof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ReceivedMsg.SecurityProtection.NasCount</w:t>
            </w:r>
            <w:proofErr w:type="spellEnd"/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));</w:t>
            </w:r>
          </w:p>
          <w:p w14:paraId="593CA928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f_NR5GC_MobilityRegistration_Steps4_6(nr_Cell11,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v_GMM_MobilityInfo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, -, -,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noRrcConnectionRelease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);</w:t>
            </w:r>
          </w:p>
          <w:p w14:paraId="0732525B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308E12F9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 @siclog "Step 8A - 9D"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@</w:t>
            </w:r>
          </w:p>
          <w:p w14:paraId="557AB0D9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lastRenderedPageBreak/>
              <w:t xml:space="preserve">    //Check: Does the UE transmit an UL NAS TRANSPORT message with 'Request type' set to 'initial emergency request', and, a PDU SESSION ESTABLISHMENT REQUEST for establishing an emergency PDU?</w:t>
            </w:r>
          </w:p>
          <w:p w14:paraId="5EDF5F3B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 Steps 9-13 from Generic Test Procedure for IMS Emergency call establishment with IMS Emergency registration as specified in TS 38.508-1 [4], subclause 4.9.11, including the parallel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behaviour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specified in table 4.9.11.2.2-2 are performed.</w:t>
            </w:r>
          </w:p>
          <w:p w14:paraId="3A553193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//f_NR5GC_EmergencyCallWithRegistration(nr_Cell11);</w:t>
            </w:r>
          </w:p>
          <w:p w14:paraId="715BB7C1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f_NR5GC_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EmergencyCallPDUSession(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nr_Cell11, tsc_NR_RbId_SRB1); //@sic R5s210515 sic@</w:t>
            </w:r>
          </w:p>
          <w:p w14:paraId="66A561C5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f_IMS_IPCAN_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WaitForTrigger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IMS[tsc_Index_IMS2]);</w:t>
            </w:r>
          </w:p>
          <w:p w14:paraId="71A4A9BD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 Emergency call now active</w:t>
            </w:r>
          </w:p>
          <w:p w14:paraId="5510BC6F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f_NR_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PreliminaryPass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__FILE__, __LINE__, "Step 8A");</w:t>
            </w:r>
          </w:p>
          <w:p w14:paraId="7E19C311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3D5D4DB9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 @siclog "Step 10 - 11"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@</w:t>
            </w:r>
          </w:p>
          <w:p w14:paraId="3F7B976F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 Make the UE release the emergency call. (NOTE 1)</w:t>
            </w:r>
          </w:p>
          <w:p w14:paraId="036D6661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f_NR5GC_EmergencyCallRelease(nr_Cell11);</w:t>
            </w:r>
          </w:p>
          <w:p w14:paraId="16FD3DAE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0C33F6A9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 @sic R5s211524 sic@</w:t>
            </w:r>
          </w:p>
          <w:p w14:paraId="408A5895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67525E5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PDUSessionInfo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= f_NR5GC_MobileInfo_GetSessionInfoList();</w:t>
            </w:r>
          </w:p>
          <w:p w14:paraId="273B8CE6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NoOfSessions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= f_NR5GC_MobileInfo_GetNoOfSessions();</w:t>
            </w:r>
          </w:p>
          <w:p w14:paraId="32990AB4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 @siclog "Step 12"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@</w:t>
            </w:r>
          </w:p>
          <w:p w14:paraId="343C693E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for (</w:t>
            </w:r>
            <w:proofErr w:type="spellStart"/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i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 xml:space="preserve">= 0;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i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&lt;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v_NoOfSessions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; i:=i+1)</w:t>
            </w:r>
          </w:p>
          <w:p w14:paraId="0C9E3ECD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{</w:t>
            </w:r>
          </w:p>
          <w:p w14:paraId="2DDBF8B2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// @sic R5s210515 R5-216200 sic@</w:t>
            </w:r>
          </w:p>
          <w:p w14:paraId="6AE07D4F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PDUSessionIdToRelease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v_PDUSessionInfo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[0].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SessionId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; // @sic R5s220614 sic@</w:t>
            </w:r>
          </w:p>
          <w:p w14:paraId="413425D4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MsgToSend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f_Get_NG_PDUSessionReleaseCommand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v_PDUSessionIdToRelease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,</w:t>
            </w:r>
          </w:p>
          <w:p w14:paraId="089BFFAD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                                             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cs_GMM_GSM_Cause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(omit, '00011010'B), //5GSM cause Insufficient resources</w:t>
            </w:r>
          </w:p>
          <w:p w14:paraId="63AC322A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                                                 cs_GPRS_Timer2_3_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IEI(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 xml:space="preserve">'37'O, '101'B, '00101'B)); //T3396 = 5 minutes //                                                            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p_NGSM_CongestionReattemptInd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,</w:t>
            </w:r>
          </w:p>
          <w:p w14:paraId="600D5670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SRB.send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cas_NR_SRB_NasPdu_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REQ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 xml:space="preserve">nr_Cell11, tsc_NR_RbId_SRB2, -, cs_NG_NAS_RequestWithPiggybacking(tsc_SHT_IntegrityProtected_Ciphered,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v_MsgToSend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)));//@sic R5s210808sic@</w:t>
            </w:r>
          </w:p>
          <w:p w14:paraId="7AB9F714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SRB.receive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car_NR_SRB_NasPdu_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IND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nr_Cell11,</w:t>
            </w:r>
          </w:p>
          <w:p w14:paraId="4B48A5CA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                                  tsc_NR_RbId_SRB2, //@sic R5s210808sic@</w:t>
            </w:r>
          </w:p>
          <w:p w14:paraId="3D0D0309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                                  cr_NG_NAS_IndWithPiggybacking((tsc_SHT_IntegrityProtected_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Ciphered,tsc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 xml:space="preserve">_SHT_IntegrityProtected)))) -&gt; value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v_ReceivedAsp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;</w:t>
            </w:r>
          </w:p>
          <w:p w14:paraId="373A4324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v_PDN_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Index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f_Get_PDN_IndexForPDUSessionId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v_PDUSessionInfo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v_PDUSessionIdToRelease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); //@sic R5-220042 sic@</w:t>
            </w:r>
          </w:p>
          <w:p w14:paraId="512E91DF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if (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isvalue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v_PDN_Index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)) {</w:t>
            </w:r>
          </w:p>
          <w:p w14:paraId="029EF108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f_IP_Handling_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StopPDN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 xml:space="preserve">IP,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cs_IP_StopPDN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valueof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v_PDN_Index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)));</w:t>
            </w:r>
          </w:p>
          <w:p w14:paraId="26916B4B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} else {</w:t>
            </w:r>
          </w:p>
          <w:p w14:paraId="33CDD63E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f_NR_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SetVerdictFailOrInconc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__FILE__, __LINE__, "Cannot find PDN Index of PDU Session being released");</w:t>
            </w:r>
          </w:p>
          <w:p w14:paraId="7AA0E9A1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}</w:t>
            </w:r>
          </w:p>
          <w:p w14:paraId="0A2FAEEA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if (not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f_Check_NG_PDUSessionReleaseComplete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v_PDUSessionInfo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ReceivedAsp.Signalling.Nas</w:t>
            </w:r>
            <w:proofErr w:type="spellEnd"/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[0].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Pdu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v_PDUSessionIdToRelease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)) {</w:t>
            </w:r>
          </w:p>
          <w:p w14:paraId="6256105C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f_NR_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SetVerdictFailOrInconc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__FILE__, __LINE__, "PDU Session Release Complete failed");</w:t>
            </w:r>
          </w:p>
          <w:p w14:paraId="1ABE92F5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}</w:t>
            </w:r>
          </w:p>
          <w:p w14:paraId="1C188C4F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74CB7B3A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D4359AE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 @siclog "Step 13"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@</w:t>
            </w:r>
          </w:p>
          <w:p w14:paraId="5BD43A8E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 Void</w:t>
            </w:r>
          </w:p>
          <w:p w14:paraId="77D74B53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1971A504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 @siclog "Step 14"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@</w:t>
            </w:r>
          </w:p>
          <w:p w14:paraId="37D459A7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 The SS releases the RRC connection.</w:t>
            </w:r>
          </w:p>
          <w:p w14:paraId="68803548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f_NR_RRCRelease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(nr_Cell11);</w:t>
            </w:r>
          </w:p>
          <w:p w14:paraId="1988EE4A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352A4C46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//@siclog "Step 15"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@</w:t>
            </w:r>
          </w:p>
          <w:p w14:paraId="32BCE688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//Make the UE attempt an IMS emergency call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dialling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an emergency number 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e.g.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 xml:space="preserve"> 112 or 911). (NOTE 1)</w:t>
            </w:r>
          </w:p>
          <w:p w14:paraId="13E4C5BA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lastRenderedPageBreak/>
              <w:t xml:space="preserve">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f_UT_RequestIMSEmergencyCall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(UT,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px_EmergencyCallNumber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);</w:t>
            </w:r>
          </w:p>
          <w:p w14:paraId="4A822DA3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7F1DA179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 @sic R5-223350 sic@</w:t>
            </w:r>
          </w:p>
          <w:p w14:paraId="2EC8A84D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//@siclog "Steps 16A - 16E"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@</w:t>
            </w:r>
          </w:p>
          <w:p w14:paraId="62ED69DD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//Check: Does the UE performs steps 1-5 of Generic Test Procedure for IMS Emergency call establishment with IMS Emergency registration as specified in TS 38.508-1 [4], subclause 4.9.11?</w:t>
            </w:r>
          </w:p>
          <w:p w14:paraId="49031F99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ReceivedMsg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f_NR_RRC_ConnEst_DefWithNas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(nr_Cell11,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tsc_NR_RRC_TI_Def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, emergency);</w:t>
            </w:r>
          </w:p>
          <w:p w14:paraId="17E00208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if (not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f_Check_NG_ServiceReqMsg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v_ReceivedMsg.Pdu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cs_NAS_KeySetIdentifier_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lv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f_NR_SecurityKSIamf_Get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(),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tsc_NasKsi_NativeSecurityContext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), f_NG_S_TMSI2MobileIdentity(omit, f_NR5GC_CellInfo_GetGutiParameters (nr_Cell11)), '0011'B)) {</w:t>
            </w:r>
          </w:p>
          <w:p w14:paraId="07BAB165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f_NR_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SetVerdictFailOrInconc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__FILE__, __LINE__, "Service Request Message Failed");</w:t>
            </w:r>
          </w:p>
          <w:p w14:paraId="203423EB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0B52B901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</w:t>
            </w:r>
          </w:p>
          <w:p w14:paraId="7F900B8A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 RRC Security Mode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pocedure</w:t>
            </w:r>
            <w:proofErr w:type="spellEnd"/>
          </w:p>
          <w:p w14:paraId="5417A577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f_NR_RRC_ActivateSecurity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(nr_Cell11,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ReceivedMsg.SecurityProtection.NasCount</w:t>
            </w:r>
            <w:proofErr w:type="spellEnd"/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);</w:t>
            </w:r>
          </w:p>
          <w:p w14:paraId="2A33BBA5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1DB2749F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//@siclog "Step 16F"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@</w:t>
            </w:r>
          </w:p>
          <w:p w14:paraId="6230BCC5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//The SS transmits a SERVICE ACCEPT message.</w:t>
            </w:r>
          </w:p>
          <w:p w14:paraId="02C6B693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SRB.send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cas_NR_SRB_NasPdu_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REQ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 xml:space="preserve">nr_Cell11, tsc_NR_RbId_SRB1, -,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cs_NG_NAS_Request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tsc_SHT_IntegrityProtected_Ciphered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, f_Get_NG_ServiceAcceptMsg(v_ReceivedMsg.Pdu.Msg.service_Request.pduSessionStatus))));</w:t>
            </w:r>
          </w:p>
          <w:p w14:paraId="1C56D330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</w:t>
            </w:r>
          </w:p>
          <w:p w14:paraId="49F08B3E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2C1A99D9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//@siclog "Steps 16G-16L"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@</w:t>
            </w:r>
          </w:p>
          <w:p w14:paraId="138CE8E2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//Check: Does the UE perform steps 8-13 of Generic Test Procedure for IMS Emergency call establishment with IMS Emergency registration as specified in TS 38.508-1 [4], subclause 4.9.11?</w:t>
            </w:r>
          </w:p>
          <w:p w14:paraId="1FCEF1C8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 Steps 8-13</w:t>
            </w:r>
          </w:p>
          <w:p w14:paraId="611E4AAA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f_NR5GC_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EmergencyCallPDUSession(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nr_Cell11, tsc_NR_RbId_SRB1);</w:t>
            </w:r>
          </w:p>
          <w:p w14:paraId="622340C2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f_IMS_IPCAN_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WaitForTrigger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IMS[tsc_Index_IMS2]);</w:t>
            </w:r>
          </w:p>
          <w:p w14:paraId="7D784CFB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f_NR_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PreliminaryPass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__FILE__, __LINE__, "IMS Emergency Call Established");</w:t>
            </w:r>
          </w:p>
          <w:p w14:paraId="0B2E38B7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f_NR_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PreliminaryPass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__FILE__, __LINE__, "Steps 16G-16L ");</w:t>
            </w:r>
          </w:p>
          <w:p w14:paraId="07427DF4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</w:t>
            </w:r>
          </w:p>
          <w:p w14:paraId="1CE6B955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//@siclog "Step 17 - 18"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@</w:t>
            </w:r>
          </w:p>
          <w:p w14:paraId="5A60B47D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//Make the UE release the emergency call. (NOTE 1)</w:t>
            </w:r>
          </w:p>
          <w:p w14:paraId="4AF90B9B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//The Generic test procedure for IMS MO Emergency call release as specified in TS 38.508-1 [4], subclause 4.9.12A takes place</w:t>
            </w:r>
          </w:p>
          <w:p w14:paraId="4F3F1E3D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f_NR5GC_EmergencyCallRelease(nr_Cell11);</w:t>
            </w:r>
          </w:p>
          <w:p w14:paraId="4377D756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78CDB87" w14:textId="77777777" w:rsidR="00EA4595" w:rsidRPr="00EA4595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f_NR_RRCRelease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(nr_Cell11);</w:t>
            </w:r>
          </w:p>
          <w:p w14:paraId="63A58369" w14:textId="1043BD56" w:rsidR="006142A7" w:rsidRDefault="00EA4595" w:rsidP="00EA45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} </w:t>
            </w:r>
          </w:p>
        </w:tc>
      </w:tr>
    </w:tbl>
    <w:p w14:paraId="5EB0ED77" w14:textId="77777777" w:rsidR="006142A7" w:rsidRDefault="006142A7" w:rsidP="006142A7">
      <w:pPr>
        <w:spacing w:after="0"/>
        <w:rPr>
          <w:rFonts w:ascii="Arial" w:hAnsi="Arial"/>
          <w:b/>
          <w:lang w:eastAsia="en-GB"/>
        </w:rPr>
      </w:pPr>
    </w:p>
    <w:p w14:paraId="4492E990" w14:textId="77777777" w:rsidR="006142A7" w:rsidRDefault="006142A7" w:rsidP="006142A7">
      <w:pPr>
        <w:spacing w:after="0"/>
        <w:rPr>
          <w:rFonts w:ascii="Arial" w:hAnsi="Arial"/>
          <w:b/>
          <w:lang w:eastAsia="en-GB"/>
        </w:rPr>
      </w:pPr>
    </w:p>
    <w:p w14:paraId="53171267" w14:textId="77777777" w:rsidR="006142A7" w:rsidRDefault="006142A7" w:rsidP="006142A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142A7" w14:paraId="6B71834E" w14:textId="77777777" w:rsidTr="00076479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BB8C6" w14:textId="77777777" w:rsidR="00661B0A" w:rsidRPr="00EA4595" w:rsidRDefault="006142A7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D6B64">
              <w:rPr>
                <w:rFonts w:ascii="Arial" w:hAnsi="Arial" w:cs="Arial"/>
                <w:lang w:val="en-US" w:eastAsia="en-GB"/>
              </w:rPr>
              <w:t xml:space="preserve">  </w:t>
            </w:r>
            <w:r w:rsidR="00661B0A" w:rsidRPr="00EA4595">
              <w:rPr>
                <w:rFonts w:ascii="Arial" w:hAnsi="Arial" w:cs="Arial"/>
                <w:lang w:val="en-US" w:eastAsia="en-GB"/>
              </w:rPr>
              <w:t>function fl_TC_11_4_4_NR5GC_</w:t>
            </w:r>
            <w:proofErr w:type="gramStart"/>
            <w:r w:rsidR="00661B0A" w:rsidRPr="00EA4595">
              <w:rPr>
                <w:rFonts w:ascii="Arial" w:hAnsi="Arial" w:cs="Arial"/>
                <w:lang w:val="en-US" w:eastAsia="en-GB"/>
              </w:rPr>
              <w:t>TestBody(</w:t>
            </w:r>
            <w:proofErr w:type="gramEnd"/>
            <w:r w:rsidR="00661B0A" w:rsidRPr="00EA4595">
              <w:rPr>
                <w:rFonts w:ascii="Arial" w:hAnsi="Arial" w:cs="Arial"/>
                <w:lang w:val="en-US" w:eastAsia="en-GB"/>
              </w:rPr>
              <w:t>) runs on NR5GC_PTC</w:t>
            </w:r>
          </w:p>
          <w:p w14:paraId="153C310A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41320D72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NG_NAS_MSG_Indication_Type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v_ReceivedMsg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;</w:t>
            </w:r>
          </w:p>
          <w:p w14:paraId="383AACD3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var NR_SRB_COMMON_IND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v_ReceivedAsp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;</w:t>
            </w:r>
          </w:p>
          <w:p w14:paraId="3E04EF66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GMM_MobilityInfo_Type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v_GMM_MobilityInfo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;</w:t>
            </w:r>
          </w:p>
          <w:p w14:paraId="5E60E03D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var O1_Type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v_PDUSessionIdToRelease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;</w:t>
            </w:r>
          </w:p>
          <w:p w14:paraId="4587693D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PDUSessionInfoList_Type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v_PDUSessionInfo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;</w:t>
            </w:r>
          </w:p>
          <w:p w14:paraId="76DD2445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var integer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i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;</w:t>
            </w:r>
          </w:p>
          <w:p w14:paraId="1CC5667A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var integer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v_NoOfSessions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;</w:t>
            </w:r>
          </w:p>
          <w:p w14:paraId="5BF91017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NG_NAS_DL_Pdu_Type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v_MsgToSend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;</w:t>
            </w:r>
          </w:p>
          <w:p w14:paraId="7CEB1DEA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var template (omit)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PDN_Index_Type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v_PDN_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Index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= omit; //@sic R5-220042 sic@</w:t>
            </w:r>
          </w:p>
          <w:p w14:paraId="62E798DC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9E01DB1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 @siclog "Step 1"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@</w:t>
            </w:r>
          </w:p>
          <w:p w14:paraId="55DFED1C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 The SS configures:</w:t>
            </w:r>
          </w:p>
          <w:p w14:paraId="0A9834E6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/  -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 xml:space="preserve"> NR Cell 11 as "Serving cell"</w:t>
            </w:r>
          </w:p>
          <w:p w14:paraId="0C321A59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/  -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 xml:space="preserve"> NR Cell 1 as "Non-Suitable "Off" cell".</w:t>
            </w:r>
          </w:p>
          <w:p w14:paraId="7929840C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8BBB7A5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lastRenderedPageBreak/>
              <w:t xml:space="preserve">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f_NR_SetCellPower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(nr_Cell1,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tsc_NR_NonSuitableOffCellSSS_EPRE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tsc_NR_NonSuitableOffCellSSS_EPRE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);</w:t>
            </w:r>
          </w:p>
          <w:p w14:paraId="6481155F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f_NR_SetCellPower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(nr_Cell11, tsc_NR_ServingCellSSS_EPRE_FR1, tsc_NR_ServingCellSSS_EPRE_FR2);</w:t>
            </w:r>
          </w:p>
          <w:p w14:paraId="471DD4F3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5E7F3648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 @siclog "Steps 2 - 4"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@</w:t>
            </w:r>
          </w:p>
          <w:p w14:paraId="51525759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 The UE transmits an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RRCSetupRequest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message.</w:t>
            </w:r>
          </w:p>
          <w:p w14:paraId="5EEDE073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 SS transmit an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RRCSetup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message.</w:t>
            </w:r>
          </w:p>
          <w:p w14:paraId="66C883ED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 The UE transmits an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RRCSetupComplete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message to confirm the successful completion of the connection establishment and</w:t>
            </w:r>
          </w:p>
          <w:p w14:paraId="357A075F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 a REGISTRATION REQUEST message indicating "mobility registration updating" is sent to update the registration of the actual tracking area.</w:t>
            </w:r>
          </w:p>
          <w:p w14:paraId="25798D0C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ReceivedMsg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f_NR_RRC_ConnEst_DefWithNas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(nr_Cell11,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tsc_NR_RRC_TI_Def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, ?,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tsc_SHT_IntegrityProtected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);</w:t>
            </w:r>
          </w:p>
          <w:p w14:paraId="4324CE6A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if (not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f_Check_NG_RegistrationReqMsg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v_GMM_MobilityInfo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v_ReceivedMsg.Pdu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, Mobility)) {</w:t>
            </w:r>
          </w:p>
          <w:p w14:paraId="760F962A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f_NR_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SetVerdictFailOrInconc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__FILE__, __LINE__, "Registration Request Message Failed");</w:t>
            </w:r>
          </w:p>
          <w:p w14:paraId="4F00CB68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6C884240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//@siclog "Step 5"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@</w:t>
            </w:r>
          </w:p>
          <w:p w14:paraId="4262798D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 SS sends a REGISTRATION REJECT message containing 5GMM cause value = #22 (Congestion).</w:t>
            </w:r>
          </w:p>
          <w:p w14:paraId="56DDEA11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SRB.send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cas_NR_SRB_NasPdu_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REQ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nr_Cell11,</w:t>
            </w:r>
          </w:p>
          <w:p w14:paraId="1A6971D5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                             tsc_NR_RbId_SRB1, // No SRB2 so must be on SRB1</w:t>
            </w:r>
          </w:p>
          <w:p w14:paraId="5A40C22F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                         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cs_TimingInfo_Now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,</w:t>
            </w:r>
          </w:p>
          <w:p w14:paraId="01665BB2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                         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cs_NG_NAS_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Request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tsc_SHT_NoSecurityProtection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cs_NG_REGISTRATION_REJECT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cs_GMM_GSM_Cause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(omit, tsc_NR5GCCause_Congestion), cs_GPRS_Timer2_3_IEI('5F'O, '001'B, '00011'B)))));</w:t>
            </w:r>
          </w:p>
          <w:p w14:paraId="4ED86E3D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600A0B4D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//@siclog "Step 6"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@</w:t>
            </w:r>
          </w:p>
          <w:p w14:paraId="7C6078EA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 The SS transmits an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RRCConnectionRelease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message.</w:t>
            </w:r>
          </w:p>
          <w:p w14:paraId="1C0B9116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f_NR_RRCRelease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(nr_Cell11);</w:t>
            </w:r>
          </w:p>
          <w:p w14:paraId="02C9B803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0FA4F55A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//@siclog "Step 7"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@</w:t>
            </w:r>
          </w:p>
          <w:p w14:paraId="46654242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//Make the UE attempt an IMS emergency call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dialling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an emergency number 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e.g.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 xml:space="preserve"> 112 or 911). (NOTE 1)</w:t>
            </w:r>
          </w:p>
          <w:p w14:paraId="35ABB02D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f_UT_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RequestIMSEmergencyCall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 xml:space="preserve">UT,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px_EmergencyCallNumber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);</w:t>
            </w:r>
          </w:p>
          <w:p w14:paraId="16926BCB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0A3DFC21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//@siclog "Step 8"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@</w:t>
            </w:r>
          </w:p>
          <w:p w14:paraId="06FE2601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//@sic R5-213508 sic@</w:t>
            </w:r>
          </w:p>
          <w:p w14:paraId="5F04A7B0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//Check: Does the UE perform steps 1-3 from the Registration procedure for mobility registration update as specified in TS 38.508-1 [4] subclause 4.9.5</w:t>
            </w:r>
          </w:p>
          <w:p w14:paraId="50A1F509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ReceivedMsg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f_NR_RRC_ConnEst_DefWithNas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(nr_Cell11,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tsc_NR_RRC_TI_Def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, ?);</w:t>
            </w:r>
          </w:p>
          <w:p w14:paraId="70423BE6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if (not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f_Check_NG_RegistrationReqMsg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v_GMM_MobilityInfo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v_ReceivedMsg.Pdu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, Mobility)) 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{ /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/@sic R5-213508 sic@</w:t>
            </w:r>
          </w:p>
          <w:p w14:paraId="3800DA65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f_NR_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SetVerdictFailOrInconc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__FILE__, __LINE__, "Registration Request Message Failed");</w:t>
            </w:r>
          </w:p>
          <w:p w14:paraId="13C727A4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5A4874FA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//@sic R5-213508 sic@</w:t>
            </w:r>
          </w:p>
          <w:p w14:paraId="28BC6FB7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//@siclog "Step 8AA - 8AB"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@</w:t>
            </w:r>
          </w:p>
          <w:p w14:paraId="6016919A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//The SS transmits a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SecurityModeCommand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message.</w:t>
            </w:r>
          </w:p>
          <w:p w14:paraId="5CDC9DC8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//The UE transmits a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SecurityModeComplete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message.</w:t>
            </w:r>
          </w:p>
          <w:p w14:paraId="169DDD85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f_NR_RRC_ActivateSecurity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(nr_Cell11,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valueof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ReceivedMsg.SecurityProtection.NasCount</w:t>
            </w:r>
            <w:proofErr w:type="spellEnd"/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));</w:t>
            </w:r>
          </w:p>
          <w:p w14:paraId="41480551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f_NR5GC_MobilityRegistration_Steps4_6(nr_Cell11,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v_GMM_MobilityInfo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, -, -,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noRrcConnectionRelease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);</w:t>
            </w:r>
          </w:p>
          <w:p w14:paraId="0300D1A4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5177328E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 @siclog "Step 8A - 9D"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@</w:t>
            </w:r>
          </w:p>
          <w:p w14:paraId="64DB5158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//Check: Does the UE transmit an UL NAS TRANSPORT message with 'Request type' set to 'initial emergency request', and, a PDU SESSION ESTABLISHMENT REQUEST for establishing an emergency PDU?</w:t>
            </w:r>
          </w:p>
          <w:p w14:paraId="4CCC930E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 Steps 9-13 from Generic Test Procedure for IMS Emergency call establishment with IMS Emergency registration as specified in TS 38.508-1 [4], subclause 4.9.11, including the parallel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behaviour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specified in table 4.9.11.2.2-2 are performed.</w:t>
            </w:r>
          </w:p>
          <w:p w14:paraId="5F32641D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//f_NR5GC_EmergencyCallWithRegistration(nr_Cell11);</w:t>
            </w:r>
          </w:p>
          <w:p w14:paraId="2B37992F" w14:textId="7E68B04A" w:rsidR="00661B0A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f_NR5GC_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EmergencyCallPDUSession(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nr_Cell11, tsc_NR_RbId_SRB1); //@sic R5s210515 sic@</w:t>
            </w:r>
          </w:p>
          <w:p w14:paraId="11400F2E" w14:textId="4C6AECFB" w:rsidR="001012CF" w:rsidRPr="00EA4595" w:rsidRDefault="001012CF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1012CF">
              <w:rPr>
                <w:rFonts w:ascii="Arial" w:hAnsi="Arial" w:cs="Arial"/>
                <w:highlight w:val="yellow"/>
                <w:lang w:val="en-US" w:eastAsia="en-GB"/>
              </w:rPr>
              <w:t>f_IMS_IPCAN_</w:t>
            </w:r>
            <w:proofErr w:type="gramStart"/>
            <w:r w:rsidRPr="001012CF">
              <w:rPr>
                <w:rFonts w:ascii="Arial" w:hAnsi="Arial" w:cs="Arial"/>
                <w:highlight w:val="yellow"/>
                <w:lang w:val="en-US" w:eastAsia="en-GB"/>
              </w:rPr>
              <w:t>SendCoOrdMsg</w:t>
            </w:r>
            <w:proofErr w:type="spellEnd"/>
            <w:r w:rsidRPr="001012CF">
              <w:rPr>
                <w:rFonts w:ascii="Arial" w:hAnsi="Arial" w:cs="Arial"/>
                <w:highlight w:val="yellow"/>
                <w:lang w:val="en-US" w:eastAsia="en-GB"/>
              </w:rPr>
              <w:t>(</w:t>
            </w:r>
            <w:proofErr w:type="gramEnd"/>
            <w:r w:rsidRPr="001012CF">
              <w:rPr>
                <w:rFonts w:ascii="Arial" w:hAnsi="Arial" w:cs="Arial"/>
                <w:highlight w:val="yellow"/>
                <w:lang w:val="en-US" w:eastAsia="en-GB"/>
              </w:rPr>
              <w:t>IMS[tsc_Index_IMS2]);</w:t>
            </w:r>
          </w:p>
          <w:p w14:paraId="0EFC6217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lastRenderedPageBreak/>
              <w:t xml:space="preserve">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f_IMS_IPCAN_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WaitForTrigger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IMS[tsc_Index_IMS2]);</w:t>
            </w:r>
          </w:p>
          <w:p w14:paraId="034BC0CF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 Emergency call now active</w:t>
            </w:r>
          </w:p>
          <w:p w14:paraId="0C307E5F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f_NR_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PreliminaryPass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__FILE__, __LINE__, "Step 8A");</w:t>
            </w:r>
          </w:p>
          <w:p w14:paraId="3B6CCCB2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57F58C64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 @siclog "Step 10 - 11"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@</w:t>
            </w:r>
          </w:p>
          <w:p w14:paraId="0217AAAE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 Make the UE release the emergency call. (NOTE 1)</w:t>
            </w:r>
          </w:p>
          <w:p w14:paraId="60FB7A39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f_NR5GC_EmergencyCallRelease(nr_Cell11);</w:t>
            </w:r>
          </w:p>
          <w:p w14:paraId="2A8CD293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7777112A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 @sic R5s211524 sic@</w:t>
            </w:r>
          </w:p>
          <w:p w14:paraId="2DDA6834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2EDC54C1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PDUSessionInfo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= f_NR5GC_MobileInfo_GetSessionInfoList();</w:t>
            </w:r>
          </w:p>
          <w:p w14:paraId="55AC3CFD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NoOfSessions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= f_NR5GC_MobileInfo_GetNoOfSessions();</w:t>
            </w:r>
          </w:p>
          <w:p w14:paraId="4BAC9DAF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 @siclog "Step 12"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@</w:t>
            </w:r>
          </w:p>
          <w:p w14:paraId="382A325E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for (</w:t>
            </w:r>
            <w:proofErr w:type="spellStart"/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i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 xml:space="preserve">= 0;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i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&lt;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v_NoOfSessions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; i:=i+1)</w:t>
            </w:r>
          </w:p>
          <w:p w14:paraId="45DB1A4A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{</w:t>
            </w:r>
          </w:p>
          <w:p w14:paraId="018C5012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// @sic R5s210515 R5-216200 sic@</w:t>
            </w:r>
          </w:p>
          <w:p w14:paraId="7EE86514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PDUSessionIdToRelease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v_PDUSessionInfo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[0].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SessionId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; // @sic R5s220614 sic@</w:t>
            </w:r>
          </w:p>
          <w:p w14:paraId="347AA65B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MsgToSend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f_Get_NG_PDUSessionReleaseCommand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v_PDUSessionIdToRelease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,</w:t>
            </w:r>
          </w:p>
          <w:p w14:paraId="604CBA43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                                             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cs_GMM_GSM_Cause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(omit, '00011010'B), //5GSM cause Insufficient resources</w:t>
            </w:r>
          </w:p>
          <w:p w14:paraId="7A9287EF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                                                 cs_GPRS_Timer2_3_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IEI(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 xml:space="preserve">'37'O, '101'B, '00101'B)); //T3396 = 5 minutes //                                                            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p_NGSM_CongestionReattemptInd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,</w:t>
            </w:r>
          </w:p>
          <w:p w14:paraId="6275D5BB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SRB.send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cas_NR_SRB_NasPdu_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REQ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 xml:space="preserve">nr_Cell11, tsc_NR_RbId_SRB2, -, cs_NG_NAS_RequestWithPiggybacking(tsc_SHT_IntegrityProtected_Ciphered,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v_MsgToSend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)));//@sic R5s210808sic@</w:t>
            </w:r>
          </w:p>
          <w:p w14:paraId="5D955527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SRB.receive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car_NR_SRB_NasPdu_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IND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nr_Cell11,</w:t>
            </w:r>
          </w:p>
          <w:p w14:paraId="44F09A6D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                                  tsc_NR_RbId_SRB2, //@sic R5s210808sic@</w:t>
            </w:r>
          </w:p>
          <w:p w14:paraId="5D611898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                                  cr_NG_NAS_IndWithPiggybacking((tsc_SHT_IntegrityProtected_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Ciphered,tsc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 xml:space="preserve">_SHT_IntegrityProtected)))) -&gt; value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v_ReceivedAsp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;</w:t>
            </w:r>
          </w:p>
          <w:p w14:paraId="70F9669E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v_PDN_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Index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f_Get_PDN_IndexForPDUSessionId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v_PDUSessionInfo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v_PDUSessionIdToRelease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); //@sic R5-220042 sic@</w:t>
            </w:r>
          </w:p>
          <w:p w14:paraId="2AE2AEB7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if (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isvalue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v_PDN_Index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)) {</w:t>
            </w:r>
          </w:p>
          <w:p w14:paraId="55556AEF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f_IP_Handling_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StopPDN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 xml:space="preserve">IP,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cs_IP_StopPDN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valueof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v_PDN_Index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)));</w:t>
            </w:r>
          </w:p>
          <w:p w14:paraId="48F44577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} else {</w:t>
            </w:r>
          </w:p>
          <w:p w14:paraId="5E19BC9F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f_NR_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SetVerdictFailOrInconc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__FILE__, __LINE__, "Cannot find PDN Index of PDU Session being released");</w:t>
            </w:r>
          </w:p>
          <w:p w14:paraId="1C660A2A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}</w:t>
            </w:r>
          </w:p>
          <w:p w14:paraId="11A09E0A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if (not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f_Check_NG_PDUSessionReleaseComplete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v_PDUSessionInfo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ReceivedAsp.Signalling.Nas</w:t>
            </w:r>
            <w:proofErr w:type="spellEnd"/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[0].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Pdu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v_PDUSessionIdToRelease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)) {</w:t>
            </w:r>
          </w:p>
          <w:p w14:paraId="59DBA2A0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f_NR_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SetVerdictFailOrInconc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__FILE__, __LINE__, "PDU Session Release Complete failed");</w:t>
            </w:r>
          </w:p>
          <w:p w14:paraId="59FAA86B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}</w:t>
            </w:r>
          </w:p>
          <w:p w14:paraId="001BF7FA" w14:textId="55A2B095" w:rsidR="00661B0A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5D5D2409" w14:textId="593C5A4A" w:rsidR="00815BE6" w:rsidRDefault="00815BE6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F94E170" w14:textId="77777777" w:rsidR="00815BE6" w:rsidRPr="00815BE6" w:rsidRDefault="00815BE6" w:rsidP="00815B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 xml:space="preserve">    </w:t>
            </w:r>
            <w:r w:rsidRPr="00815BE6">
              <w:rPr>
                <w:rFonts w:ascii="Arial" w:hAnsi="Arial" w:cs="Arial"/>
                <w:highlight w:val="yellow"/>
                <w:lang w:val="en-US" w:eastAsia="en-GB"/>
              </w:rPr>
              <w:t>//Clear stored DRB info for this session</w:t>
            </w:r>
          </w:p>
          <w:p w14:paraId="1D996C44" w14:textId="77777777" w:rsidR="00815BE6" w:rsidRPr="00815BE6" w:rsidRDefault="00815BE6" w:rsidP="00815B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815BE6">
              <w:rPr>
                <w:rFonts w:ascii="Arial" w:hAnsi="Arial" w:cs="Arial"/>
                <w:highlight w:val="yellow"/>
                <w:lang w:val="en-US" w:eastAsia="en-GB"/>
              </w:rPr>
              <w:t xml:space="preserve">      </w:t>
            </w:r>
            <w:proofErr w:type="spellStart"/>
            <w:r w:rsidRPr="00815BE6">
              <w:rPr>
                <w:rFonts w:ascii="Arial" w:hAnsi="Arial" w:cs="Arial"/>
                <w:highlight w:val="yellow"/>
                <w:lang w:val="en-US" w:eastAsia="en-GB"/>
              </w:rPr>
              <w:t>v_</w:t>
            </w:r>
            <w:proofErr w:type="gramStart"/>
            <w:r w:rsidRPr="00815BE6">
              <w:rPr>
                <w:rFonts w:ascii="Arial" w:hAnsi="Arial" w:cs="Arial"/>
                <w:highlight w:val="yellow"/>
                <w:lang w:val="en-US" w:eastAsia="en-GB"/>
              </w:rPr>
              <w:t>DRBIdList</w:t>
            </w:r>
            <w:proofErr w:type="spellEnd"/>
            <w:r w:rsidRPr="00815BE6">
              <w:rPr>
                <w:rFonts w:ascii="Arial" w:hAnsi="Arial" w:cs="Arial"/>
                <w:highlight w:val="yellow"/>
                <w:lang w:val="en-US" w:eastAsia="en-GB"/>
              </w:rPr>
              <w:t xml:space="preserve"> :</w:t>
            </w:r>
            <w:proofErr w:type="gramEnd"/>
            <w:r w:rsidRPr="00815BE6">
              <w:rPr>
                <w:rFonts w:ascii="Arial" w:hAnsi="Arial" w:cs="Arial"/>
                <w:highlight w:val="yellow"/>
                <w:lang w:val="en-US" w:eastAsia="en-GB"/>
              </w:rPr>
              <w:t>= f_NR_GetDRBList_ForGivenPDUSession(oct2int(v_PDUSessionIdToRelease));</w:t>
            </w:r>
          </w:p>
          <w:p w14:paraId="21DB39BB" w14:textId="77777777" w:rsidR="00815BE6" w:rsidRPr="00815BE6" w:rsidRDefault="00815BE6" w:rsidP="00815B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815BE6">
              <w:rPr>
                <w:rFonts w:ascii="Arial" w:hAnsi="Arial" w:cs="Arial"/>
                <w:highlight w:val="yellow"/>
                <w:lang w:val="en-US" w:eastAsia="en-GB"/>
              </w:rPr>
              <w:t xml:space="preserve">     </w:t>
            </w:r>
            <w:proofErr w:type="spellStart"/>
            <w:r w:rsidRPr="00815BE6">
              <w:rPr>
                <w:rFonts w:ascii="Arial" w:hAnsi="Arial" w:cs="Arial"/>
                <w:highlight w:val="yellow"/>
                <w:lang w:val="en-US" w:eastAsia="en-GB"/>
              </w:rPr>
              <w:t>v_</w:t>
            </w:r>
            <w:proofErr w:type="gramStart"/>
            <w:r w:rsidRPr="00815BE6">
              <w:rPr>
                <w:rFonts w:ascii="Arial" w:hAnsi="Arial" w:cs="Arial"/>
                <w:highlight w:val="yellow"/>
                <w:lang w:val="en-US" w:eastAsia="en-GB"/>
              </w:rPr>
              <w:t>ExistingDRBs</w:t>
            </w:r>
            <w:proofErr w:type="spellEnd"/>
            <w:r w:rsidRPr="00815BE6">
              <w:rPr>
                <w:rFonts w:ascii="Arial" w:hAnsi="Arial" w:cs="Arial"/>
                <w:highlight w:val="yellow"/>
                <w:lang w:val="en-US" w:eastAsia="en-GB"/>
              </w:rPr>
              <w:t xml:space="preserve"> :</w:t>
            </w:r>
            <w:proofErr w:type="gramEnd"/>
            <w:r w:rsidRPr="00815BE6">
              <w:rPr>
                <w:rFonts w:ascii="Arial" w:hAnsi="Arial" w:cs="Arial"/>
                <w:highlight w:val="yellow"/>
                <w:lang w:val="en-US" w:eastAsia="en-GB"/>
              </w:rPr>
              <w:t>= f_NR5GC_MobileInfo_GetDRBInfoList();</w:t>
            </w:r>
          </w:p>
          <w:p w14:paraId="72428A48" w14:textId="77777777" w:rsidR="00815BE6" w:rsidRPr="00815BE6" w:rsidRDefault="00815BE6" w:rsidP="00815B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815BE6">
              <w:rPr>
                <w:rFonts w:ascii="Arial" w:hAnsi="Arial" w:cs="Arial"/>
                <w:highlight w:val="yellow"/>
                <w:lang w:val="en-US" w:eastAsia="en-GB"/>
              </w:rPr>
              <w:t xml:space="preserve">      for (</w:t>
            </w:r>
            <w:proofErr w:type="gramStart"/>
            <w:r w:rsidRPr="00815BE6">
              <w:rPr>
                <w:rFonts w:ascii="Arial" w:hAnsi="Arial" w:cs="Arial"/>
                <w:highlight w:val="yellow"/>
                <w:lang w:val="en-US" w:eastAsia="en-GB"/>
              </w:rPr>
              <w:t>j:=</w:t>
            </w:r>
            <w:proofErr w:type="gramEnd"/>
            <w:r w:rsidRPr="00815BE6">
              <w:rPr>
                <w:rFonts w:ascii="Arial" w:hAnsi="Arial" w:cs="Arial"/>
                <w:highlight w:val="yellow"/>
                <w:lang w:val="en-US" w:eastAsia="en-GB"/>
              </w:rPr>
              <w:t xml:space="preserve"> 0; j &lt; </w:t>
            </w:r>
            <w:proofErr w:type="spellStart"/>
            <w:r w:rsidRPr="00815BE6">
              <w:rPr>
                <w:rFonts w:ascii="Arial" w:hAnsi="Arial" w:cs="Arial"/>
                <w:highlight w:val="yellow"/>
                <w:lang w:val="en-US" w:eastAsia="en-GB"/>
              </w:rPr>
              <w:t>lengthof</w:t>
            </w:r>
            <w:proofErr w:type="spellEnd"/>
            <w:r w:rsidRPr="00815BE6">
              <w:rPr>
                <w:rFonts w:ascii="Arial" w:hAnsi="Arial" w:cs="Arial"/>
                <w:highlight w:val="yellow"/>
                <w:lang w:val="en-US" w:eastAsia="en-GB"/>
              </w:rPr>
              <w:t>(</w:t>
            </w:r>
            <w:proofErr w:type="spellStart"/>
            <w:r w:rsidRPr="00815BE6">
              <w:rPr>
                <w:rFonts w:ascii="Arial" w:hAnsi="Arial" w:cs="Arial"/>
                <w:highlight w:val="yellow"/>
                <w:lang w:val="en-US" w:eastAsia="en-GB"/>
              </w:rPr>
              <w:t>v_DRBIdList</w:t>
            </w:r>
            <w:proofErr w:type="spellEnd"/>
            <w:r w:rsidRPr="00815BE6">
              <w:rPr>
                <w:rFonts w:ascii="Arial" w:hAnsi="Arial" w:cs="Arial"/>
                <w:highlight w:val="yellow"/>
                <w:lang w:val="en-US" w:eastAsia="en-GB"/>
              </w:rPr>
              <w:t>); j := j+1 ) {</w:t>
            </w:r>
          </w:p>
          <w:p w14:paraId="7DBFD3B4" w14:textId="77777777" w:rsidR="00815BE6" w:rsidRPr="00815BE6" w:rsidRDefault="00815BE6" w:rsidP="00815B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815BE6">
              <w:rPr>
                <w:rFonts w:ascii="Arial" w:hAnsi="Arial" w:cs="Arial"/>
                <w:highlight w:val="yellow"/>
                <w:lang w:val="en-US" w:eastAsia="en-GB"/>
              </w:rPr>
              <w:t xml:space="preserve">        </w:t>
            </w:r>
            <w:proofErr w:type="spellStart"/>
            <w:r w:rsidRPr="00815BE6">
              <w:rPr>
                <w:rFonts w:ascii="Arial" w:hAnsi="Arial" w:cs="Arial"/>
                <w:highlight w:val="yellow"/>
                <w:lang w:val="en-US" w:eastAsia="en-GB"/>
              </w:rPr>
              <w:t>v_</w:t>
            </w:r>
            <w:proofErr w:type="gramStart"/>
            <w:r w:rsidRPr="00815BE6">
              <w:rPr>
                <w:rFonts w:ascii="Arial" w:hAnsi="Arial" w:cs="Arial"/>
                <w:highlight w:val="yellow"/>
                <w:lang w:val="en-US" w:eastAsia="en-GB"/>
              </w:rPr>
              <w:t>ExistingDRBs</w:t>
            </w:r>
            <w:proofErr w:type="spellEnd"/>
            <w:r w:rsidRPr="00815BE6">
              <w:rPr>
                <w:rFonts w:ascii="Arial" w:hAnsi="Arial" w:cs="Arial"/>
                <w:highlight w:val="yellow"/>
                <w:lang w:val="en-US" w:eastAsia="en-GB"/>
              </w:rPr>
              <w:t xml:space="preserve"> :</w:t>
            </w:r>
            <w:proofErr w:type="gramEnd"/>
            <w:r w:rsidRPr="00815BE6">
              <w:rPr>
                <w:rFonts w:ascii="Arial" w:hAnsi="Arial" w:cs="Arial"/>
                <w:highlight w:val="yellow"/>
                <w:lang w:val="en-US" w:eastAsia="en-GB"/>
              </w:rPr>
              <w:t xml:space="preserve">= </w:t>
            </w:r>
            <w:proofErr w:type="spellStart"/>
            <w:r w:rsidRPr="00815BE6">
              <w:rPr>
                <w:rFonts w:ascii="Arial" w:hAnsi="Arial" w:cs="Arial"/>
                <w:highlight w:val="yellow"/>
                <w:lang w:val="en-US" w:eastAsia="en-GB"/>
              </w:rPr>
              <w:t>f_NR_DRBInfo_RemoveEntry</w:t>
            </w:r>
            <w:proofErr w:type="spellEnd"/>
            <w:r w:rsidRPr="00815BE6">
              <w:rPr>
                <w:rFonts w:ascii="Arial" w:hAnsi="Arial" w:cs="Arial"/>
                <w:highlight w:val="yellow"/>
                <w:lang w:val="en-US" w:eastAsia="en-GB"/>
              </w:rPr>
              <w:t xml:space="preserve"> (</w:t>
            </w:r>
            <w:proofErr w:type="spellStart"/>
            <w:r w:rsidRPr="00815BE6">
              <w:rPr>
                <w:rFonts w:ascii="Arial" w:hAnsi="Arial" w:cs="Arial"/>
                <w:highlight w:val="yellow"/>
                <w:lang w:val="en-US" w:eastAsia="en-GB"/>
              </w:rPr>
              <w:t>v_ExistingDRBs</w:t>
            </w:r>
            <w:proofErr w:type="spellEnd"/>
            <w:r w:rsidRPr="00815BE6">
              <w:rPr>
                <w:rFonts w:ascii="Arial" w:hAnsi="Arial" w:cs="Arial"/>
                <w:highlight w:val="yellow"/>
                <w:lang w:val="en-US" w:eastAsia="en-GB"/>
              </w:rPr>
              <w:t xml:space="preserve">, </w:t>
            </w:r>
            <w:proofErr w:type="spellStart"/>
            <w:r w:rsidRPr="00815BE6">
              <w:rPr>
                <w:rFonts w:ascii="Arial" w:hAnsi="Arial" w:cs="Arial"/>
                <w:highlight w:val="yellow"/>
                <w:lang w:val="en-US" w:eastAsia="en-GB"/>
              </w:rPr>
              <w:t>v_DRBIdList</w:t>
            </w:r>
            <w:proofErr w:type="spellEnd"/>
            <w:r w:rsidRPr="00815BE6">
              <w:rPr>
                <w:rFonts w:ascii="Arial" w:hAnsi="Arial" w:cs="Arial"/>
                <w:highlight w:val="yellow"/>
                <w:lang w:val="en-US" w:eastAsia="en-GB"/>
              </w:rPr>
              <w:t>[j]);</w:t>
            </w:r>
          </w:p>
          <w:p w14:paraId="4329A1CB" w14:textId="77777777" w:rsidR="00815BE6" w:rsidRPr="00815BE6" w:rsidRDefault="00815BE6" w:rsidP="00815B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815BE6">
              <w:rPr>
                <w:rFonts w:ascii="Arial" w:hAnsi="Arial" w:cs="Arial"/>
                <w:highlight w:val="yellow"/>
                <w:lang w:val="en-US" w:eastAsia="en-GB"/>
              </w:rPr>
              <w:t xml:space="preserve">      }</w:t>
            </w:r>
          </w:p>
          <w:p w14:paraId="2F30B6E6" w14:textId="77777777" w:rsidR="00815BE6" w:rsidRPr="00815BE6" w:rsidRDefault="00815BE6" w:rsidP="00815B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815BE6">
              <w:rPr>
                <w:rFonts w:ascii="Arial" w:hAnsi="Arial" w:cs="Arial"/>
                <w:highlight w:val="yellow"/>
                <w:lang w:val="en-US" w:eastAsia="en-GB"/>
              </w:rPr>
              <w:t xml:space="preserve">   </w:t>
            </w:r>
          </w:p>
          <w:p w14:paraId="7AE55A56" w14:textId="77777777" w:rsidR="00815BE6" w:rsidRPr="00815BE6" w:rsidRDefault="00815BE6" w:rsidP="00815B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815BE6">
              <w:rPr>
                <w:rFonts w:ascii="Arial" w:hAnsi="Arial" w:cs="Arial"/>
                <w:highlight w:val="yellow"/>
                <w:lang w:val="en-US" w:eastAsia="en-GB"/>
              </w:rPr>
              <w:t xml:space="preserve">    // Store updated DRB information</w:t>
            </w:r>
          </w:p>
          <w:p w14:paraId="4BC78BB4" w14:textId="77777777" w:rsidR="00815BE6" w:rsidRPr="00815BE6" w:rsidRDefault="00815BE6" w:rsidP="00815B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815BE6">
              <w:rPr>
                <w:rFonts w:ascii="Arial" w:hAnsi="Arial" w:cs="Arial"/>
                <w:highlight w:val="yellow"/>
                <w:lang w:val="en-US" w:eastAsia="en-GB"/>
              </w:rPr>
              <w:t xml:space="preserve">    f_NR5GC_MobileInfo_SetDRBInfoList(</w:t>
            </w:r>
            <w:proofErr w:type="spellStart"/>
            <w:r w:rsidRPr="00815BE6">
              <w:rPr>
                <w:rFonts w:ascii="Arial" w:hAnsi="Arial" w:cs="Arial"/>
                <w:highlight w:val="yellow"/>
                <w:lang w:val="en-US" w:eastAsia="en-GB"/>
              </w:rPr>
              <w:t>v_ExistingDRBs</w:t>
            </w:r>
            <w:proofErr w:type="spellEnd"/>
            <w:r w:rsidRPr="00815BE6">
              <w:rPr>
                <w:rFonts w:ascii="Arial" w:hAnsi="Arial" w:cs="Arial"/>
                <w:highlight w:val="yellow"/>
                <w:lang w:val="en-US" w:eastAsia="en-GB"/>
              </w:rPr>
              <w:t xml:space="preserve">);  </w:t>
            </w:r>
          </w:p>
          <w:p w14:paraId="414758F9" w14:textId="77777777" w:rsidR="00815BE6" w:rsidRPr="00815BE6" w:rsidRDefault="00815BE6" w:rsidP="00815B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</w:p>
          <w:p w14:paraId="692D2777" w14:textId="77777777" w:rsidR="00815BE6" w:rsidRPr="00815BE6" w:rsidRDefault="00815BE6" w:rsidP="00815B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815BE6">
              <w:rPr>
                <w:rFonts w:ascii="Arial" w:hAnsi="Arial" w:cs="Arial"/>
                <w:highlight w:val="yellow"/>
                <w:lang w:val="en-US" w:eastAsia="en-GB"/>
              </w:rPr>
              <w:t xml:space="preserve">     //Store updated PDU session information</w:t>
            </w:r>
          </w:p>
          <w:p w14:paraId="7B60ADBC" w14:textId="044FE65D" w:rsidR="00815BE6" w:rsidRPr="00EA4595" w:rsidRDefault="00815BE6" w:rsidP="00815B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15BE6">
              <w:rPr>
                <w:rFonts w:ascii="Arial" w:hAnsi="Arial" w:cs="Arial"/>
                <w:highlight w:val="yellow"/>
                <w:lang w:val="en-US" w:eastAsia="en-GB"/>
              </w:rPr>
              <w:t xml:space="preserve">    f_NR5GC_MobileInfo_SetSessionInfoList (</w:t>
            </w:r>
            <w:proofErr w:type="spellStart"/>
            <w:r w:rsidRPr="00815BE6">
              <w:rPr>
                <w:rFonts w:ascii="Arial" w:hAnsi="Arial" w:cs="Arial"/>
                <w:highlight w:val="yellow"/>
                <w:lang w:val="en-US" w:eastAsia="en-GB"/>
              </w:rPr>
              <w:t>v_PDUSessionInfo</w:t>
            </w:r>
            <w:proofErr w:type="spellEnd"/>
            <w:r w:rsidRPr="00815BE6">
              <w:rPr>
                <w:rFonts w:ascii="Arial" w:hAnsi="Arial" w:cs="Arial"/>
                <w:highlight w:val="yellow"/>
                <w:lang w:val="en-US" w:eastAsia="en-GB"/>
              </w:rPr>
              <w:t>);</w:t>
            </w:r>
          </w:p>
          <w:p w14:paraId="4C04E2E6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2816A6B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 @siclog "Step 13"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@</w:t>
            </w:r>
          </w:p>
          <w:p w14:paraId="69DC836E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 Void</w:t>
            </w:r>
          </w:p>
          <w:p w14:paraId="4BAAF6D7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78CC74D0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 @siclog "Step 14"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@</w:t>
            </w:r>
          </w:p>
          <w:p w14:paraId="56AA402E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 The SS releases the RRC connection.</w:t>
            </w:r>
          </w:p>
          <w:p w14:paraId="5C6CFED9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lastRenderedPageBreak/>
              <w:t xml:space="preserve">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f_NR_RRCRelease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(nr_Cell11);</w:t>
            </w:r>
          </w:p>
          <w:p w14:paraId="5C79B860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44A32A25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//@siclog "Step 15"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@</w:t>
            </w:r>
          </w:p>
          <w:p w14:paraId="42949D2A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//Make the UE attempt an IMS emergency call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dialling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an emergency number 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e.g.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 xml:space="preserve"> 112 or 911). (NOTE 1)</w:t>
            </w:r>
          </w:p>
          <w:p w14:paraId="5A5E3849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f_UT_RequestIMSEmergencyCall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(UT,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px_EmergencyCallNumber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);</w:t>
            </w:r>
          </w:p>
          <w:p w14:paraId="6BA2352A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48DE74A2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 @sic R5-223350 sic@</w:t>
            </w:r>
          </w:p>
          <w:p w14:paraId="192D45BE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//@siclog "Steps 16A - 16E"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@</w:t>
            </w:r>
          </w:p>
          <w:p w14:paraId="78D94A29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//Check: Does the UE performs steps 1-5 of Generic Test Procedure for IMS Emergency call establishment with IMS Emergency registration as specified in TS 38.508-1 [4], subclause 4.9.11?</w:t>
            </w:r>
          </w:p>
          <w:p w14:paraId="42FEF351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ReceivedMsg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f_NR_RRC_ConnEst_DefWithNas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(nr_Cell11,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tsc_NR_RRC_TI_Def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, emergency);</w:t>
            </w:r>
          </w:p>
          <w:p w14:paraId="49C93DF8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if (not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f_Check_NG_ServiceReqMsg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v_ReceivedMsg.Pdu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cs_NAS_KeySetIdentifier_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lv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f_NR_SecurityKSIamf_Get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(),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tsc_NasKsi_NativeSecurityContext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), f_NG_S_TMSI2MobileIdentity(omit, f_NR5GC_CellInfo_GetGutiParameters (nr_Cell11)), '0011'B)) {</w:t>
            </w:r>
          </w:p>
          <w:p w14:paraId="485B413D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f_NR_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SetVerdictFailOrInconc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__FILE__, __LINE__, "Service Request Message Failed");</w:t>
            </w:r>
          </w:p>
          <w:p w14:paraId="6FE29B72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63725FE5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</w:t>
            </w:r>
          </w:p>
          <w:p w14:paraId="35D5BB38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 RRC Security Mode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pocedure</w:t>
            </w:r>
            <w:proofErr w:type="spellEnd"/>
          </w:p>
          <w:p w14:paraId="637C23D1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f_NR_RRC_ActivateSecurity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(nr_Cell11,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ReceivedMsg.SecurityProtection.NasCount</w:t>
            </w:r>
            <w:proofErr w:type="spellEnd"/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);</w:t>
            </w:r>
          </w:p>
          <w:p w14:paraId="2C76E5EA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685F0571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//@siclog "Step 16F"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@</w:t>
            </w:r>
          </w:p>
          <w:p w14:paraId="2060AC2D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//The SS transmits a SERVICE ACCEPT message.</w:t>
            </w:r>
          </w:p>
          <w:p w14:paraId="37B9F1F2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SRB.send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cas_NR_SRB_NasPdu_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REQ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 xml:space="preserve">nr_Cell11, tsc_NR_RbId_SRB1, -,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cs_NG_NAS_Request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tsc_SHT_IntegrityProtected_Ciphered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, f_Get_NG_ServiceAcceptMsg(v_ReceivedMsg.Pdu.Msg.service_Request.pduSessionStatus))));</w:t>
            </w:r>
          </w:p>
          <w:p w14:paraId="7383A235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</w:t>
            </w:r>
          </w:p>
          <w:p w14:paraId="1BF2CE88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4CE9F3DF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//@siclog "Steps 16G-16L"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@</w:t>
            </w:r>
          </w:p>
          <w:p w14:paraId="463DA241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//Check: Does the UE perform steps 8-13 of Generic Test Procedure for IMS Emergency call establishment with IMS Emergency registration as specified in TS 38.508-1 [4], subclause 4.9.11?</w:t>
            </w:r>
          </w:p>
          <w:p w14:paraId="45867533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 Steps 8-13</w:t>
            </w:r>
          </w:p>
          <w:p w14:paraId="524AFA58" w14:textId="3D124010" w:rsidR="00661B0A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f_NR5GC_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EmergencyCallPDUSession(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nr_Cell11, tsc_NR_RbId_SRB1);</w:t>
            </w:r>
          </w:p>
          <w:p w14:paraId="0030685A" w14:textId="3065A2DE" w:rsidR="001012CF" w:rsidRPr="00EA4595" w:rsidRDefault="001012CF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1012CF">
              <w:rPr>
                <w:rFonts w:ascii="Arial" w:hAnsi="Arial" w:cs="Arial"/>
                <w:highlight w:val="yellow"/>
                <w:lang w:val="en-US" w:eastAsia="en-GB"/>
              </w:rPr>
              <w:t>f_IMS_IPCAN_</w:t>
            </w:r>
            <w:proofErr w:type="gramStart"/>
            <w:r w:rsidRPr="001012CF">
              <w:rPr>
                <w:rFonts w:ascii="Arial" w:hAnsi="Arial" w:cs="Arial"/>
                <w:highlight w:val="yellow"/>
                <w:lang w:val="en-US" w:eastAsia="en-GB"/>
              </w:rPr>
              <w:t>SendCoOrdMsg</w:t>
            </w:r>
            <w:proofErr w:type="spellEnd"/>
            <w:r w:rsidRPr="001012CF">
              <w:rPr>
                <w:rFonts w:ascii="Arial" w:hAnsi="Arial" w:cs="Arial"/>
                <w:highlight w:val="yellow"/>
                <w:lang w:val="en-US" w:eastAsia="en-GB"/>
              </w:rPr>
              <w:t>(</w:t>
            </w:r>
            <w:proofErr w:type="gramEnd"/>
            <w:r w:rsidRPr="001012CF">
              <w:rPr>
                <w:rFonts w:ascii="Arial" w:hAnsi="Arial" w:cs="Arial"/>
                <w:highlight w:val="yellow"/>
                <w:lang w:val="en-US" w:eastAsia="en-GB"/>
              </w:rPr>
              <w:t>IMS[tsc_Index_IMS2]);</w:t>
            </w:r>
          </w:p>
          <w:p w14:paraId="2172F37D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f_IMS_IPCAN_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WaitForTrigger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IMS[tsc_Index_IMS2]);</w:t>
            </w:r>
          </w:p>
          <w:p w14:paraId="51F3BD01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f_NR_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PreliminaryPass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__FILE__, __LINE__, "IMS Emergency Call Established");</w:t>
            </w:r>
          </w:p>
          <w:p w14:paraId="0EA6AADB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f_NR_</w:t>
            </w:r>
            <w:proofErr w:type="gramStart"/>
            <w:r w:rsidRPr="00EA4595">
              <w:rPr>
                <w:rFonts w:ascii="Arial" w:hAnsi="Arial" w:cs="Arial"/>
                <w:lang w:val="en-US" w:eastAsia="en-GB"/>
              </w:rPr>
              <w:t>PreliminaryPass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EA4595">
              <w:rPr>
                <w:rFonts w:ascii="Arial" w:hAnsi="Arial" w:cs="Arial"/>
                <w:lang w:val="en-US" w:eastAsia="en-GB"/>
              </w:rPr>
              <w:t>__FILE__, __LINE__, "Steps 16G-16L ");</w:t>
            </w:r>
          </w:p>
          <w:p w14:paraId="2AF53EB8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</w:t>
            </w:r>
          </w:p>
          <w:p w14:paraId="1D73E44D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//@siclog "Step 17 - 18"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@</w:t>
            </w:r>
          </w:p>
          <w:p w14:paraId="020A0E15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//Make the UE release the emergency call. (NOTE 1)</w:t>
            </w:r>
          </w:p>
          <w:p w14:paraId="56CAE045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//The Generic test procedure for IMS MO Emergency call release as specified in TS 38.508-1 [4], subclause 4.9.12A takes place</w:t>
            </w:r>
          </w:p>
          <w:p w14:paraId="400A8A17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f_NR5GC_EmergencyCallRelease(nr_Cell11);</w:t>
            </w:r>
          </w:p>
          <w:p w14:paraId="6F6068B9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09E6F46" w14:textId="77777777" w:rsidR="00661B0A" w:rsidRPr="00EA4595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A4595">
              <w:rPr>
                <w:rFonts w:ascii="Arial" w:hAnsi="Arial" w:cs="Arial"/>
                <w:lang w:val="en-US" w:eastAsia="en-GB"/>
              </w:rPr>
              <w:t>f_NR_RRCRelease</w:t>
            </w:r>
            <w:proofErr w:type="spellEnd"/>
            <w:r w:rsidRPr="00EA4595">
              <w:rPr>
                <w:rFonts w:ascii="Arial" w:hAnsi="Arial" w:cs="Arial"/>
                <w:lang w:val="en-US" w:eastAsia="en-GB"/>
              </w:rPr>
              <w:t>(nr_Cell11);</w:t>
            </w:r>
          </w:p>
          <w:p w14:paraId="0E0831F7" w14:textId="391FCA30" w:rsidR="006142A7" w:rsidRPr="00571BB2" w:rsidRDefault="00661B0A" w:rsidP="00661B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4595">
              <w:rPr>
                <w:rFonts w:ascii="Arial" w:hAnsi="Arial" w:cs="Arial"/>
                <w:lang w:val="en-US" w:eastAsia="en-GB"/>
              </w:rPr>
              <w:t xml:space="preserve">  } </w:t>
            </w:r>
          </w:p>
        </w:tc>
      </w:tr>
    </w:tbl>
    <w:p w14:paraId="7CC73879" w14:textId="77777777" w:rsidR="006142A7" w:rsidRDefault="006142A7" w:rsidP="006142A7">
      <w:pPr>
        <w:pStyle w:val="Ttulo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eastAsia="SimSun" w:cs="Arial"/>
          <w:color w:val="000000"/>
          <w:lang w:val="en-US" w:eastAsia="zh-CN"/>
        </w:rPr>
      </w:pPr>
      <w:bookmarkStart w:id="9" w:name="_Toc107494144"/>
      <w:bookmarkStart w:id="10" w:name="_Toc107526173"/>
      <w:r>
        <w:rPr>
          <w:rFonts w:cs="Arial"/>
          <w:color w:val="000000"/>
          <w:lang w:eastAsia="en-GB"/>
        </w:rPr>
        <w:lastRenderedPageBreak/>
        <w:t xml:space="preserve">Change </w:t>
      </w:r>
      <w:r>
        <w:rPr>
          <w:rFonts w:eastAsia="SimSun" w:cs="Arial"/>
          <w:color w:val="000000"/>
          <w:lang w:val="en-US" w:eastAsia="zh-CN"/>
        </w:rPr>
        <w:t>2</w:t>
      </w:r>
      <w:bookmarkEnd w:id="9"/>
      <w:bookmarkEnd w:id="10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6142A7" w14:paraId="2A582C32" w14:textId="77777777" w:rsidTr="0007647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E84F4" w14:textId="77777777" w:rsidR="006142A7" w:rsidRDefault="006142A7" w:rsidP="0007647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3604" w14:textId="77777777" w:rsidR="006142A7" w:rsidRPr="00B65B1E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C0F52">
              <w:rPr>
                <w:rFonts w:ascii="Arial" w:hAnsi="Arial" w:cs="Arial"/>
                <w:lang w:val="en-US" w:eastAsia="en-GB"/>
              </w:rPr>
              <w:t>f_NR5GC_EmergencyCallRelease</w:t>
            </w:r>
          </w:p>
        </w:tc>
      </w:tr>
      <w:tr w:rsidR="006142A7" w14:paraId="08F50930" w14:textId="77777777" w:rsidTr="00076479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44492" w14:textId="77777777" w:rsidR="006142A7" w:rsidRDefault="006142A7" w:rsidP="0007647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756AE" w14:textId="639BE47A" w:rsidR="006142A7" w:rsidRPr="008D31B6" w:rsidRDefault="00044F4C" w:rsidP="001C0E7B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If the UE sends a PDU SESSION RELEASE REQUEST following emergency call release</w:t>
            </w:r>
            <w:r w:rsidR="006142A7">
              <w:rPr>
                <w:rFonts w:ascii="Arial" w:hAnsi="Arial" w:cs="Arial"/>
                <w:lang w:eastAsia="zh-CN"/>
              </w:rPr>
              <w:t xml:space="preserve">, </w:t>
            </w:r>
            <w:r w:rsidR="00F67A23">
              <w:rPr>
                <w:rFonts w:ascii="Arial" w:hAnsi="Arial" w:cs="Arial"/>
                <w:lang w:eastAsia="zh-CN"/>
              </w:rPr>
              <w:t xml:space="preserve">the function </w:t>
            </w:r>
            <w:proofErr w:type="spellStart"/>
            <w:r w:rsidR="00F67A23" w:rsidRPr="00F67A23">
              <w:rPr>
                <w:rFonts w:ascii="Arial" w:hAnsi="Arial" w:cs="Arial"/>
                <w:lang w:eastAsia="zh-CN"/>
              </w:rPr>
              <w:t>f_Check_NG_</w:t>
            </w:r>
            <w:proofErr w:type="gramStart"/>
            <w:r w:rsidR="00F67A23" w:rsidRPr="00F67A23">
              <w:rPr>
                <w:rFonts w:ascii="Arial" w:hAnsi="Arial" w:cs="Arial"/>
                <w:lang w:eastAsia="zh-CN"/>
              </w:rPr>
              <w:t>PDUSessionReleaseReq</w:t>
            </w:r>
            <w:proofErr w:type="spellEnd"/>
            <w:r w:rsidR="00F67A23">
              <w:rPr>
                <w:rFonts w:ascii="Arial" w:hAnsi="Arial" w:cs="Arial"/>
                <w:lang w:eastAsia="zh-CN"/>
              </w:rPr>
              <w:t>(</w:t>
            </w:r>
            <w:proofErr w:type="gramEnd"/>
            <w:r w:rsidR="00F67A23">
              <w:rPr>
                <w:rFonts w:ascii="Arial" w:hAnsi="Arial" w:cs="Arial"/>
                <w:lang w:eastAsia="zh-CN"/>
              </w:rPr>
              <w:t xml:space="preserve">) is setting </w:t>
            </w:r>
            <w:proofErr w:type="spellStart"/>
            <w:r w:rsidR="00AB3EB6" w:rsidRPr="00AB3EB6">
              <w:rPr>
                <w:rFonts w:ascii="Arial" w:hAnsi="Arial" w:cs="Arial"/>
                <w:lang w:eastAsia="zh-CN"/>
              </w:rPr>
              <w:t>p_GSM_MobilityInfo.PdnInde</w:t>
            </w:r>
            <w:r w:rsidR="00AB3EB6">
              <w:rPr>
                <w:rFonts w:ascii="Arial" w:hAnsi="Arial" w:cs="Arial"/>
                <w:lang w:eastAsia="zh-CN"/>
              </w:rPr>
              <w:t>x</w:t>
            </w:r>
            <w:proofErr w:type="spellEnd"/>
            <w:r w:rsidR="00AB3EB6">
              <w:rPr>
                <w:rFonts w:ascii="Arial" w:hAnsi="Arial" w:cs="Arial"/>
                <w:lang w:eastAsia="zh-CN"/>
              </w:rPr>
              <w:t xml:space="preserve"> to </w:t>
            </w:r>
            <w:r w:rsidR="00AB3EB6">
              <w:rPr>
                <w:rFonts w:ascii="Arial" w:hAnsi="Arial" w:cs="Arial"/>
                <w:b/>
                <w:bCs/>
                <w:lang w:eastAsia="zh-CN"/>
              </w:rPr>
              <w:t>omit</w:t>
            </w:r>
            <w:r w:rsidR="00AB3EB6">
              <w:rPr>
                <w:rFonts w:ascii="Arial" w:hAnsi="Arial" w:cs="Arial"/>
                <w:lang w:eastAsia="zh-CN"/>
              </w:rPr>
              <w:t xml:space="preserve">. Since </w:t>
            </w:r>
            <w:proofErr w:type="spellStart"/>
            <w:r w:rsidR="00AB3EB6" w:rsidRPr="00AB3EB6">
              <w:rPr>
                <w:rFonts w:ascii="Arial" w:hAnsi="Arial" w:cs="Arial"/>
                <w:lang w:eastAsia="zh-CN"/>
              </w:rPr>
              <w:t>p_GSM_MobilityInfo</w:t>
            </w:r>
            <w:proofErr w:type="spellEnd"/>
            <w:r w:rsidR="00AB3EB6">
              <w:rPr>
                <w:rFonts w:ascii="Arial" w:hAnsi="Arial" w:cs="Arial"/>
                <w:lang w:eastAsia="zh-CN"/>
              </w:rPr>
              <w:t xml:space="preserve"> is an </w:t>
            </w:r>
            <w:r w:rsidR="00AB3EB6">
              <w:rPr>
                <w:rFonts w:ascii="Arial" w:hAnsi="Arial" w:cs="Arial"/>
                <w:b/>
                <w:bCs/>
                <w:lang w:eastAsia="zh-CN"/>
              </w:rPr>
              <w:t>out</w:t>
            </w:r>
            <w:r w:rsidR="00AB3EB6">
              <w:rPr>
                <w:rFonts w:ascii="Arial" w:hAnsi="Arial" w:cs="Arial"/>
                <w:lang w:eastAsia="zh-CN"/>
              </w:rPr>
              <w:t xml:space="preserve"> </w:t>
            </w:r>
            <w:r w:rsidR="00B10C49">
              <w:rPr>
                <w:rFonts w:ascii="Arial" w:hAnsi="Arial" w:cs="Arial"/>
                <w:lang w:eastAsia="zh-CN"/>
              </w:rPr>
              <w:t xml:space="preserve">type parameter, </w:t>
            </w:r>
            <w:proofErr w:type="spellStart"/>
            <w:r w:rsidR="00B10C49" w:rsidRPr="00B10C49">
              <w:rPr>
                <w:rFonts w:ascii="Arial" w:hAnsi="Arial" w:cs="Arial"/>
                <w:lang w:eastAsia="zh-CN"/>
              </w:rPr>
              <w:t>v_PDUSession.PdnIndex</w:t>
            </w:r>
            <w:proofErr w:type="spellEnd"/>
            <w:r w:rsidR="00B10C49">
              <w:rPr>
                <w:rFonts w:ascii="Arial" w:hAnsi="Arial" w:cs="Arial"/>
                <w:lang w:eastAsia="zh-CN"/>
              </w:rPr>
              <w:t xml:space="preserve"> is then </w:t>
            </w:r>
            <w:r w:rsidR="00B10C49">
              <w:rPr>
                <w:rFonts w:ascii="Arial" w:hAnsi="Arial" w:cs="Arial"/>
                <w:b/>
                <w:bCs/>
                <w:lang w:eastAsia="zh-CN"/>
              </w:rPr>
              <w:t xml:space="preserve">omit </w:t>
            </w:r>
            <w:r w:rsidR="00C65729">
              <w:rPr>
                <w:rFonts w:ascii="Arial" w:hAnsi="Arial" w:cs="Arial"/>
                <w:lang w:eastAsia="zh-CN"/>
              </w:rPr>
              <w:t xml:space="preserve">when passed into </w:t>
            </w:r>
            <w:proofErr w:type="spellStart"/>
            <w:r w:rsidR="00152F0C" w:rsidRPr="00152F0C">
              <w:rPr>
                <w:rFonts w:ascii="Arial" w:hAnsi="Arial" w:cs="Arial"/>
                <w:lang w:eastAsia="zh-CN"/>
              </w:rPr>
              <w:t>f_IP_</w:t>
            </w:r>
            <w:proofErr w:type="gramStart"/>
            <w:r w:rsidR="00152F0C" w:rsidRPr="00152F0C">
              <w:rPr>
                <w:rFonts w:ascii="Arial" w:hAnsi="Arial" w:cs="Arial"/>
                <w:lang w:eastAsia="zh-CN"/>
              </w:rPr>
              <w:t>RtpRtcpLoopback</w:t>
            </w:r>
            <w:proofErr w:type="spellEnd"/>
            <w:r w:rsidR="00152F0C">
              <w:rPr>
                <w:rFonts w:ascii="Arial" w:hAnsi="Arial" w:cs="Arial"/>
                <w:lang w:eastAsia="zh-CN"/>
              </w:rPr>
              <w:t>(</w:t>
            </w:r>
            <w:proofErr w:type="gramEnd"/>
            <w:r w:rsidR="00152F0C">
              <w:rPr>
                <w:rFonts w:ascii="Arial" w:hAnsi="Arial" w:cs="Arial"/>
                <w:lang w:eastAsia="zh-CN"/>
              </w:rPr>
              <w:t xml:space="preserve">), which eventually gives a fatal error inside </w:t>
            </w:r>
            <w:r w:rsidR="001C0E7B" w:rsidRPr="001C0E7B">
              <w:rPr>
                <w:rFonts w:ascii="Arial" w:hAnsi="Arial" w:cs="Arial"/>
                <w:lang w:eastAsia="zh-CN"/>
              </w:rPr>
              <w:t>f_PDN_PdnIndex2Integer</w:t>
            </w:r>
            <w:r w:rsidR="001C0E7B">
              <w:rPr>
                <w:rFonts w:ascii="Arial" w:hAnsi="Arial" w:cs="Arial"/>
                <w:lang w:eastAsia="zh-CN"/>
              </w:rPr>
              <w:t>.</w:t>
            </w:r>
          </w:p>
        </w:tc>
      </w:tr>
      <w:tr w:rsidR="006142A7" w14:paraId="51929F34" w14:textId="77777777" w:rsidTr="0007647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1DDA" w14:textId="77777777" w:rsidR="006142A7" w:rsidRDefault="006142A7" w:rsidP="0007647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FC81" w14:textId="6B2E5D02" w:rsidR="006142A7" w:rsidRPr="0066224B" w:rsidRDefault="001C0E7B" w:rsidP="00076479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Store the PDN index to a local variable to use in </w:t>
            </w:r>
            <w:proofErr w:type="spellStart"/>
            <w:r w:rsidRPr="00152F0C">
              <w:rPr>
                <w:rFonts w:cs="Arial"/>
                <w:lang w:eastAsia="zh-CN"/>
              </w:rPr>
              <w:t>f_IP_</w:t>
            </w:r>
            <w:proofErr w:type="gramStart"/>
            <w:r w:rsidRPr="00152F0C">
              <w:rPr>
                <w:rFonts w:cs="Arial"/>
                <w:lang w:eastAsia="zh-CN"/>
              </w:rPr>
              <w:t>RtpRtcpLoopback</w:t>
            </w:r>
            <w:proofErr w:type="spellEnd"/>
            <w:r>
              <w:rPr>
                <w:rFonts w:cs="Arial"/>
                <w:lang w:eastAsia="zh-CN"/>
              </w:rPr>
              <w:t>(</w:t>
            </w:r>
            <w:proofErr w:type="gramEnd"/>
            <w:r>
              <w:rPr>
                <w:rFonts w:cs="Arial"/>
                <w:lang w:eastAsia="zh-CN"/>
              </w:rPr>
              <w:t xml:space="preserve">), in case it gets cleared in </w:t>
            </w:r>
            <w:proofErr w:type="spellStart"/>
            <w:r>
              <w:rPr>
                <w:rFonts w:cs="Arial"/>
                <w:lang w:eastAsia="zh-CN"/>
              </w:rPr>
              <w:t>f</w:t>
            </w:r>
            <w:r w:rsidRPr="001C0E7B">
              <w:rPr>
                <w:rFonts w:cs="Arial"/>
                <w:lang w:eastAsia="zh-CN"/>
              </w:rPr>
              <w:t>_Check_NG_PDUSessionReleaseReq</w:t>
            </w:r>
            <w:proofErr w:type="spellEnd"/>
            <w:r>
              <w:rPr>
                <w:rFonts w:cs="Arial"/>
                <w:lang w:eastAsia="zh-CN"/>
              </w:rPr>
              <w:t>()</w:t>
            </w:r>
          </w:p>
        </w:tc>
      </w:tr>
      <w:tr w:rsidR="006142A7" w14:paraId="27DC86B4" w14:textId="77777777" w:rsidTr="0007647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6C87" w14:textId="77777777" w:rsidR="006142A7" w:rsidRDefault="006142A7" w:rsidP="0007647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A3A53" w14:textId="77777777" w:rsidR="006142A7" w:rsidRDefault="006142A7" w:rsidP="00076479">
            <w:pPr>
              <w:spacing w:after="0"/>
              <w:rPr>
                <w:rFonts w:ascii="Arial" w:hAnsi="Arial" w:cs="Arial"/>
                <w:lang w:eastAsia="en-GB"/>
              </w:rPr>
            </w:pPr>
            <w:r w:rsidRPr="006C0F52">
              <w:rPr>
                <w:rFonts w:ascii="Arial" w:hAnsi="Arial" w:cs="Arial"/>
                <w:lang w:eastAsia="en-GB"/>
              </w:rPr>
              <w:t>NR5GC_IMSProcedures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6142A7" w14:paraId="1C402831" w14:textId="77777777" w:rsidTr="0007647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72D8" w14:textId="77777777" w:rsidR="006142A7" w:rsidRDefault="006142A7" w:rsidP="0007647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A9EEF" w14:textId="1B9EF8F5" w:rsidR="006142A7" w:rsidRDefault="00D52C1F" w:rsidP="00076479">
            <w:pPr>
              <w:rPr>
                <w:rFonts w:ascii="Arial" w:hAnsi="Arial"/>
                <w:lang w:eastAsia="zh-CN"/>
              </w:rPr>
            </w:pPr>
            <w:r w:rsidRPr="00D52C1F"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6452B2E5" w14:textId="77777777" w:rsidR="006142A7" w:rsidRDefault="006142A7" w:rsidP="006142A7">
      <w:pPr>
        <w:rPr>
          <w:lang w:val="en-US" w:eastAsia="zh-CN"/>
        </w:rPr>
      </w:pPr>
    </w:p>
    <w:p w14:paraId="53A5E5E3" w14:textId="77777777" w:rsidR="006142A7" w:rsidRDefault="006142A7" w:rsidP="006142A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142A7" w14:paraId="56656BC5" w14:textId="77777777" w:rsidTr="00076479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1287B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C0F52">
              <w:rPr>
                <w:rFonts w:ascii="Courier New" w:hAnsi="Courier New" w:cs="Courier New"/>
                <w:lang w:eastAsia="de-DE"/>
              </w:rPr>
              <w:t xml:space="preserve">  </w:t>
            </w:r>
            <w:r w:rsidRPr="00B57CB4">
              <w:rPr>
                <w:rFonts w:ascii="Arial" w:hAnsi="Arial" w:cs="Arial"/>
                <w:lang w:val="en-US" w:eastAsia="en-GB"/>
              </w:rPr>
              <w:t>function f_NR5GC_</w:t>
            </w:r>
            <w:proofErr w:type="gramStart"/>
            <w:r w:rsidRPr="00B57CB4">
              <w:rPr>
                <w:rFonts w:ascii="Arial" w:hAnsi="Arial" w:cs="Arial"/>
                <w:lang w:val="en-US" w:eastAsia="en-GB"/>
              </w:rPr>
              <w:t>EmergencyCallRelease(</w:t>
            </w:r>
            <w:proofErr w:type="spellStart"/>
            <w:proofErr w:type="gramEnd"/>
            <w:r w:rsidRPr="00B57CB4">
              <w:rPr>
                <w:rFonts w:ascii="Arial" w:hAnsi="Arial" w:cs="Arial"/>
                <w:lang w:val="en-US" w:eastAsia="en-GB"/>
              </w:rPr>
              <w:t>NR_CellId_Type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p_NR_CellId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boolean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p_MOTriggerRequired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 xml:space="preserve"> := true) runs on NR5GC_PTC</w:t>
            </w:r>
          </w:p>
          <w:p w14:paraId="762AC98D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62832261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var NR_SRB_COMMON_IND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v_ReceivedAsp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>;</w:t>
            </w:r>
          </w:p>
          <w:p w14:paraId="5BCABC54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var template (omit)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GSM_MobilityInfo_Type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v_GSM_</w:t>
            </w:r>
            <w:proofErr w:type="gramStart"/>
            <w:r w:rsidRPr="00B57CB4">
              <w:rPr>
                <w:rFonts w:ascii="Arial" w:hAnsi="Arial" w:cs="Arial"/>
                <w:lang w:val="en-US" w:eastAsia="en-GB"/>
              </w:rPr>
              <w:t>MobilityInfo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B57CB4">
              <w:rPr>
                <w:rFonts w:ascii="Arial" w:hAnsi="Arial" w:cs="Arial"/>
                <w:lang w:val="en-US" w:eastAsia="en-GB"/>
              </w:rPr>
              <w:t xml:space="preserve">= f_Get_PDUSessionForDNNType(f_NR5GC_MobileInfo_GetSessionInfoList(),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Emergency_PDN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>); // @sic R5s210363 sic@</w:t>
            </w:r>
          </w:p>
          <w:p w14:paraId="0BA7BB3C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GSM_MobilityInfo_Type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B57CB4">
              <w:rPr>
                <w:rFonts w:ascii="Arial" w:hAnsi="Arial" w:cs="Arial"/>
                <w:lang w:val="en-US" w:eastAsia="en-GB"/>
              </w:rPr>
              <w:t>PDUSession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B57CB4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valueof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v_GSM_MobilityInfo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>); // Must be there as previously established it</w:t>
            </w:r>
          </w:p>
          <w:p w14:paraId="3CC6A2AC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var O1_Type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B57CB4">
              <w:rPr>
                <w:rFonts w:ascii="Arial" w:hAnsi="Arial" w:cs="Arial"/>
                <w:lang w:val="en-US" w:eastAsia="en-GB"/>
              </w:rPr>
              <w:t>PDUSessionId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B57CB4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v_PDUSession.SessionId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>;</w:t>
            </w:r>
          </w:p>
          <w:p w14:paraId="2B5B6AF7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boolean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B57CB4">
              <w:rPr>
                <w:rFonts w:ascii="Arial" w:hAnsi="Arial" w:cs="Arial"/>
                <w:lang w:val="en-US" w:eastAsia="en-GB"/>
              </w:rPr>
              <w:t>WaitForReq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B57CB4">
              <w:rPr>
                <w:rFonts w:ascii="Arial" w:hAnsi="Arial" w:cs="Arial"/>
                <w:lang w:val="en-US" w:eastAsia="en-GB"/>
              </w:rPr>
              <w:t>= true; // @sic R5s220524 sic@</w:t>
            </w:r>
          </w:p>
          <w:p w14:paraId="6D234E55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timer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t_</w:t>
            </w:r>
            <w:proofErr w:type="gramStart"/>
            <w:r w:rsidRPr="00B57CB4">
              <w:rPr>
                <w:rFonts w:ascii="Arial" w:hAnsi="Arial" w:cs="Arial"/>
                <w:lang w:val="en-US" w:eastAsia="en-GB"/>
              </w:rPr>
              <w:t>Wait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B57CB4">
              <w:rPr>
                <w:rFonts w:ascii="Arial" w:hAnsi="Arial" w:cs="Arial"/>
                <w:lang w:val="en-US" w:eastAsia="en-GB"/>
              </w:rPr>
              <w:t>= 5.0;</w:t>
            </w:r>
          </w:p>
          <w:p w14:paraId="7E811374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38D43DA8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if (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p_MOTriggerRequired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 xml:space="preserve">) </w:t>
            </w:r>
            <w:proofErr w:type="gramStart"/>
            <w:r w:rsidRPr="00B57CB4">
              <w:rPr>
                <w:rFonts w:ascii="Arial" w:hAnsi="Arial" w:cs="Arial"/>
                <w:lang w:val="en-US" w:eastAsia="en-GB"/>
              </w:rPr>
              <w:t>{ /</w:t>
            </w:r>
            <w:proofErr w:type="gramEnd"/>
            <w:r w:rsidRPr="00B57CB4">
              <w:rPr>
                <w:rFonts w:ascii="Arial" w:hAnsi="Arial" w:cs="Arial"/>
                <w:lang w:val="en-US" w:eastAsia="en-GB"/>
              </w:rPr>
              <w:t>/ @sic R5s220531 sic@</w:t>
            </w:r>
          </w:p>
          <w:p w14:paraId="414E1AE4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f_IMS_IPCAN_</w:t>
            </w:r>
            <w:proofErr w:type="gramStart"/>
            <w:r w:rsidRPr="00B57CB4">
              <w:rPr>
                <w:rFonts w:ascii="Arial" w:hAnsi="Arial" w:cs="Arial"/>
                <w:lang w:val="en-US" w:eastAsia="en-GB"/>
              </w:rPr>
              <w:t>SendCoOrdMsg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B57CB4">
              <w:rPr>
                <w:rFonts w:ascii="Arial" w:hAnsi="Arial" w:cs="Arial"/>
                <w:lang w:val="en-US" w:eastAsia="en-GB"/>
              </w:rPr>
              <w:t>IMS[tsc_Index_IMS2]); // @sic R5s220039 sic@</w:t>
            </w:r>
          </w:p>
          <w:p w14:paraId="6C6A73E4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4AECF494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t_Wait.start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>;</w:t>
            </w:r>
          </w:p>
          <w:p w14:paraId="7F6FAA41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alt </w:t>
            </w:r>
            <w:proofErr w:type="gramStart"/>
            <w:r w:rsidRPr="00B57CB4">
              <w:rPr>
                <w:rFonts w:ascii="Arial" w:hAnsi="Arial" w:cs="Arial"/>
                <w:lang w:val="en-US" w:eastAsia="en-GB"/>
              </w:rPr>
              <w:t xml:space="preserve">{  </w:t>
            </w:r>
            <w:proofErr w:type="gramEnd"/>
            <w:r w:rsidRPr="00B57CB4">
              <w:rPr>
                <w:rFonts w:ascii="Arial" w:hAnsi="Arial" w:cs="Arial"/>
                <w:lang w:val="en-US" w:eastAsia="en-GB"/>
              </w:rPr>
              <w:t xml:space="preserve">       // @sic R5-216829 sic@</w:t>
            </w:r>
          </w:p>
          <w:p w14:paraId="79E36D4E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  [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v_WaitForReq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 xml:space="preserve">]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SRB.receive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car_NR_SRB_NasPdu_</w:t>
            </w:r>
            <w:proofErr w:type="gramStart"/>
            <w:r w:rsidRPr="00B57CB4">
              <w:rPr>
                <w:rFonts w:ascii="Arial" w:hAnsi="Arial" w:cs="Arial"/>
                <w:lang w:val="en-US" w:eastAsia="en-GB"/>
              </w:rPr>
              <w:t>IND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proofErr w:type="gramEnd"/>
            <w:r w:rsidRPr="00B57CB4">
              <w:rPr>
                <w:rFonts w:ascii="Arial" w:hAnsi="Arial" w:cs="Arial"/>
                <w:lang w:val="en-US" w:eastAsia="en-GB"/>
              </w:rPr>
              <w:t>p_NR_CellId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 xml:space="preserve">, tsc_NR_RbId_SRB2, cr_NG_NAS_IndWithPiggybacking(tsc_SHT_IntegrityProtected_Ciphered))) -&gt; value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v_ReceivedAsp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 xml:space="preserve">  // @sic R5s211524 sic@</w:t>
            </w:r>
          </w:p>
          <w:p w14:paraId="24E5468B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  {</w:t>
            </w:r>
          </w:p>
          <w:p w14:paraId="0AD00A0E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    if (not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f_Check_NG_PDUSessionReleaseReq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v_PDUSession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>, f_NR5GC_MobileInfo_</w:t>
            </w:r>
            <w:proofErr w:type="gramStart"/>
            <w:r w:rsidRPr="00B57CB4">
              <w:rPr>
                <w:rFonts w:ascii="Arial" w:hAnsi="Arial" w:cs="Arial"/>
                <w:lang w:val="en-US" w:eastAsia="en-GB"/>
              </w:rPr>
              <w:t>GetSessionInfoList(</w:t>
            </w:r>
            <w:proofErr w:type="gramEnd"/>
            <w:r w:rsidRPr="00B57CB4">
              <w:rPr>
                <w:rFonts w:ascii="Arial" w:hAnsi="Arial" w:cs="Arial"/>
                <w:lang w:val="en-US" w:eastAsia="en-GB"/>
              </w:rPr>
              <w:t xml:space="preserve">),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v_ReceivedAsp.Signalling.Nas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>[0].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Pdu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v_PDUSessionId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>)) {</w:t>
            </w:r>
          </w:p>
          <w:p w14:paraId="6A1E8078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     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f_NR_</w:t>
            </w:r>
            <w:proofErr w:type="gramStart"/>
            <w:r w:rsidRPr="00B57CB4">
              <w:rPr>
                <w:rFonts w:ascii="Arial" w:hAnsi="Arial" w:cs="Arial"/>
                <w:lang w:val="en-US" w:eastAsia="en-GB"/>
              </w:rPr>
              <w:t>SetVerdictFailOrInconc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B57CB4">
              <w:rPr>
                <w:rFonts w:ascii="Arial" w:hAnsi="Arial" w:cs="Arial"/>
                <w:lang w:val="en-US" w:eastAsia="en-GB"/>
              </w:rPr>
              <w:t>__FILE__, __LINE__, "PDU Session Release Request failed");</w:t>
            </w:r>
          </w:p>
          <w:p w14:paraId="2F335D14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    }</w:t>
            </w:r>
          </w:p>
          <w:p w14:paraId="608687CE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   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t_Wait.stop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>;</w:t>
            </w:r>
          </w:p>
          <w:p w14:paraId="2414C4E0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   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B57CB4">
              <w:rPr>
                <w:rFonts w:ascii="Arial" w:hAnsi="Arial" w:cs="Arial"/>
                <w:lang w:val="en-US" w:eastAsia="en-GB"/>
              </w:rPr>
              <w:t>WaitForReq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B57CB4">
              <w:rPr>
                <w:rFonts w:ascii="Arial" w:hAnsi="Arial" w:cs="Arial"/>
                <w:lang w:val="en-US" w:eastAsia="en-GB"/>
              </w:rPr>
              <w:t>= false;</w:t>
            </w:r>
          </w:p>
          <w:p w14:paraId="4BD19373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    repeat;</w:t>
            </w:r>
          </w:p>
          <w:p w14:paraId="421286F5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  }</w:t>
            </w:r>
          </w:p>
          <w:p w14:paraId="5BD03939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  [] </w:t>
            </w:r>
            <w:proofErr w:type="gramStart"/>
            <w:r w:rsidRPr="00B57CB4">
              <w:rPr>
                <w:rFonts w:ascii="Arial" w:hAnsi="Arial" w:cs="Arial"/>
                <w:lang w:val="en-US" w:eastAsia="en-GB"/>
              </w:rPr>
              <w:t>IMS[</w:t>
            </w:r>
            <w:proofErr w:type="gramEnd"/>
            <w:r w:rsidRPr="00B57CB4">
              <w:rPr>
                <w:rFonts w:ascii="Arial" w:hAnsi="Arial" w:cs="Arial"/>
                <w:lang w:val="en-US" w:eastAsia="en-GB"/>
              </w:rPr>
              <w:t>tsc_Index_IMS2].receive(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cmr_IMS_IPCAN_Trigger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>)  // @sic R5s220039 sic@</w:t>
            </w:r>
          </w:p>
          <w:p w14:paraId="5E301FD7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     </w:t>
            </w:r>
            <w:proofErr w:type="gramStart"/>
            <w:r w:rsidRPr="00B57CB4">
              <w:rPr>
                <w:rFonts w:ascii="Arial" w:hAnsi="Arial" w:cs="Arial"/>
                <w:lang w:val="en-US" w:eastAsia="en-GB"/>
              </w:rPr>
              <w:t xml:space="preserve">{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t</w:t>
            </w:r>
            <w:proofErr w:type="gramEnd"/>
            <w:r w:rsidRPr="00B57CB4">
              <w:rPr>
                <w:rFonts w:ascii="Arial" w:hAnsi="Arial" w:cs="Arial"/>
                <w:lang w:val="en-US" w:eastAsia="en-GB"/>
              </w:rPr>
              <w:t>_Wait.stop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 xml:space="preserve"> }</w:t>
            </w:r>
          </w:p>
          <w:p w14:paraId="774256AA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  []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t_Wait.timeout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 xml:space="preserve">   // @sic R5s220039 sic@</w:t>
            </w:r>
          </w:p>
          <w:p w14:paraId="4703B69C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     </w:t>
            </w:r>
            <w:proofErr w:type="gramStart"/>
            <w:r w:rsidRPr="00B57CB4">
              <w:rPr>
                <w:rFonts w:ascii="Arial" w:hAnsi="Arial" w:cs="Arial"/>
                <w:lang w:val="en-US" w:eastAsia="en-GB"/>
              </w:rPr>
              <w:t>{ repeat</w:t>
            </w:r>
            <w:proofErr w:type="gramEnd"/>
            <w:r w:rsidRPr="00B57CB4">
              <w:rPr>
                <w:rFonts w:ascii="Arial" w:hAnsi="Arial" w:cs="Arial"/>
                <w:lang w:val="en-US" w:eastAsia="en-GB"/>
              </w:rPr>
              <w:t xml:space="preserve"> }</w:t>
            </w:r>
          </w:p>
          <w:p w14:paraId="74816C70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242A08DD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BA2C9A4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f_NR5GC_PDUSessionRelease (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p_NR_CellId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>,</w:t>
            </w:r>
          </w:p>
          <w:p w14:paraId="2F1EA419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                          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v_PDUSessionId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>,</w:t>
            </w:r>
          </w:p>
          <w:p w14:paraId="458A0EF3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                          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cs_GMM_GSM_Cause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 xml:space="preserve"> (omit, '00100100'B));</w:t>
            </w:r>
          </w:p>
          <w:p w14:paraId="5C6C5F23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f_IP_</w:t>
            </w:r>
            <w:proofErr w:type="gramStart"/>
            <w:r w:rsidRPr="00B57CB4">
              <w:rPr>
                <w:rFonts w:ascii="Arial" w:hAnsi="Arial" w:cs="Arial"/>
                <w:lang w:val="en-US" w:eastAsia="en-GB"/>
              </w:rPr>
              <w:t>RtpRtcpLoopback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B57CB4">
              <w:rPr>
                <w:rFonts w:ascii="Arial" w:hAnsi="Arial" w:cs="Arial"/>
                <w:lang w:val="en-US" w:eastAsia="en-GB"/>
              </w:rPr>
              <w:t xml:space="preserve">IP, </w:t>
            </w:r>
            <w:proofErr w:type="spellStart"/>
            <w:r w:rsidRPr="00B57CB4">
              <w:rPr>
                <w:rFonts w:ascii="Arial" w:hAnsi="Arial" w:cs="Arial"/>
                <w:highlight w:val="yellow"/>
                <w:lang w:val="en-US" w:eastAsia="en-GB"/>
              </w:rPr>
              <w:t>v_PDUSession.PdnIndex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>, tsc_IMS_MediaPort_M1, omit);  // @sic R5s210363 sic@</w:t>
            </w:r>
          </w:p>
          <w:p w14:paraId="448A99E8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f_NR_</w:t>
            </w:r>
            <w:proofErr w:type="gramStart"/>
            <w:r w:rsidRPr="00B57CB4">
              <w:rPr>
                <w:rFonts w:ascii="Arial" w:hAnsi="Arial" w:cs="Arial"/>
                <w:lang w:val="en-US" w:eastAsia="en-GB"/>
              </w:rPr>
              <w:t>PreliminaryPass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B57CB4">
              <w:rPr>
                <w:rFonts w:ascii="Arial" w:hAnsi="Arial" w:cs="Arial"/>
                <w:lang w:val="en-US" w:eastAsia="en-GB"/>
              </w:rPr>
              <w:t>__FILE__, __LINE__, "Emergency Call Release");</w:t>
            </w:r>
          </w:p>
          <w:p w14:paraId="143F2B1B" w14:textId="77777777" w:rsidR="006142A7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}</w:t>
            </w:r>
          </w:p>
        </w:tc>
      </w:tr>
    </w:tbl>
    <w:p w14:paraId="0BE450EB" w14:textId="77777777" w:rsidR="006142A7" w:rsidRDefault="006142A7" w:rsidP="006142A7">
      <w:pPr>
        <w:spacing w:after="0"/>
        <w:rPr>
          <w:rFonts w:ascii="Arial" w:hAnsi="Arial"/>
          <w:b/>
          <w:lang w:eastAsia="en-GB"/>
        </w:rPr>
      </w:pPr>
    </w:p>
    <w:p w14:paraId="5100ED82" w14:textId="77777777" w:rsidR="006142A7" w:rsidRDefault="006142A7" w:rsidP="006142A7">
      <w:pPr>
        <w:spacing w:after="0"/>
        <w:rPr>
          <w:rFonts w:ascii="Arial" w:hAnsi="Arial"/>
          <w:b/>
          <w:lang w:eastAsia="en-GB"/>
        </w:rPr>
      </w:pPr>
    </w:p>
    <w:p w14:paraId="2BA47F87" w14:textId="77777777" w:rsidR="006142A7" w:rsidRDefault="006142A7" w:rsidP="006142A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142A7" w14:paraId="243FCD0A" w14:textId="77777777" w:rsidTr="00076479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D15B7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C0F52">
              <w:rPr>
                <w:rFonts w:ascii="Courier New" w:hAnsi="Courier New" w:cs="Courier New"/>
                <w:lang w:eastAsia="de-DE"/>
              </w:rPr>
              <w:t xml:space="preserve">  </w:t>
            </w:r>
            <w:r w:rsidRPr="00B57CB4">
              <w:rPr>
                <w:rFonts w:ascii="Arial" w:hAnsi="Arial" w:cs="Arial"/>
                <w:lang w:val="en-US" w:eastAsia="en-GB"/>
              </w:rPr>
              <w:t>function f_NR5GC_</w:t>
            </w:r>
            <w:proofErr w:type="gramStart"/>
            <w:r w:rsidRPr="00B57CB4">
              <w:rPr>
                <w:rFonts w:ascii="Arial" w:hAnsi="Arial" w:cs="Arial"/>
                <w:lang w:val="en-US" w:eastAsia="en-GB"/>
              </w:rPr>
              <w:t>EmergencyCallRelease(</w:t>
            </w:r>
            <w:proofErr w:type="spellStart"/>
            <w:proofErr w:type="gramEnd"/>
            <w:r w:rsidRPr="00B57CB4">
              <w:rPr>
                <w:rFonts w:ascii="Arial" w:hAnsi="Arial" w:cs="Arial"/>
                <w:lang w:val="en-US" w:eastAsia="en-GB"/>
              </w:rPr>
              <w:t>NR_CellId_Type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p_NR_CellId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boolean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p_MOTriggerRequired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 xml:space="preserve"> := true) runs on NR5GC_PTC</w:t>
            </w:r>
          </w:p>
          <w:p w14:paraId="50F6E5BF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2AD8A92E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var NR_SRB_COMMON_IND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v_ReceivedAsp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>;</w:t>
            </w:r>
          </w:p>
          <w:p w14:paraId="54DF068D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var template (omit)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GSM_MobilityInfo_Type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v_GSM_</w:t>
            </w:r>
            <w:proofErr w:type="gramStart"/>
            <w:r w:rsidRPr="00B57CB4">
              <w:rPr>
                <w:rFonts w:ascii="Arial" w:hAnsi="Arial" w:cs="Arial"/>
                <w:lang w:val="en-US" w:eastAsia="en-GB"/>
              </w:rPr>
              <w:t>MobilityInfo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B57CB4">
              <w:rPr>
                <w:rFonts w:ascii="Arial" w:hAnsi="Arial" w:cs="Arial"/>
                <w:lang w:val="en-US" w:eastAsia="en-GB"/>
              </w:rPr>
              <w:t xml:space="preserve">= f_Get_PDUSessionForDNNType(f_NR5GC_MobileInfo_GetSessionInfoList(),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Emergency_PDN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>); // @sic R5s210363 sic@</w:t>
            </w:r>
          </w:p>
          <w:p w14:paraId="0B0B3BF2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GSM_MobilityInfo_Type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B57CB4">
              <w:rPr>
                <w:rFonts w:ascii="Arial" w:hAnsi="Arial" w:cs="Arial"/>
                <w:lang w:val="en-US" w:eastAsia="en-GB"/>
              </w:rPr>
              <w:t>PDUSession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B57CB4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valueof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v_GSM_MobilityInfo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>); // Must be there as previously established it</w:t>
            </w:r>
          </w:p>
          <w:p w14:paraId="49077BE5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lastRenderedPageBreak/>
              <w:t xml:space="preserve">    var O1_Type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B57CB4">
              <w:rPr>
                <w:rFonts w:ascii="Arial" w:hAnsi="Arial" w:cs="Arial"/>
                <w:lang w:val="en-US" w:eastAsia="en-GB"/>
              </w:rPr>
              <w:t>PDUSessionId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B57CB4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v_PDUSession.SessionId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>;</w:t>
            </w:r>
          </w:p>
          <w:p w14:paraId="3F28D6E2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boolean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B57CB4">
              <w:rPr>
                <w:rFonts w:ascii="Arial" w:hAnsi="Arial" w:cs="Arial"/>
                <w:lang w:val="en-US" w:eastAsia="en-GB"/>
              </w:rPr>
              <w:t>WaitForReq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B57CB4">
              <w:rPr>
                <w:rFonts w:ascii="Arial" w:hAnsi="Arial" w:cs="Arial"/>
                <w:lang w:val="en-US" w:eastAsia="en-GB"/>
              </w:rPr>
              <w:t>= true; // @sic R5s220524 sic@</w:t>
            </w:r>
          </w:p>
          <w:p w14:paraId="1CC87C03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timer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t_</w:t>
            </w:r>
            <w:proofErr w:type="gramStart"/>
            <w:r w:rsidRPr="00B57CB4">
              <w:rPr>
                <w:rFonts w:ascii="Arial" w:hAnsi="Arial" w:cs="Arial"/>
                <w:lang w:val="en-US" w:eastAsia="en-GB"/>
              </w:rPr>
              <w:t>Wait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B57CB4">
              <w:rPr>
                <w:rFonts w:ascii="Arial" w:hAnsi="Arial" w:cs="Arial"/>
                <w:lang w:val="en-US" w:eastAsia="en-GB"/>
              </w:rPr>
              <w:t>= 5.0;</w:t>
            </w:r>
          </w:p>
          <w:p w14:paraId="524A45BF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</w:t>
            </w:r>
            <w:r w:rsidRPr="00B57CB4">
              <w:rPr>
                <w:rFonts w:ascii="Arial" w:hAnsi="Arial" w:cs="Arial"/>
                <w:highlight w:val="yellow"/>
                <w:lang w:val="en-US" w:eastAsia="en-GB"/>
              </w:rPr>
              <w:t xml:space="preserve">var </w:t>
            </w:r>
            <w:proofErr w:type="spellStart"/>
            <w:r w:rsidRPr="00B57CB4">
              <w:rPr>
                <w:rFonts w:ascii="Arial" w:hAnsi="Arial" w:cs="Arial"/>
                <w:highlight w:val="yellow"/>
                <w:lang w:val="en-US" w:eastAsia="en-GB"/>
              </w:rPr>
              <w:t>PDN_Index_Type</w:t>
            </w:r>
            <w:proofErr w:type="spellEnd"/>
            <w:r w:rsidRPr="00B57CB4">
              <w:rPr>
                <w:rFonts w:ascii="Arial" w:hAnsi="Arial" w:cs="Arial"/>
                <w:highlight w:val="yellow"/>
                <w:lang w:val="en-US" w:eastAsia="en-GB"/>
              </w:rPr>
              <w:t xml:space="preserve"> </w:t>
            </w:r>
            <w:proofErr w:type="spellStart"/>
            <w:r w:rsidRPr="00B57CB4">
              <w:rPr>
                <w:rFonts w:ascii="Arial" w:hAnsi="Arial" w:cs="Arial"/>
                <w:highlight w:val="yellow"/>
                <w:lang w:val="en-US" w:eastAsia="en-GB"/>
              </w:rPr>
              <w:t>v_</w:t>
            </w:r>
            <w:proofErr w:type="gramStart"/>
            <w:r w:rsidRPr="00B57CB4">
              <w:rPr>
                <w:rFonts w:ascii="Arial" w:hAnsi="Arial" w:cs="Arial"/>
                <w:highlight w:val="yellow"/>
                <w:lang w:val="en-US" w:eastAsia="en-GB"/>
              </w:rPr>
              <w:t>PdnIndex</w:t>
            </w:r>
            <w:proofErr w:type="spellEnd"/>
            <w:r w:rsidRPr="00B57CB4">
              <w:rPr>
                <w:rFonts w:ascii="Arial" w:hAnsi="Arial" w:cs="Arial"/>
                <w:highlight w:val="yellow"/>
                <w:lang w:val="en-US" w:eastAsia="en-GB"/>
              </w:rPr>
              <w:t xml:space="preserve"> :</w:t>
            </w:r>
            <w:proofErr w:type="gramEnd"/>
            <w:r w:rsidRPr="00B57CB4">
              <w:rPr>
                <w:rFonts w:ascii="Arial" w:hAnsi="Arial" w:cs="Arial"/>
                <w:highlight w:val="yellow"/>
                <w:lang w:val="en-US" w:eastAsia="en-GB"/>
              </w:rPr>
              <w:t xml:space="preserve">= </w:t>
            </w:r>
            <w:proofErr w:type="spellStart"/>
            <w:r w:rsidRPr="00B57CB4">
              <w:rPr>
                <w:rFonts w:ascii="Arial" w:hAnsi="Arial" w:cs="Arial"/>
                <w:highlight w:val="yellow"/>
                <w:lang w:val="en-US" w:eastAsia="en-GB"/>
              </w:rPr>
              <w:t>v_PDUSession.PdnIndex</w:t>
            </w:r>
            <w:proofErr w:type="spellEnd"/>
            <w:r w:rsidRPr="00B57CB4">
              <w:rPr>
                <w:rFonts w:ascii="Arial" w:hAnsi="Arial" w:cs="Arial"/>
                <w:highlight w:val="yellow"/>
                <w:lang w:val="en-US" w:eastAsia="en-GB"/>
              </w:rPr>
              <w:t>;</w:t>
            </w:r>
          </w:p>
          <w:p w14:paraId="0662953E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0F0431BC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if (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p_MOTriggerRequired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 xml:space="preserve">) </w:t>
            </w:r>
            <w:proofErr w:type="gramStart"/>
            <w:r w:rsidRPr="00B57CB4">
              <w:rPr>
                <w:rFonts w:ascii="Arial" w:hAnsi="Arial" w:cs="Arial"/>
                <w:lang w:val="en-US" w:eastAsia="en-GB"/>
              </w:rPr>
              <w:t>{ /</w:t>
            </w:r>
            <w:proofErr w:type="gramEnd"/>
            <w:r w:rsidRPr="00B57CB4">
              <w:rPr>
                <w:rFonts w:ascii="Arial" w:hAnsi="Arial" w:cs="Arial"/>
                <w:lang w:val="en-US" w:eastAsia="en-GB"/>
              </w:rPr>
              <w:t>/ @sic R5s220531 sic@</w:t>
            </w:r>
          </w:p>
          <w:p w14:paraId="2EF4B457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f_IMS_IPCAN_</w:t>
            </w:r>
            <w:proofErr w:type="gramStart"/>
            <w:r w:rsidRPr="00B57CB4">
              <w:rPr>
                <w:rFonts w:ascii="Arial" w:hAnsi="Arial" w:cs="Arial"/>
                <w:lang w:val="en-US" w:eastAsia="en-GB"/>
              </w:rPr>
              <w:t>SendCoOrdMsg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B57CB4">
              <w:rPr>
                <w:rFonts w:ascii="Arial" w:hAnsi="Arial" w:cs="Arial"/>
                <w:lang w:val="en-US" w:eastAsia="en-GB"/>
              </w:rPr>
              <w:t>IMS[tsc_Index_IMS2]); // @sic R5s220039 sic@</w:t>
            </w:r>
          </w:p>
          <w:p w14:paraId="7CB74C89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1F00294B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t_Wait.start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>;</w:t>
            </w:r>
          </w:p>
          <w:p w14:paraId="643CF018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alt </w:t>
            </w:r>
            <w:proofErr w:type="gramStart"/>
            <w:r w:rsidRPr="00B57CB4">
              <w:rPr>
                <w:rFonts w:ascii="Arial" w:hAnsi="Arial" w:cs="Arial"/>
                <w:lang w:val="en-US" w:eastAsia="en-GB"/>
              </w:rPr>
              <w:t xml:space="preserve">{  </w:t>
            </w:r>
            <w:proofErr w:type="gramEnd"/>
            <w:r w:rsidRPr="00B57CB4">
              <w:rPr>
                <w:rFonts w:ascii="Arial" w:hAnsi="Arial" w:cs="Arial"/>
                <w:lang w:val="en-US" w:eastAsia="en-GB"/>
              </w:rPr>
              <w:t xml:space="preserve">       // @sic R5-216829 sic@</w:t>
            </w:r>
          </w:p>
          <w:p w14:paraId="10D3BE5C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  [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v_WaitForReq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 xml:space="preserve">]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SRB.receive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car_NR_SRB_NasPdu_</w:t>
            </w:r>
            <w:proofErr w:type="gramStart"/>
            <w:r w:rsidRPr="00B57CB4">
              <w:rPr>
                <w:rFonts w:ascii="Arial" w:hAnsi="Arial" w:cs="Arial"/>
                <w:lang w:val="en-US" w:eastAsia="en-GB"/>
              </w:rPr>
              <w:t>IND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proofErr w:type="gramEnd"/>
            <w:r w:rsidRPr="00B57CB4">
              <w:rPr>
                <w:rFonts w:ascii="Arial" w:hAnsi="Arial" w:cs="Arial"/>
                <w:lang w:val="en-US" w:eastAsia="en-GB"/>
              </w:rPr>
              <w:t>p_NR_CellId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 xml:space="preserve">, tsc_NR_RbId_SRB2, cr_NG_NAS_IndWithPiggybacking(tsc_SHT_IntegrityProtected_Ciphered))) -&gt; value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v_ReceivedAsp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 xml:space="preserve">  // @sic R5s211524 sic@</w:t>
            </w:r>
          </w:p>
          <w:p w14:paraId="263A89A5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  {</w:t>
            </w:r>
          </w:p>
          <w:p w14:paraId="2EBF3797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    if (not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f_Check_NG_PDUSessionReleaseReq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v_PDUSession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>, f_NR5GC_MobileInfo_</w:t>
            </w:r>
            <w:proofErr w:type="gramStart"/>
            <w:r w:rsidRPr="00B57CB4">
              <w:rPr>
                <w:rFonts w:ascii="Arial" w:hAnsi="Arial" w:cs="Arial"/>
                <w:lang w:val="en-US" w:eastAsia="en-GB"/>
              </w:rPr>
              <w:t>GetSessionInfoList(</w:t>
            </w:r>
            <w:proofErr w:type="gramEnd"/>
            <w:r w:rsidRPr="00B57CB4">
              <w:rPr>
                <w:rFonts w:ascii="Arial" w:hAnsi="Arial" w:cs="Arial"/>
                <w:lang w:val="en-US" w:eastAsia="en-GB"/>
              </w:rPr>
              <w:t xml:space="preserve">),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v_ReceivedAsp.Signalling.Nas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>[0].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Pdu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v_PDUSessionId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>)) {</w:t>
            </w:r>
          </w:p>
          <w:p w14:paraId="78C45B9E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     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f_NR_</w:t>
            </w:r>
            <w:proofErr w:type="gramStart"/>
            <w:r w:rsidRPr="00B57CB4">
              <w:rPr>
                <w:rFonts w:ascii="Arial" w:hAnsi="Arial" w:cs="Arial"/>
                <w:lang w:val="en-US" w:eastAsia="en-GB"/>
              </w:rPr>
              <w:t>SetVerdictFailOrInconc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B57CB4">
              <w:rPr>
                <w:rFonts w:ascii="Arial" w:hAnsi="Arial" w:cs="Arial"/>
                <w:lang w:val="en-US" w:eastAsia="en-GB"/>
              </w:rPr>
              <w:t>__FILE__, __LINE__, "PDU Session Release Request failed");</w:t>
            </w:r>
          </w:p>
          <w:p w14:paraId="1FFBAC58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    }</w:t>
            </w:r>
          </w:p>
          <w:p w14:paraId="150F6DD5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   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t_Wait.stop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>;</w:t>
            </w:r>
          </w:p>
          <w:p w14:paraId="0BF55142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   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B57CB4">
              <w:rPr>
                <w:rFonts w:ascii="Arial" w:hAnsi="Arial" w:cs="Arial"/>
                <w:lang w:val="en-US" w:eastAsia="en-GB"/>
              </w:rPr>
              <w:t>WaitForReq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B57CB4">
              <w:rPr>
                <w:rFonts w:ascii="Arial" w:hAnsi="Arial" w:cs="Arial"/>
                <w:lang w:val="en-US" w:eastAsia="en-GB"/>
              </w:rPr>
              <w:t>= false;</w:t>
            </w:r>
          </w:p>
          <w:p w14:paraId="5D3B1263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    repeat;</w:t>
            </w:r>
          </w:p>
          <w:p w14:paraId="3E3D4FC2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  }</w:t>
            </w:r>
          </w:p>
          <w:p w14:paraId="51299F9D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  [] </w:t>
            </w:r>
            <w:proofErr w:type="gramStart"/>
            <w:r w:rsidRPr="00B57CB4">
              <w:rPr>
                <w:rFonts w:ascii="Arial" w:hAnsi="Arial" w:cs="Arial"/>
                <w:lang w:val="en-US" w:eastAsia="en-GB"/>
              </w:rPr>
              <w:t>IMS[</w:t>
            </w:r>
            <w:proofErr w:type="gramEnd"/>
            <w:r w:rsidRPr="00B57CB4">
              <w:rPr>
                <w:rFonts w:ascii="Arial" w:hAnsi="Arial" w:cs="Arial"/>
                <w:lang w:val="en-US" w:eastAsia="en-GB"/>
              </w:rPr>
              <w:t>tsc_Index_IMS2].receive(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cmr_IMS_IPCAN_Trigger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>)  // @sic R5s220039 sic@</w:t>
            </w:r>
          </w:p>
          <w:p w14:paraId="44DD3795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     </w:t>
            </w:r>
            <w:proofErr w:type="gramStart"/>
            <w:r w:rsidRPr="00B57CB4">
              <w:rPr>
                <w:rFonts w:ascii="Arial" w:hAnsi="Arial" w:cs="Arial"/>
                <w:lang w:val="en-US" w:eastAsia="en-GB"/>
              </w:rPr>
              <w:t xml:space="preserve">{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t</w:t>
            </w:r>
            <w:proofErr w:type="gramEnd"/>
            <w:r w:rsidRPr="00B57CB4">
              <w:rPr>
                <w:rFonts w:ascii="Arial" w:hAnsi="Arial" w:cs="Arial"/>
                <w:lang w:val="en-US" w:eastAsia="en-GB"/>
              </w:rPr>
              <w:t>_Wait.stop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 xml:space="preserve"> }</w:t>
            </w:r>
          </w:p>
          <w:p w14:paraId="75AA1808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  []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t_Wait.timeout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 xml:space="preserve">   // @sic R5s220039 sic@</w:t>
            </w:r>
          </w:p>
          <w:p w14:paraId="1968E0FF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     </w:t>
            </w:r>
            <w:proofErr w:type="gramStart"/>
            <w:r w:rsidRPr="00B57CB4">
              <w:rPr>
                <w:rFonts w:ascii="Arial" w:hAnsi="Arial" w:cs="Arial"/>
                <w:lang w:val="en-US" w:eastAsia="en-GB"/>
              </w:rPr>
              <w:t>{ repeat</w:t>
            </w:r>
            <w:proofErr w:type="gramEnd"/>
            <w:r w:rsidRPr="00B57CB4">
              <w:rPr>
                <w:rFonts w:ascii="Arial" w:hAnsi="Arial" w:cs="Arial"/>
                <w:lang w:val="en-US" w:eastAsia="en-GB"/>
              </w:rPr>
              <w:t xml:space="preserve"> }</w:t>
            </w:r>
          </w:p>
          <w:p w14:paraId="678C544D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0D8AFA9F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27BD67C6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f_NR5GC_PDUSessionRelease (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p_NR_CellId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>,</w:t>
            </w:r>
          </w:p>
          <w:p w14:paraId="2842F1BF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                          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v_PDUSessionId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>,</w:t>
            </w:r>
          </w:p>
          <w:p w14:paraId="2B40E58F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                          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cs_GMM_GSM_Cause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 xml:space="preserve"> (omit, '00100100'B));</w:t>
            </w:r>
          </w:p>
          <w:p w14:paraId="73B36920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f_IP_</w:t>
            </w:r>
            <w:proofErr w:type="gramStart"/>
            <w:r w:rsidRPr="00B57CB4">
              <w:rPr>
                <w:rFonts w:ascii="Arial" w:hAnsi="Arial" w:cs="Arial"/>
                <w:lang w:val="en-US" w:eastAsia="en-GB"/>
              </w:rPr>
              <w:t>RtpRtcpLoopback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B57CB4">
              <w:rPr>
                <w:rFonts w:ascii="Arial" w:hAnsi="Arial" w:cs="Arial"/>
                <w:lang w:val="en-US" w:eastAsia="en-GB"/>
              </w:rPr>
              <w:t xml:space="preserve">IP, </w:t>
            </w:r>
            <w:proofErr w:type="spellStart"/>
            <w:r w:rsidRPr="00B57CB4">
              <w:rPr>
                <w:rFonts w:ascii="Arial" w:hAnsi="Arial" w:cs="Arial"/>
                <w:highlight w:val="yellow"/>
                <w:lang w:val="en-US" w:eastAsia="en-GB"/>
              </w:rPr>
              <w:t>v_PdnIndex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>, tsc_IMS_MediaPort_M1, omit);  // @sic R5s210363 sic@</w:t>
            </w:r>
          </w:p>
          <w:p w14:paraId="44D4EA15" w14:textId="77777777" w:rsidR="006142A7" w:rsidRPr="00B57CB4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B57CB4">
              <w:rPr>
                <w:rFonts w:ascii="Arial" w:hAnsi="Arial" w:cs="Arial"/>
                <w:lang w:val="en-US" w:eastAsia="en-GB"/>
              </w:rPr>
              <w:t>f_NR_</w:t>
            </w:r>
            <w:proofErr w:type="gramStart"/>
            <w:r w:rsidRPr="00B57CB4">
              <w:rPr>
                <w:rFonts w:ascii="Arial" w:hAnsi="Arial" w:cs="Arial"/>
                <w:lang w:val="en-US" w:eastAsia="en-GB"/>
              </w:rPr>
              <w:t>PreliminaryPass</w:t>
            </w:r>
            <w:proofErr w:type="spellEnd"/>
            <w:r w:rsidRPr="00B57CB4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B57CB4">
              <w:rPr>
                <w:rFonts w:ascii="Arial" w:hAnsi="Arial" w:cs="Arial"/>
                <w:lang w:val="en-US" w:eastAsia="en-GB"/>
              </w:rPr>
              <w:t>__FILE__, __LINE__, "Emergency Call Release");</w:t>
            </w:r>
          </w:p>
          <w:p w14:paraId="37251267" w14:textId="77777777" w:rsidR="006142A7" w:rsidRPr="00571BB2" w:rsidRDefault="006142A7" w:rsidP="000764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7CB4">
              <w:rPr>
                <w:rFonts w:ascii="Arial" w:hAnsi="Arial" w:cs="Arial"/>
                <w:lang w:val="en-US" w:eastAsia="en-GB"/>
              </w:rPr>
              <w:t xml:space="preserve">  }</w:t>
            </w:r>
          </w:p>
        </w:tc>
      </w:tr>
    </w:tbl>
    <w:p w14:paraId="3EA9C762" w14:textId="77777777" w:rsidR="006142A7" w:rsidRDefault="006142A7" w:rsidP="006142A7">
      <w:pPr>
        <w:pStyle w:val="Ttulo2"/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ind w:left="0" w:firstLine="0"/>
      </w:pPr>
    </w:p>
    <w:p w14:paraId="11D2D2E5" w14:textId="77777777" w:rsidR="00077B53" w:rsidRPr="00077B53" w:rsidRDefault="00077B53" w:rsidP="00077B53"/>
    <w:sectPr w:rsidR="00077B53" w:rsidRPr="00077B5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8DC5D9" w14:textId="77777777" w:rsidR="00861FA9" w:rsidRDefault="00861FA9">
      <w:r>
        <w:separator/>
      </w:r>
    </w:p>
  </w:endnote>
  <w:endnote w:type="continuationSeparator" w:id="0">
    <w:p w14:paraId="67F4DB10" w14:textId="77777777" w:rsidR="00861FA9" w:rsidRDefault="00861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561A38" w14:textId="77777777" w:rsidR="00861FA9" w:rsidRDefault="00861FA9">
      <w:r>
        <w:separator/>
      </w:r>
    </w:p>
  </w:footnote>
  <w:footnote w:type="continuationSeparator" w:id="0">
    <w:p w14:paraId="71A33789" w14:textId="77777777" w:rsidR="00861FA9" w:rsidRDefault="00861F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Encabezado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263188"/>
    <w:multiLevelType w:val="hybridMultilevel"/>
    <w:tmpl w:val="5EF67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F45064"/>
    <w:multiLevelType w:val="hybridMultilevel"/>
    <w:tmpl w:val="57083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5E421D"/>
    <w:multiLevelType w:val="hybridMultilevel"/>
    <w:tmpl w:val="5184B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AD67CC"/>
    <w:multiLevelType w:val="hybridMultilevel"/>
    <w:tmpl w:val="FD16C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CBE50C7"/>
    <w:multiLevelType w:val="hybridMultilevel"/>
    <w:tmpl w:val="DB9201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48781E"/>
    <w:multiLevelType w:val="hybridMultilevel"/>
    <w:tmpl w:val="87123F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FC306B"/>
    <w:multiLevelType w:val="hybridMultilevel"/>
    <w:tmpl w:val="C1CA1C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27005B"/>
    <w:multiLevelType w:val="hybridMultilevel"/>
    <w:tmpl w:val="ACE43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066A11"/>
    <w:multiLevelType w:val="hybridMultilevel"/>
    <w:tmpl w:val="275C77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ABE38C0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C52ACD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0A36E3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741CF6"/>
    <w:multiLevelType w:val="hybridMultilevel"/>
    <w:tmpl w:val="7046B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354AF0"/>
    <w:multiLevelType w:val="hybridMultilevel"/>
    <w:tmpl w:val="03DC6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103B10"/>
    <w:multiLevelType w:val="hybridMultilevel"/>
    <w:tmpl w:val="2132F1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C8416D"/>
    <w:multiLevelType w:val="hybridMultilevel"/>
    <w:tmpl w:val="E7FA2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090D21"/>
    <w:multiLevelType w:val="hybridMultilevel"/>
    <w:tmpl w:val="27425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CB4E5E"/>
    <w:multiLevelType w:val="hybridMultilevel"/>
    <w:tmpl w:val="426EDF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CF3B20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7DD947E2"/>
    <w:multiLevelType w:val="hybridMultilevel"/>
    <w:tmpl w:val="EFDA4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748355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9478330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36862359">
    <w:abstractNumId w:val="5"/>
  </w:num>
  <w:num w:numId="4" w16cid:durableId="1543901821">
    <w:abstractNumId w:val="11"/>
  </w:num>
  <w:num w:numId="5" w16cid:durableId="1784962967">
    <w:abstractNumId w:val="0"/>
  </w:num>
  <w:num w:numId="6" w16cid:durableId="1219588512">
    <w:abstractNumId w:val="22"/>
  </w:num>
  <w:num w:numId="7" w16cid:durableId="135145026">
    <w:abstractNumId w:val="17"/>
  </w:num>
  <w:num w:numId="8" w16cid:durableId="776557716">
    <w:abstractNumId w:val="15"/>
  </w:num>
  <w:num w:numId="9" w16cid:durableId="681971596">
    <w:abstractNumId w:val="23"/>
  </w:num>
  <w:num w:numId="10" w16cid:durableId="962224034">
    <w:abstractNumId w:val="2"/>
  </w:num>
  <w:num w:numId="11" w16cid:durableId="996112589">
    <w:abstractNumId w:val="4"/>
  </w:num>
  <w:num w:numId="12" w16cid:durableId="176426701">
    <w:abstractNumId w:val="9"/>
  </w:num>
  <w:num w:numId="13" w16cid:durableId="679309726">
    <w:abstractNumId w:val="1"/>
  </w:num>
  <w:num w:numId="14" w16cid:durableId="775371400">
    <w:abstractNumId w:val="19"/>
  </w:num>
  <w:num w:numId="15" w16cid:durableId="1972981943">
    <w:abstractNumId w:val="3"/>
  </w:num>
  <w:num w:numId="16" w16cid:durableId="1535271088">
    <w:abstractNumId w:val="7"/>
  </w:num>
  <w:num w:numId="17" w16cid:durableId="48653400">
    <w:abstractNumId w:val="18"/>
  </w:num>
  <w:num w:numId="18" w16cid:durableId="1166360076">
    <w:abstractNumId w:val="6"/>
  </w:num>
  <w:num w:numId="19" w16cid:durableId="1151216421">
    <w:abstractNumId w:val="10"/>
  </w:num>
  <w:num w:numId="20" w16cid:durableId="1228683675">
    <w:abstractNumId w:val="20"/>
  </w:num>
  <w:num w:numId="21" w16cid:durableId="1921597676">
    <w:abstractNumId w:val="16"/>
  </w:num>
  <w:num w:numId="22" w16cid:durableId="849296402">
    <w:abstractNumId w:val="8"/>
  </w:num>
  <w:num w:numId="23" w16cid:durableId="1300960471">
    <w:abstractNumId w:val="21"/>
  </w:num>
  <w:num w:numId="24" w16cid:durableId="1568109284">
    <w:abstractNumId w:val="14"/>
  </w:num>
  <w:num w:numId="25" w16cid:durableId="614363280">
    <w:abstractNumId w:val="13"/>
  </w:num>
  <w:num w:numId="26" w16cid:durableId="95448133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10FCE"/>
    <w:rsid w:val="00012992"/>
    <w:rsid w:val="00015963"/>
    <w:rsid w:val="00022E4A"/>
    <w:rsid w:val="00044F4C"/>
    <w:rsid w:val="000755C9"/>
    <w:rsid w:val="00077B53"/>
    <w:rsid w:val="00090A0D"/>
    <w:rsid w:val="000A4482"/>
    <w:rsid w:val="000A5DF8"/>
    <w:rsid w:val="000A6394"/>
    <w:rsid w:val="000B5002"/>
    <w:rsid w:val="000B7FED"/>
    <w:rsid w:val="000C038A"/>
    <w:rsid w:val="000C2205"/>
    <w:rsid w:val="000C594D"/>
    <w:rsid w:val="000C6598"/>
    <w:rsid w:val="000C79AB"/>
    <w:rsid w:val="000D0AA1"/>
    <w:rsid w:val="000D44B3"/>
    <w:rsid w:val="000D6632"/>
    <w:rsid w:val="000E2318"/>
    <w:rsid w:val="000E5B4E"/>
    <w:rsid w:val="001012CF"/>
    <w:rsid w:val="001113BD"/>
    <w:rsid w:val="001213B3"/>
    <w:rsid w:val="00145D43"/>
    <w:rsid w:val="00152F0C"/>
    <w:rsid w:val="00172233"/>
    <w:rsid w:val="00175179"/>
    <w:rsid w:val="00183F49"/>
    <w:rsid w:val="0018700F"/>
    <w:rsid w:val="00192C46"/>
    <w:rsid w:val="001A08B3"/>
    <w:rsid w:val="001A7B60"/>
    <w:rsid w:val="001B52F0"/>
    <w:rsid w:val="001B767B"/>
    <w:rsid w:val="001B7A65"/>
    <w:rsid w:val="001C0E7B"/>
    <w:rsid w:val="001E2565"/>
    <w:rsid w:val="001E41F3"/>
    <w:rsid w:val="001E790C"/>
    <w:rsid w:val="002034C2"/>
    <w:rsid w:val="0021430A"/>
    <w:rsid w:val="00226749"/>
    <w:rsid w:val="00242E5E"/>
    <w:rsid w:val="0026004D"/>
    <w:rsid w:val="002622D2"/>
    <w:rsid w:val="002640DD"/>
    <w:rsid w:val="0026560F"/>
    <w:rsid w:val="00275D12"/>
    <w:rsid w:val="00280C49"/>
    <w:rsid w:val="00284FEB"/>
    <w:rsid w:val="002860C4"/>
    <w:rsid w:val="002A58AB"/>
    <w:rsid w:val="002B48E4"/>
    <w:rsid w:val="002B5741"/>
    <w:rsid w:val="002D0CA1"/>
    <w:rsid w:val="002E0E19"/>
    <w:rsid w:val="002E472E"/>
    <w:rsid w:val="00303144"/>
    <w:rsid w:val="00305409"/>
    <w:rsid w:val="003103B5"/>
    <w:rsid w:val="003156FB"/>
    <w:rsid w:val="0032322D"/>
    <w:rsid w:val="00326E89"/>
    <w:rsid w:val="0035396C"/>
    <w:rsid w:val="003609EF"/>
    <w:rsid w:val="0036231A"/>
    <w:rsid w:val="00365645"/>
    <w:rsid w:val="003667E5"/>
    <w:rsid w:val="0037269D"/>
    <w:rsid w:val="00374DD4"/>
    <w:rsid w:val="003828FB"/>
    <w:rsid w:val="003A572C"/>
    <w:rsid w:val="003C15E3"/>
    <w:rsid w:val="003C1984"/>
    <w:rsid w:val="003C70D3"/>
    <w:rsid w:val="003C7EE9"/>
    <w:rsid w:val="003D1F89"/>
    <w:rsid w:val="003E1A36"/>
    <w:rsid w:val="003E4623"/>
    <w:rsid w:val="00401F65"/>
    <w:rsid w:val="00410371"/>
    <w:rsid w:val="004242F1"/>
    <w:rsid w:val="00425D3D"/>
    <w:rsid w:val="004320A5"/>
    <w:rsid w:val="00434123"/>
    <w:rsid w:val="00453856"/>
    <w:rsid w:val="00455BE8"/>
    <w:rsid w:val="0046272D"/>
    <w:rsid w:val="00477364"/>
    <w:rsid w:val="00480EFE"/>
    <w:rsid w:val="004904C4"/>
    <w:rsid w:val="0049264C"/>
    <w:rsid w:val="00494371"/>
    <w:rsid w:val="004B75B7"/>
    <w:rsid w:val="004C71BC"/>
    <w:rsid w:val="004F7492"/>
    <w:rsid w:val="00511C6D"/>
    <w:rsid w:val="00513610"/>
    <w:rsid w:val="005141D9"/>
    <w:rsid w:val="0051580D"/>
    <w:rsid w:val="005200AB"/>
    <w:rsid w:val="00527F57"/>
    <w:rsid w:val="005330C6"/>
    <w:rsid w:val="00547111"/>
    <w:rsid w:val="0056261A"/>
    <w:rsid w:val="005913A9"/>
    <w:rsid w:val="00592D74"/>
    <w:rsid w:val="005B2F31"/>
    <w:rsid w:val="005B76D2"/>
    <w:rsid w:val="005E2C44"/>
    <w:rsid w:val="005E547A"/>
    <w:rsid w:val="006142A7"/>
    <w:rsid w:val="00620510"/>
    <w:rsid w:val="00621188"/>
    <w:rsid w:val="006257ED"/>
    <w:rsid w:val="00653DE4"/>
    <w:rsid w:val="00661B0A"/>
    <w:rsid w:val="00665C47"/>
    <w:rsid w:val="00684743"/>
    <w:rsid w:val="00684BAA"/>
    <w:rsid w:val="00695808"/>
    <w:rsid w:val="006A0452"/>
    <w:rsid w:val="006A0BBF"/>
    <w:rsid w:val="006B46FB"/>
    <w:rsid w:val="006D5593"/>
    <w:rsid w:val="006E21FB"/>
    <w:rsid w:val="006E6FC1"/>
    <w:rsid w:val="006F0E74"/>
    <w:rsid w:val="00702E2B"/>
    <w:rsid w:val="00711669"/>
    <w:rsid w:val="00714985"/>
    <w:rsid w:val="007254D7"/>
    <w:rsid w:val="00726E85"/>
    <w:rsid w:val="00743FD0"/>
    <w:rsid w:val="00744877"/>
    <w:rsid w:val="00745C21"/>
    <w:rsid w:val="0074764B"/>
    <w:rsid w:val="007502F1"/>
    <w:rsid w:val="007649AE"/>
    <w:rsid w:val="00775C74"/>
    <w:rsid w:val="00783CAF"/>
    <w:rsid w:val="00785AFF"/>
    <w:rsid w:val="00792342"/>
    <w:rsid w:val="007977A8"/>
    <w:rsid w:val="007A1766"/>
    <w:rsid w:val="007A20AF"/>
    <w:rsid w:val="007A4A7B"/>
    <w:rsid w:val="007B1498"/>
    <w:rsid w:val="007B512A"/>
    <w:rsid w:val="007C2097"/>
    <w:rsid w:val="007D6A07"/>
    <w:rsid w:val="007F7259"/>
    <w:rsid w:val="008040A8"/>
    <w:rsid w:val="00807A24"/>
    <w:rsid w:val="00815BE6"/>
    <w:rsid w:val="008279FA"/>
    <w:rsid w:val="0083785A"/>
    <w:rsid w:val="008466B8"/>
    <w:rsid w:val="00861FA9"/>
    <w:rsid w:val="008626E7"/>
    <w:rsid w:val="00867A79"/>
    <w:rsid w:val="00870EE7"/>
    <w:rsid w:val="008863B9"/>
    <w:rsid w:val="008A45A6"/>
    <w:rsid w:val="008A719E"/>
    <w:rsid w:val="008C023C"/>
    <w:rsid w:val="008C044C"/>
    <w:rsid w:val="008C6828"/>
    <w:rsid w:val="008D3CCC"/>
    <w:rsid w:val="008D4170"/>
    <w:rsid w:val="008F3789"/>
    <w:rsid w:val="008F686C"/>
    <w:rsid w:val="009148DE"/>
    <w:rsid w:val="00915181"/>
    <w:rsid w:val="0093083B"/>
    <w:rsid w:val="009374D1"/>
    <w:rsid w:val="00941E30"/>
    <w:rsid w:val="009453AA"/>
    <w:rsid w:val="0095746E"/>
    <w:rsid w:val="009733F1"/>
    <w:rsid w:val="009777D9"/>
    <w:rsid w:val="009912E7"/>
    <w:rsid w:val="00991B88"/>
    <w:rsid w:val="009A2ADE"/>
    <w:rsid w:val="009A5753"/>
    <w:rsid w:val="009A579D"/>
    <w:rsid w:val="009B1DDE"/>
    <w:rsid w:val="009C6508"/>
    <w:rsid w:val="009C7678"/>
    <w:rsid w:val="009D2DF8"/>
    <w:rsid w:val="009E3297"/>
    <w:rsid w:val="009F01C8"/>
    <w:rsid w:val="009F45F0"/>
    <w:rsid w:val="009F719E"/>
    <w:rsid w:val="009F734F"/>
    <w:rsid w:val="00A12EAC"/>
    <w:rsid w:val="00A16706"/>
    <w:rsid w:val="00A22FB8"/>
    <w:rsid w:val="00A246B6"/>
    <w:rsid w:val="00A27028"/>
    <w:rsid w:val="00A30C1F"/>
    <w:rsid w:val="00A44149"/>
    <w:rsid w:val="00A47E70"/>
    <w:rsid w:val="00A50CF0"/>
    <w:rsid w:val="00A51CB9"/>
    <w:rsid w:val="00A5389F"/>
    <w:rsid w:val="00A70CE7"/>
    <w:rsid w:val="00A72630"/>
    <w:rsid w:val="00A7671C"/>
    <w:rsid w:val="00A80168"/>
    <w:rsid w:val="00A84249"/>
    <w:rsid w:val="00AA2CBC"/>
    <w:rsid w:val="00AA67EB"/>
    <w:rsid w:val="00AB3EB6"/>
    <w:rsid w:val="00AC4CF7"/>
    <w:rsid w:val="00AC5820"/>
    <w:rsid w:val="00AD1CD8"/>
    <w:rsid w:val="00AE4A05"/>
    <w:rsid w:val="00AE4EE3"/>
    <w:rsid w:val="00AE518C"/>
    <w:rsid w:val="00AF5186"/>
    <w:rsid w:val="00B0233C"/>
    <w:rsid w:val="00B10C49"/>
    <w:rsid w:val="00B258BB"/>
    <w:rsid w:val="00B31734"/>
    <w:rsid w:val="00B328F2"/>
    <w:rsid w:val="00B358E3"/>
    <w:rsid w:val="00B54BAF"/>
    <w:rsid w:val="00B67B97"/>
    <w:rsid w:val="00B7489A"/>
    <w:rsid w:val="00B85CB9"/>
    <w:rsid w:val="00B968C8"/>
    <w:rsid w:val="00BA3EC5"/>
    <w:rsid w:val="00BA51D9"/>
    <w:rsid w:val="00BB0346"/>
    <w:rsid w:val="00BB5441"/>
    <w:rsid w:val="00BB5DFC"/>
    <w:rsid w:val="00BC2495"/>
    <w:rsid w:val="00BD279D"/>
    <w:rsid w:val="00BD4675"/>
    <w:rsid w:val="00BD6BB8"/>
    <w:rsid w:val="00BE43C5"/>
    <w:rsid w:val="00C35AF3"/>
    <w:rsid w:val="00C65729"/>
    <w:rsid w:val="00C66BA2"/>
    <w:rsid w:val="00C74795"/>
    <w:rsid w:val="00C86676"/>
    <w:rsid w:val="00C870F6"/>
    <w:rsid w:val="00C95985"/>
    <w:rsid w:val="00CA4B98"/>
    <w:rsid w:val="00CB2E47"/>
    <w:rsid w:val="00CB6EE4"/>
    <w:rsid w:val="00CC2278"/>
    <w:rsid w:val="00CC44C2"/>
    <w:rsid w:val="00CC5026"/>
    <w:rsid w:val="00CC68D0"/>
    <w:rsid w:val="00CE14C9"/>
    <w:rsid w:val="00CF0A0B"/>
    <w:rsid w:val="00CF1EF1"/>
    <w:rsid w:val="00D00D8E"/>
    <w:rsid w:val="00D03F9A"/>
    <w:rsid w:val="00D06D51"/>
    <w:rsid w:val="00D24991"/>
    <w:rsid w:val="00D30110"/>
    <w:rsid w:val="00D42F10"/>
    <w:rsid w:val="00D50255"/>
    <w:rsid w:val="00D52C1F"/>
    <w:rsid w:val="00D624D1"/>
    <w:rsid w:val="00D66520"/>
    <w:rsid w:val="00D74B7A"/>
    <w:rsid w:val="00D80F81"/>
    <w:rsid w:val="00D84AE9"/>
    <w:rsid w:val="00D90741"/>
    <w:rsid w:val="00D943C3"/>
    <w:rsid w:val="00DA11E9"/>
    <w:rsid w:val="00DA2E86"/>
    <w:rsid w:val="00DC1876"/>
    <w:rsid w:val="00DC4393"/>
    <w:rsid w:val="00DC64DC"/>
    <w:rsid w:val="00DC75E1"/>
    <w:rsid w:val="00DC7A19"/>
    <w:rsid w:val="00DD1E56"/>
    <w:rsid w:val="00DE34CF"/>
    <w:rsid w:val="00DE794B"/>
    <w:rsid w:val="00E049DE"/>
    <w:rsid w:val="00E13F3D"/>
    <w:rsid w:val="00E20D6E"/>
    <w:rsid w:val="00E34898"/>
    <w:rsid w:val="00E34C5C"/>
    <w:rsid w:val="00E42691"/>
    <w:rsid w:val="00E74F48"/>
    <w:rsid w:val="00E75843"/>
    <w:rsid w:val="00EA4595"/>
    <w:rsid w:val="00EB09B7"/>
    <w:rsid w:val="00EB1D6D"/>
    <w:rsid w:val="00EE7370"/>
    <w:rsid w:val="00EE7D7C"/>
    <w:rsid w:val="00F02DF8"/>
    <w:rsid w:val="00F0528C"/>
    <w:rsid w:val="00F128A5"/>
    <w:rsid w:val="00F16AA1"/>
    <w:rsid w:val="00F25D98"/>
    <w:rsid w:val="00F2700A"/>
    <w:rsid w:val="00F300FB"/>
    <w:rsid w:val="00F309BF"/>
    <w:rsid w:val="00F34F6A"/>
    <w:rsid w:val="00F62183"/>
    <w:rsid w:val="00F67A23"/>
    <w:rsid w:val="00F9407C"/>
    <w:rsid w:val="00FA50D2"/>
    <w:rsid w:val="00FA55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tulo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tulo2">
    <w:name w:val="heading 2"/>
    <w:aliases w:val="Head2A,2,H2,h2"/>
    <w:basedOn w:val="Ttulo1"/>
    <w:next w:val="Normal"/>
    <w:link w:val="Ttulo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qFormat/>
    <w:rsid w:val="000B7FED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0B7FED"/>
    <w:pPr>
      <w:outlineLvl w:val="5"/>
    </w:pPr>
  </w:style>
  <w:style w:type="paragraph" w:styleId="Ttulo7">
    <w:name w:val="heading 7"/>
    <w:basedOn w:val="H6"/>
    <w:next w:val="Normal"/>
    <w:qFormat/>
    <w:rsid w:val="000B7FED"/>
    <w:pPr>
      <w:outlineLvl w:val="6"/>
    </w:pPr>
  </w:style>
  <w:style w:type="paragraph" w:styleId="Ttulo8">
    <w:name w:val="heading 8"/>
    <w:basedOn w:val="Ttulo1"/>
    <w:next w:val="Normal"/>
    <w:qFormat/>
    <w:rsid w:val="000B7FED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0B7FED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0B7FED"/>
    <w:pPr>
      <w:spacing w:before="180"/>
      <w:ind w:left="2693" w:hanging="2693"/>
    </w:pPr>
    <w:rPr>
      <w:b/>
    </w:rPr>
  </w:style>
  <w:style w:type="paragraph" w:styleId="TD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DC5">
    <w:name w:val="toc 5"/>
    <w:basedOn w:val="TDC4"/>
    <w:semiHidden/>
    <w:rsid w:val="000B7FED"/>
    <w:pPr>
      <w:ind w:left="1701" w:hanging="1701"/>
    </w:pPr>
  </w:style>
  <w:style w:type="paragraph" w:styleId="TDC4">
    <w:name w:val="toc 4"/>
    <w:basedOn w:val="TDC3"/>
    <w:semiHidden/>
    <w:rsid w:val="000B7FED"/>
    <w:pPr>
      <w:ind w:left="1418" w:hanging="1418"/>
    </w:pPr>
  </w:style>
  <w:style w:type="paragraph" w:styleId="TDC3">
    <w:name w:val="toc 3"/>
    <w:basedOn w:val="TDC2"/>
    <w:semiHidden/>
    <w:rsid w:val="000B7FED"/>
    <w:pPr>
      <w:ind w:left="1134" w:hanging="1134"/>
    </w:pPr>
  </w:style>
  <w:style w:type="paragraph" w:styleId="TDC2">
    <w:name w:val="toc 2"/>
    <w:basedOn w:val="TD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0B7FED"/>
    <w:pPr>
      <w:ind w:left="284"/>
    </w:pPr>
  </w:style>
  <w:style w:type="paragraph" w:styleId="ndice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tulo1"/>
    <w:next w:val="Normal"/>
    <w:rsid w:val="000B7FED"/>
    <w:pPr>
      <w:outlineLvl w:val="9"/>
    </w:pPr>
  </w:style>
  <w:style w:type="paragraph" w:styleId="Listaconnmeros2">
    <w:name w:val="List Number 2"/>
    <w:basedOn w:val="Listaconnmeros"/>
    <w:rsid w:val="000B7FED"/>
    <w:pPr>
      <w:ind w:left="851"/>
    </w:pPr>
  </w:style>
  <w:style w:type="paragraph" w:styleId="Encabezado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Refdenotaalpie">
    <w:name w:val="footnote reference"/>
    <w:semiHidden/>
    <w:rsid w:val="000B7FED"/>
    <w:rPr>
      <w:b/>
      <w:position w:val="6"/>
      <w:sz w:val="16"/>
    </w:rPr>
  </w:style>
  <w:style w:type="paragraph" w:styleId="Textonotapi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DC9">
    <w:name w:val="toc 9"/>
    <w:basedOn w:val="TD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DC6">
    <w:name w:val="toc 6"/>
    <w:basedOn w:val="TDC5"/>
    <w:next w:val="Normal"/>
    <w:semiHidden/>
    <w:rsid w:val="000B7FED"/>
    <w:pPr>
      <w:ind w:left="1985" w:hanging="1985"/>
    </w:pPr>
  </w:style>
  <w:style w:type="paragraph" w:styleId="TDC7">
    <w:name w:val="toc 7"/>
    <w:basedOn w:val="TDC6"/>
    <w:next w:val="Normal"/>
    <w:semiHidden/>
    <w:rsid w:val="000B7FED"/>
    <w:pPr>
      <w:ind w:left="2268" w:hanging="2268"/>
    </w:pPr>
  </w:style>
  <w:style w:type="paragraph" w:styleId="Listaconvietas2">
    <w:name w:val="List Bullet 2"/>
    <w:basedOn w:val="Listaconvietas"/>
    <w:rsid w:val="000B7FED"/>
    <w:pPr>
      <w:ind w:left="851"/>
    </w:pPr>
  </w:style>
  <w:style w:type="paragraph" w:styleId="Listaconvietas3">
    <w:name w:val="List Bullet 3"/>
    <w:basedOn w:val="Listaconvietas2"/>
    <w:rsid w:val="000B7FED"/>
    <w:pPr>
      <w:ind w:left="1135"/>
    </w:pPr>
  </w:style>
  <w:style w:type="paragraph" w:styleId="Listaconnmeros">
    <w:name w:val="List Number"/>
    <w:basedOn w:val="Lista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tulo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a">
    <w:name w:val="List"/>
    <w:basedOn w:val="Normal"/>
    <w:rsid w:val="000B7FED"/>
    <w:pPr>
      <w:ind w:left="568" w:hanging="284"/>
    </w:pPr>
  </w:style>
  <w:style w:type="paragraph" w:styleId="Listaconvietas">
    <w:name w:val="List Bullet"/>
    <w:basedOn w:val="Lista"/>
    <w:rsid w:val="000B7FED"/>
  </w:style>
  <w:style w:type="paragraph" w:styleId="Listaconvietas4">
    <w:name w:val="List Bullet 4"/>
    <w:basedOn w:val="Listaconvietas3"/>
    <w:rsid w:val="000B7FED"/>
    <w:pPr>
      <w:ind w:left="1418"/>
    </w:pPr>
  </w:style>
  <w:style w:type="paragraph" w:styleId="Listaconvietas5">
    <w:name w:val="List Bullet 5"/>
    <w:basedOn w:val="Listaconvietas4"/>
    <w:rsid w:val="000B7FED"/>
    <w:pPr>
      <w:ind w:left="1702"/>
    </w:pPr>
  </w:style>
  <w:style w:type="paragraph" w:customStyle="1" w:styleId="B1">
    <w:name w:val="B1"/>
    <w:basedOn w:val="Lista"/>
    <w:rsid w:val="000B7FED"/>
  </w:style>
  <w:style w:type="paragraph" w:customStyle="1" w:styleId="B2">
    <w:name w:val="B2"/>
    <w:basedOn w:val="Lista2"/>
    <w:link w:val="B2Char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Piedepgina">
    <w:name w:val="footer"/>
    <w:basedOn w:val="Encabezado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nfasis">
    <w:name w:val="Emphasis"/>
    <w:qFormat/>
    <w:rsid w:val="00007D89"/>
    <w:rPr>
      <w:i/>
      <w:iCs/>
    </w:rPr>
  </w:style>
  <w:style w:type="paragraph" w:styleId="Ttulo">
    <w:name w:val="Title"/>
    <w:basedOn w:val="Normal"/>
    <w:next w:val="Normal"/>
    <w:link w:val="TtuloC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tuloCar">
    <w:name w:val="Título Car"/>
    <w:basedOn w:val="Fuentedeprrafopredeter"/>
    <w:link w:val="Ttulo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CdigoHTML">
    <w:name w:val="HTML Code"/>
    <w:basedOn w:val="Fuentedeprrafopredeter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Ttulo2Car">
    <w:name w:val="Título 2 Car"/>
    <w:aliases w:val="Head2A Car,2 Car,H2 Car,h2 Car"/>
    <w:basedOn w:val="Fuentedeprrafopredeter"/>
    <w:link w:val="Ttulo2"/>
    <w:rsid w:val="00F02DF8"/>
    <w:rPr>
      <w:rFonts w:ascii="Arial" w:hAnsi="Arial"/>
      <w:sz w:val="32"/>
      <w:lang w:val="en-GB" w:eastAsia="en-US"/>
    </w:rPr>
  </w:style>
  <w:style w:type="paragraph" w:styleId="Prrafodelista">
    <w:name w:val="List Paragraph"/>
    <w:basedOn w:val="Normal"/>
    <w:uiPriority w:val="34"/>
    <w:qFormat/>
    <w:rsid w:val="00D74B7A"/>
    <w:pPr>
      <w:ind w:left="720"/>
      <w:contextualSpacing/>
    </w:pPr>
  </w:style>
  <w:style w:type="character" w:customStyle="1" w:styleId="TALChar">
    <w:name w:val="TAL Char"/>
    <w:link w:val="TAL"/>
    <w:qFormat/>
    <w:locked/>
    <w:rsid w:val="00480E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0EF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0EFE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iPriority w:val="99"/>
    <w:unhideWhenUsed/>
    <w:rsid w:val="0047736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markpdnb5ce4t">
    <w:name w:val="markpdnb5ce4t"/>
    <w:basedOn w:val="Fuentedeprrafopredeter"/>
    <w:rsid w:val="004773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12</Pages>
  <Words>4247</Words>
  <Characters>23361</Characters>
  <Application>Microsoft Office Word</Application>
  <DocSecurity>0</DocSecurity>
  <Lines>194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27553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paqui rodríguez</cp:lastModifiedBy>
  <cp:revision>3</cp:revision>
  <cp:lastPrinted>1900-01-01T08:00:00Z</cp:lastPrinted>
  <dcterms:created xsi:type="dcterms:W3CDTF">2022-07-13T15:07:00Z</dcterms:created>
  <dcterms:modified xsi:type="dcterms:W3CDTF">2022-07-14T22:14:00Z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