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9C238" w14:textId="77777777" w:rsidR="00BF6404" w:rsidRDefault="00BF6404" w:rsidP="00BF64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R5s220823</w:t>
        </w:r>
      </w:fldSimple>
    </w:p>
    <w:p w14:paraId="66FCB2DC" w14:textId="77777777" w:rsidR="00BF6404" w:rsidRDefault="00BF6404" w:rsidP="00BF640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6404" w14:paraId="06C57E8B" w14:textId="77777777" w:rsidTr="00F93D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669DEF" w14:textId="77777777" w:rsidR="00BF6404" w:rsidRDefault="00BF6404" w:rsidP="00F93D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F6404" w14:paraId="1185DAE0" w14:textId="77777777" w:rsidTr="00F93D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44E1F" w14:textId="77777777" w:rsidR="00BF6404" w:rsidRDefault="00BF6404" w:rsidP="00F93D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F6404" w14:paraId="11D0E9DF" w14:textId="77777777" w:rsidTr="00F93D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A6E28" w14:textId="77777777" w:rsidR="00BF6404" w:rsidRDefault="00BF6404" w:rsidP="00F93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404" w14:paraId="71772018" w14:textId="77777777" w:rsidTr="00F93D85">
        <w:tc>
          <w:tcPr>
            <w:tcW w:w="142" w:type="dxa"/>
            <w:tcBorders>
              <w:left w:val="single" w:sz="4" w:space="0" w:color="auto"/>
            </w:tcBorders>
          </w:tcPr>
          <w:p w14:paraId="16A8D4B9" w14:textId="77777777" w:rsidR="00BF6404" w:rsidRDefault="00BF6404" w:rsidP="00F93D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F58656" w14:textId="77777777" w:rsidR="00BF6404" w:rsidRPr="00410371" w:rsidRDefault="00BF6404" w:rsidP="00F93D8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72F75E0" w14:textId="77777777" w:rsidR="00BF6404" w:rsidRDefault="00BF6404" w:rsidP="00F93D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C9C3AE" w14:textId="77777777" w:rsidR="00BF6404" w:rsidRPr="00410371" w:rsidRDefault="00BF6404" w:rsidP="00F93D8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2631</w:t>
              </w:r>
            </w:fldSimple>
          </w:p>
        </w:tc>
        <w:tc>
          <w:tcPr>
            <w:tcW w:w="709" w:type="dxa"/>
          </w:tcPr>
          <w:p w14:paraId="6164B19E" w14:textId="77777777" w:rsidR="00BF6404" w:rsidRDefault="00BF6404" w:rsidP="00F93D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FED835" w14:textId="77777777" w:rsidR="00BF6404" w:rsidRPr="00410371" w:rsidRDefault="00BF6404" w:rsidP="00F93D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1B952FA" w14:textId="77777777" w:rsidR="00BF6404" w:rsidRDefault="00BF6404" w:rsidP="00F93D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B1260C" w14:textId="77777777" w:rsidR="00BF6404" w:rsidRPr="00410371" w:rsidRDefault="00BF6404" w:rsidP="00F93D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0D8369" w14:textId="77777777" w:rsidR="00BF6404" w:rsidRDefault="00BF6404" w:rsidP="00F93D85">
            <w:pPr>
              <w:pStyle w:val="CRCoverPage"/>
              <w:spacing w:after="0"/>
              <w:rPr>
                <w:noProof/>
              </w:rPr>
            </w:pPr>
          </w:p>
        </w:tc>
      </w:tr>
      <w:tr w:rsidR="00BF6404" w14:paraId="4D51C5B0" w14:textId="77777777" w:rsidTr="00F93D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72778" w14:textId="77777777" w:rsidR="00BF6404" w:rsidRDefault="00BF6404" w:rsidP="00F93D85">
            <w:pPr>
              <w:pStyle w:val="CRCoverPage"/>
              <w:spacing w:after="0"/>
              <w:rPr>
                <w:noProof/>
              </w:rPr>
            </w:pPr>
          </w:p>
        </w:tc>
      </w:tr>
      <w:tr w:rsidR="00BF6404" w14:paraId="5BB5A3BF" w14:textId="77777777" w:rsidTr="00F93D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19D964" w14:textId="77777777" w:rsidR="00BF6404" w:rsidRPr="00F25D98" w:rsidRDefault="00BF6404" w:rsidP="00F93D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F6404" w14:paraId="5DB0BD75" w14:textId="77777777" w:rsidTr="00F93D85">
        <w:tc>
          <w:tcPr>
            <w:tcW w:w="9641" w:type="dxa"/>
            <w:gridSpan w:val="9"/>
          </w:tcPr>
          <w:p w14:paraId="6257CF18" w14:textId="77777777" w:rsidR="00BF6404" w:rsidRDefault="00BF6404" w:rsidP="00F93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61275D" w14:textId="77777777" w:rsidR="00BF6404" w:rsidRDefault="00BF6404" w:rsidP="00BF64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6404" w14:paraId="61A30289" w14:textId="77777777" w:rsidTr="00F93D85">
        <w:tc>
          <w:tcPr>
            <w:tcW w:w="2835" w:type="dxa"/>
          </w:tcPr>
          <w:p w14:paraId="0A301047" w14:textId="77777777" w:rsidR="00BF6404" w:rsidRDefault="00BF6404" w:rsidP="00F93D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ED2013" w14:textId="77777777" w:rsidR="00BF6404" w:rsidRDefault="00BF6404" w:rsidP="00F93D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F46027" w14:textId="77777777" w:rsidR="00BF6404" w:rsidRDefault="00BF6404" w:rsidP="00F93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199DB2" w14:textId="77777777" w:rsidR="00BF6404" w:rsidRDefault="00BF6404" w:rsidP="00F93D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C3943A" w14:textId="77777777" w:rsidR="00BF6404" w:rsidRDefault="00BF6404" w:rsidP="00F93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1A3164" w14:textId="77777777" w:rsidR="00BF6404" w:rsidRDefault="00BF6404" w:rsidP="00F93D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E58546" w14:textId="77777777" w:rsidR="00BF6404" w:rsidRDefault="00BF6404" w:rsidP="00F93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368DE5" w14:textId="77777777" w:rsidR="00BF6404" w:rsidRDefault="00BF6404" w:rsidP="00F93D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EE5E42" w14:textId="77777777" w:rsidR="00BF6404" w:rsidRDefault="00BF6404" w:rsidP="00F93D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A52593" w14:textId="77777777" w:rsidR="00BF6404" w:rsidRDefault="00BF6404" w:rsidP="00BF64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6404" w14:paraId="59D269D1" w14:textId="77777777" w:rsidTr="00F93D85">
        <w:tc>
          <w:tcPr>
            <w:tcW w:w="9640" w:type="dxa"/>
            <w:gridSpan w:val="11"/>
          </w:tcPr>
          <w:p w14:paraId="6B9F5024" w14:textId="77777777" w:rsidR="00BF6404" w:rsidRDefault="00BF6404" w:rsidP="00F93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404" w14:paraId="7132AAE9" w14:textId="77777777" w:rsidTr="00F93D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3250C3" w14:textId="77777777" w:rsidR="00BF6404" w:rsidRDefault="00BF6404" w:rsidP="00F93D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5140E0" w14:textId="77777777" w:rsidR="00BF6404" w:rsidRDefault="00BF6404" w:rsidP="00F93D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the NR testcase 7.1.1.2.4</w:t>
              </w:r>
            </w:fldSimple>
          </w:p>
        </w:tc>
      </w:tr>
      <w:tr w:rsidR="00BF6404" w14:paraId="47170A9B" w14:textId="77777777" w:rsidTr="00F93D85">
        <w:tc>
          <w:tcPr>
            <w:tcW w:w="1843" w:type="dxa"/>
            <w:tcBorders>
              <w:left w:val="single" w:sz="4" w:space="0" w:color="auto"/>
            </w:tcBorders>
          </w:tcPr>
          <w:p w14:paraId="3FD3AF2C" w14:textId="77777777" w:rsidR="00BF6404" w:rsidRDefault="00BF6404" w:rsidP="00F93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F3EEA5" w14:textId="77777777" w:rsidR="00BF6404" w:rsidRDefault="00BF6404" w:rsidP="00F93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404" w14:paraId="4D641EBC" w14:textId="77777777" w:rsidTr="00F93D85">
        <w:tc>
          <w:tcPr>
            <w:tcW w:w="1843" w:type="dxa"/>
            <w:tcBorders>
              <w:left w:val="single" w:sz="4" w:space="0" w:color="auto"/>
            </w:tcBorders>
          </w:tcPr>
          <w:p w14:paraId="59FEADE7" w14:textId="77777777" w:rsidR="00BF6404" w:rsidRDefault="00BF6404" w:rsidP="00F93D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26FB4" w14:textId="77777777" w:rsidR="00BF6404" w:rsidRDefault="00BF6404" w:rsidP="00F93D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BF6404" w14:paraId="13D1BE7B" w14:textId="77777777" w:rsidTr="00F93D85">
        <w:tc>
          <w:tcPr>
            <w:tcW w:w="1843" w:type="dxa"/>
            <w:tcBorders>
              <w:left w:val="single" w:sz="4" w:space="0" w:color="auto"/>
            </w:tcBorders>
          </w:tcPr>
          <w:p w14:paraId="14FC040A" w14:textId="77777777" w:rsidR="00BF6404" w:rsidRDefault="00BF6404" w:rsidP="00F93D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33C322" w14:textId="77777777" w:rsidR="00BF6404" w:rsidRDefault="00BF6404" w:rsidP="00F93D8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F6404" w14:paraId="6636A4B6" w14:textId="77777777" w:rsidTr="00F93D85">
        <w:tc>
          <w:tcPr>
            <w:tcW w:w="1843" w:type="dxa"/>
            <w:tcBorders>
              <w:left w:val="single" w:sz="4" w:space="0" w:color="auto"/>
            </w:tcBorders>
          </w:tcPr>
          <w:p w14:paraId="708520F7" w14:textId="77777777" w:rsidR="00BF6404" w:rsidRDefault="00BF6404" w:rsidP="00F93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4E8AFB" w14:textId="77777777" w:rsidR="00BF6404" w:rsidRDefault="00BF6404" w:rsidP="00F93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404" w14:paraId="4C3FF1ED" w14:textId="77777777" w:rsidTr="00F93D85">
        <w:tc>
          <w:tcPr>
            <w:tcW w:w="1843" w:type="dxa"/>
            <w:tcBorders>
              <w:left w:val="single" w:sz="4" w:space="0" w:color="auto"/>
            </w:tcBorders>
          </w:tcPr>
          <w:p w14:paraId="5959B8AD" w14:textId="77777777" w:rsidR="00BF6404" w:rsidRDefault="00BF6404" w:rsidP="00F93D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0EA787" w14:textId="77777777" w:rsidR="00BF6404" w:rsidRDefault="00BF6404" w:rsidP="00F93D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73DC859" w14:textId="77777777" w:rsidR="00BF6404" w:rsidRDefault="00BF6404" w:rsidP="00F93D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3BE429" w14:textId="77777777" w:rsidR="00BF6404" w:rsidRDefault="00BF6404" w:rsidP="00F93D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ACCCF7" w14:textId="77777777" w:rsidR="00BF6404" w:rsidRDefault="00BF6404" w:rsidP="00F93D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2022-06-27</w:t>
              </w:r>
            </w:fldSimple>
          </w:p>
        </w:tc>
      </w:tr>
      <w:tr w:rsidR="00BF6404" w14:paraId="0F6E77C1" w14:textId="77777777" w:rsidTr="00F93D85">
        <w:tc>
          <w:tcPr>
            <w:tcW w:w="1843" w:type="dxa"/>
            <w:tcBorders>
              <w:left w:val="single" w:sz="4" w:space="0" w:color="auto"/>
            </w:tcBorders>
          </w:tcPr>
          <w:p w14:paraId="4C30F4E7" w14:textId="77777777" w:rsidR="00BF6404" w:rsidRDefault="00BF6404" w:rsidP="00F93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3019AA" w14:textId="77777777" w:rsidR="00BF6404" w:rsidRDefault="00BF6404" w:rsidP="00F93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5536C6" w14:textId="77777777" w:rsidR="00BF6404" w:rsidRDefault="00BF6404" w:rsidP="00F93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22FD42" w14:textId="77777777" w:rsidR="00BF6404" w:rsidRDefault="00BF6404" w:rsidP="00F93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5A90B6" w14:textId="77777777" w:rsidR="00BF6404" w:rsidRDefault="00BF6404" w:rsidP="00F93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404" w14:paraId="4F4A173C" w14:textId="77777777" w:rsidTr="00F93D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F4CE3A" w14:textId="77777777" w:rsidR="00BF6404" w:rsidRDefault="00BF6404" w:rsidP="00F93D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9859DE" w14:textId="77777777" w:rsidR="00BF6404" w:rsidRDefault="00BF6404" w:rsidP="00F93D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BC687A" w14:textId="77777777" w:rsidR="00BF6404" w:rsidRDefault="00BF6404" w:rsidP="00F93D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00C718" w14:textId="77777777" w:rsidR="00BF6404" w:rsidRDefault="00BF6404" w:rsidP="00F93D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E2B516" w14:textId="77777777" w:rsidR="00BF6404" w:rsidRDefault="00BF6404" w:rsidP="00F93D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BF6404" w14:paraId="3CBEC120" w14:textId="77777777" w:rsidTr="00F93D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6A3794" w14:textId="77777777" w:rsidR="00BF6404" w:rsidRDefault="00BF6404" w:rsidP="00F93D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E3205A" w14:textId="77777777" w:rsidR="00BF6404" w:rsidRDefault="00BF6404" w:rsidP="00F93D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5CF2A4" w14:textId="77777777" w:rsidR="00BF6404" w:rsidRDefault="00BF6404" w:rsidP="00F93D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D53E2B" w14:textId="77777777" w:rsidR="00BF6404" w:rsidRPr="007C2097" w:rsidRDefault="00BF6404" w:rsidP="00F93D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F6404" w14:paraId="76D136C6" w14:textId="77777777" w:rsidTr="00F93D85">
        <w:tc>
          <w:tcPr>
            <w:tcW w:w="1843" w:type="dxa"/>
          </w:tcPr>
          <w:p w14:paraId="7D03C9BB" w14:textId="77777777" w:rsidR="00BF6404" w:rsidRDefault="00BF6404" w:rsidP="00F93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5EF45C" w14:textId="77777777" w:rsidR="00BF6404" w:rsidRDefault="00BF6404" w:rsidP="00F93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404" w14:paraId="3299CB0B" w14:textId="77777777" w:rsidTr="00F93D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2F4376" w14:textId="77777777" w:rsidR="00BF6404" w:rsidRDefault="00BF6404" w:rsidP="00BF6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BF7AF" w14:textId="77777777" w:rsidR="00BF6404" w:rsidRPr="00E5624B" w:rsidRDefault="00BF6404" w:rsidP="00BF640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According to Prose CR R5-</w:t>
            </w:r>
            <w:r w:rsidRPr="00DB3586">
              <w:rPr>
                <w:rFonts w:cs="Arial"/>
                <w:lang w:eastAsia="en-GB"/>
              </w:rPr>
              <w:t>22211</w:t>
            </w:r>
            <w:r>
              <w:rPr>
                <w:rFonts w:cs="Arial"/>
                <w:lang w:eastAsia="en-GB"/>
              </w:rPr>
              <w:t xml:space="preserve">3 raised and agreed at RAN5 95-e, </w:t>
            </w:r>
            <w:r>
              <w:rPr>
                <w:noProof/>
              </w:rPr>
              <w:t xml:space="preserve">pre test condition is to use DCI_0_0 in </w:t>
            </w:r>
            <w:r w:rsidRPr="00527831">
              <w:rPr>
                <w:noProof/>
              </w:rPr>
              <w:t>NR Serving cell configuration</w:t>
            </w:r>
            <w:r>
              <w:rPr>
                <w:noProof/>
              </w:rPr>
              <w:t>. Hence, corresponding TTCN changes should be done in the Test Body as well to use Short DCI to reflect the Prose CR</w:t>
            </w:r>
          </w:p>
        </w:tc>
      </w:tr>
      <w:tr w:rsidR="00BF6404" w14:paraId="0164FA8D" w14:textId="77777777" w:rsidTr="00F93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F3000" w14:textId="77777777" w:rsidR="00BF6404" w:rsidRDefault="00BF6404" w:rsidP="00BF64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14305" w14:textId="77777777" w:rsidR="00BF6404" w:rsidRPr="00CF39F2" w:rsidRDefault="00BF6404" w:rsidP="00BF640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F6404" w14:paraId="26FA9526" w14:textId="77777777" w:rsidTr="00F93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C9DA2" w14:textId="77777777" w:rsidR="00BF6404" w:rsidRDefault="00BF6404" w:rsidP="00BF6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68225A" w14:textId="77777777" w:rsidR="00BF6404" w:rsidRPr="001C574F" w:rsidRDefault="00BF6404" w:rsidP="00BF640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Short DCI related TTCN changes are implemented</w:t>
            </w:r>
          </w:p>
        </w:tc>
      </w:tr>
      <w:tr w:rsidR="00BF6404" w14:paraId="6A743433" w14:textId="77777777" w:rsidTr="00F93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8A8B5" w14:textId="77777777" w:rsidR="00BF6404" w:rsidRDefault="00BF6404" w:rsidP="00BF64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AD1E66" w14:textId="77777777" w:rsidR="00BF6404" w:rsidRPr="00CF39F2" w:rsidRDefault="00BF6404" w:rsidP="00BF640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F6404" w14:paraId="02B6CF2B" w14:textId="77777777" w:rsidTr="00F93D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038031" w14:textId="77777777" w:rsidR="00BF6404" w:rsidRDefault="00BF6404" w:rsidP="00BF6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98E5A" w14:textId="77777777" w:rsidR="00BF6404" w:rsidRPr="00CF39F2" w:rsidRDefault="00BF6404" w:rsidP="00BF6404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26B27">
              <w:rPr>
                <w:rFonts w:cs="Arial"/>
                <w:lang w:eastAsia="en-GB"/>
              </w:rPr>
              <w:t>A Conformant UE may fail th</w:t>
            </w:r>
            <w:r>
              <w:rPr>
                <w:rFonts w:cs="Arial"/>
                <w:lang w:eastAsia="en-GB"/>
              </w:rPr>
              <w:t>is test case</w:t>
            </w:r>
          </w:p>
        </w:tc>
      </w:tr>
      <w:tr w:rsidR="00BF6404" w14:paraId="209B29CC" w14:textId="77777777" w:rsidTr="00F93D85">
        <w:tc>
          <w:tcPr>
            <w:tcW w:w="2694" w:type="dxa"/>
            <w:gridSpan w:val="2"/>
          </w:tcPr>
          <w:p w14:paraId="3A364823" w14:textId="77777777" w:rsidR="00BF6404" w:rsidRDefault="00BF6404" w:rsidP="00BF64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7A444D" w14:textId="77777777" w:rsidR="00BF6404" w:rsidRDefault="00BF6404" w:rsidP="00BF64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404" w14:paraId="1BCA6367" w14:textId="77777777" w:rsidTr="00F93D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9F3931" w14:textId="77777777" w:rsidR="00BF6404" w:rsidRDefault="00BF6404" w:rsidP="00BF6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214F3" w14:textId="77777777" w:rsidR="00BF6404" w:rsidRDefault="00BF6404" w:rsidP="00BF64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7.1.1.2.4.NR5GC</w:t>
            </w:r>
          </w:p>
        </w:tc>
      </w:tr>
      <w:tr w:rsidR="00BF6404" w14:paraId="6421D0D4" w14:textId="77777777" w:rsidTr="00F93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437F1" w14:textId="77777777" w:rsidR="00BF6404" w:rsidRDefault="00BF6404" w:rsidP="00BF64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F2E401" w14:textId="77777777" w:rsidR="00BF6404" w:rsidRDefault="00BF6404" w:rsidP="00BF64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404" w14:paraId="30BE6520" w14:textId="77777777" w:rsidTr="00F93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54663" w14:textId="77777777" w:rsidR="00BF6404" w:rsidRDefault="00BF6404" w:rsidP="00BF6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79F09F" w14:textId="77777777" w:rsidR="00BF6404" w:rsidRDefault="00BF6404" w:rsidP="00BF6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0E77D" w14:textId="77777777" w:rsidR="00BF6404" w:rsidRDefault="00BF6404" w:rsidP="00BF6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8DABEE" w14:textId="77777777" w:rsidR="00BF6404" w:rsidRDefault="00BF6404" w:rsidP="00BF64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09BDAD" w14:textId="77777777" w:rsidR="00BF6404" w:rsidRDefault="00BF6404" w:rsidP="00BF64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6404" w14:paraId="252D1AA8" w14:textId="77777777" w:rsidTr="00F93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A36D9" w14:textId="77777777" w:rsidR="00BF6404" w:rsidRDefault="00BF6404" w:rsidP="00BF6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6DB7A" w14:textId="77777777" w:rsidR="00BF6404" w:rsidRDefault="00BF6404" w:rsidP="00BF6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EBD73" w14:textId="77777777" w:rsidR="00BF6404" w:rsidRDefault="00BF6404" w:rsidP="00BF6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26AE5C" w14:textId="77777777" w:rsidR="00BF6404" w:rsidRDefault="00BF6404" w:rsidP="00BF64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FBC123" w14:textId="77777777" w:rsidR="00BF6404" w:rsidRDefault="00BF6404" w:rsidP="00BF64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6404" w14:paraId="57B3958D" w14:textId="77777777" w:rsidTr="00F93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468AF" w14:textId="77777777" w:rsidR="00BF6404" w:rsidRDefault="00BF6404" w:rsidP="00BF64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10F09D" w14:textId="77777777" w:rsidR="00BF6404" w:rsidRDefault="00BF6404" w:rsidP="00BF6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EBBE95" w14:textId="77777777" w:rsidR="00BF6404" w:rsidRDefault="00BF6404" w:rsidP="00BF6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FB243C" w14:textId="77777777" w:rsidR="00BF6404" w:rsidRDefault="00BF6404" w:rsidP="00BF64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A9DDEC" w14:textId="77777777" w:rsidR="00BF6404" w:rsidRDefault="00BF6404" w:rsidP="00BF64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6404" w14:paraId="23E331DA" w14:textId="77777777" w:rsidTr="00F93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D34DE" w14:textId="77777777" w:rsidR="00BF6404" w:rsidRDefault="00BF6404" w:rsidP="00BF64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1D8AE" w14:textId="77777777" w:rsidR="00BF6404" w:rsidRDefault="00BF6404" w:rsidP="00BF6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24F3F" w14:textId="77777777" w:rsidR="00BF6404" w:rsidRDefault="00BF6404" w:rsidP="00BF6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66FB07" w14:textId="77777777" w:rsidR="00BF6404" w:rsidRDefault="00BF6404" w:rsidP="00BF64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B91EE6" w14:textId="77777777" w:rsidR="00BF6404" w:rsidRDefault="00BF6404" w:rsidP="00BF64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6404" w14:paraId="7D140991" w14:textId="77777777" w:rsidTr="00F93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C38EF" w14:textId="77777777" w:rsidR="00BF6404" w:rsidRDefault="00BF6404" w:rsidP="00BF64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210044" w14:textId="77777777" w:rsidR="00BF6404" w:rsidRDefault="00BF6404" w:rsidP="00BF6404">
            <w:pPr>
              <w:pStyle w:val="CRCoverPage"/>
              <w:spacing w:after="0"/>
              <w:rPr>
                <w:noProof/>
              </w:rPr>
            </w:pPr>
          </w:p>
        </w:tc>
      </w:tr>
      <w:tr w:rsidR="00BF6404" w14:paraId="7981D58C" w14:textId="77777777" w:rsidTr="00F93D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BFE9DA" w14:textId="77777777" w:rsidR="00BF6404" w:rsidRDefault="00BF6404" w:rsidP="00BF6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B1282" w14:textId="77777777" w:rsidR="00BF6404" w:rsidRDefault="00BF6404" w:rsidP="00BF64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6404" w:rsidRPr="008863B9" w14:paraId="3025F50E" w14:textId="77777777" w:rsidTr="00F93D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EA5147" w14:textId="77777777" w:rsidR="00BF6404" w:rsidRPr="008863B9" w:rsidRDefault="00BF6404" w:rsidP="00BF6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3CB62F" w14:textId="77777777" w:rsidR="00BF6404" w:rsidRPr="008863B9" w:rsidRDefault="00BF6404" w:rsidP="00BF64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6404" w14:paraId="75EA24A8" w14:textId="77777777" w:rsidTr="00F93D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36D49B" w14:textId="77777777" w:rsidR="00BF6404" w:rsidRDefault="00BF6404" w:rsidP="00BF6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712D4" w14:textId="77777777" w:rsidR="00BF6404" w:rsidRDefault="00BF6404" w:rsidP="00BF64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8D3279" w14:textId="77777777" w:rsidR="00BF6404" w:rsidRDefault="00BF6404" w:rsidP="00BF6404">
      <w:pPr>
        <w:pStyle w:val="CRCoverPage"/>
        <w:spacing w:after="0"/>
        <w:rPr>
          <w:noProof/>
          <w:sz w:val="8"/>
          <w:szCs w:val="8"/>
        </w:rPr>
      </w:pPr>
    </w:p>
    <w:p w14:paraId="6DD62618" w14:textId="77777777" w:rsidR="00BF6404" w:rsidRDefault="00BF6404" w:rsidP="00BF6404">
      <w:pPr>
        <w:rPr>
          <w:noProof/>
        </w:rPr>
      </w:pPr>
    </w:p>
    <w:p w14:paraId="4B805443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2D7DC3" w14:textId="77777777" w:rsidR="009478EE" w:rsidRDefault="009478EE" w:rsidP="009478EE">
      <w:pPr>
        <w:rPr>
          <w:noProof/>
        </w:rPr>
      </w:pPr>
    </w:p>
    <w:p w14:paraId="0D3E5924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726046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2BEE6F81" w14:textId="77777777" w:rsidR="00903BF6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03BF6" w:rsidRPr="00277F06">
        <w:rPr>
          <w:rFonts w:ascii="Arial" w:hAnsi="Arial" w:cs="Arial"/>
          <w:iCs/>
        </w:rPr>
        <w:t>Table of Contents</w:t>
      </w:r>
      <w:r w:rsidR="00903BF6">
        <w:tab/>
      </w:r>
      <w:r w:rsidR="00903BF6">
        <w:fldChar w:fldCharType="begin"/>
      </w:r>
      <w:r w:rsidR="00903BF6">
        <w:instrText xml:space="preserve"> PAGEREF _Toc107260460 \h </w:instrText>
      </w:r>
      <w:r w:rsidR="00903BF6">
        <w:fldChar w:fldCharType="separate"/>
      </w:r>
      <w:r w:rsidR="00903BF6">
        <w:t>2</w:t>
      </w:r>
      <w:r w:rsidR="00903BF6">
        <w:fldChar w:fldCharType="end"/>
      </w:r>
    </w:p>
    <w:p w14:paraId="75386EE4" w14:textId="77777777" w:rsidR="00903BF6" w:rsidRDefault="00903BF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77F0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77F0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_Toc107260461 \h </w:instrText>
      </w:r>
      <w:r>
        <w:fldChar w:fldCharType="separate"/>
      </w:r>
      <w:r>
        <w:t>2</w:t>
      </w:r>
      <w:r>
        <w:fldChar w:fldCharType="end"/>
      </w:r>
    </w:p>
    <w:p w14:paraId="11032887" w14:textId="77777777" w:rsidR="00903BF6" w:rsidRDefault="00903BF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77F0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77F06">
        <w:rPr>
          <w:b/>
        </w:rPr>
        <w:t>Corrections required for NR testcase 7.1.1.2.4</w:t>
      </w:r>
      <w:r>
        <w:tab/>
      </w:r>
      <w:r>
        <w:fldChar w:fldCharType="begin"/>
      </w:r>
      <w:r>
        <w:instrText xml:space="preserve"> PAGEREF _Toc107260462 \h </w:instrText>
      </w:r>
      <w:r>
        <w:fldChar w:fldCharType="separate"/>
      </w:r>
      <w:r>
        <w:t>2</w:t>
      </w:r>
      <w:r>
        <w:fldChar w:fldCharType="end"/>
      </w:r>
    </w:p>
    <w:p w14:paraId="413674B8" w14:textId="77777777" w:rsidR="00903BF6" w:rsidRDefault="00903BF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77F06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77F06">
        <w:rPr>
          <w:rFonts w:cs="Arial"/>
          <w:b/>
          <w:color w:val="000000"/>
          <w:lang w:eastAsia="en-GB"/>
        </w:rPr>
        <w:t>Correction to the template cs_NR_RachProcedureConfig_71124</w:t>
      </w:r>
      <w:r>
        <w:tab/>
      </w:r>
      <w:r>
        <w:fldChar w:fldCharType="begin"/>
      </w:r>
      <w:r>
        <w:instrText xml:space="preserve"> PAGEREF _Toc107260463 \h </w:instrText>
      </w:r>
      <w:r>
        <w:fldChar w:fldCharType="separate"/>
      </w:r>
      <w:r>
        <w:t>2</w:t>
      </w:r>
      <w:r>
        <w:fldChar w:fldCharType="end"/>
      </w:r>
    </w:p>
    <w:p w14:paraId="6128A117" w14:textId="77777777"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6EB8DEEC" w14:textId="77777777" w:rsidR="00903BF6" w:rsidRDefault="00903BF6" w:rsidP="00903BF6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54CEF55" w14:textId="77777777" w:rsidR="00903BF6" w:rsidRDefault="00903BF6" w:rsidP="00903BF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14:paraId="3386636D" w14:textId="77777777" w:rsidR="00903BF6" w:rsidRDefault="00903BF6" w:rsidP="00903BF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45A11461" w14:textId="77777777" w:rsidR="00903BF6" w:rsidRDefault="00903BF6" w:rsidP="00903BF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4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14:paraId="4F97A787" w14:textId="77777777" w:rsidR="00903BF6" w:rsidRDefault="00903BF6" w:rsidP="007A73E5">
      <w:pPr>
        <w:rPr>
          <w:b/>
          <w:sz w:val="24"/>
          <w:lang w:eastAsia="ja-JP"/>
        </w:rPr>
      </w:pPr>
    </w:p>
    <w:p w14:paraId="0802BB2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0" w:name="_Toc122434488"/>
      <w:bookmarkStart w:id="11" w:name="_Toc295288959"/>
      <w:bookmarkStart w:id="12" w:name="_Toc107260462"/>
      <w:r w:rsidRPr="00854C55">
        <w:rPr>
          <w:b/>
        </w:rPr>
        <w:t>Correction</w:t>
      </w:r>
      <w:r w:rsidR="000B3353">
        <w:rPr>
          <w:b/>
        </w:rPr>
        <w:t>s</w:t>
      </w:r>
      <w:r w:rsidRPr="00854C55">
        <w:rPr>
          <w:b/>
        </w:rPr>
        <w:t xml:space="preserve"> required</w:t>
      </w:r>
      <w:bookmarkEnd w:id="10"/>
      <w:bookmarkEnd w:id="11"/>
      <w:r w:rsidR="00460215">
        <w:rPr>
          <w:b/>
        </w:rPr>
        <w:t xml:space="preserve"> </w:t>
      </w:r>
      <w:r w:rsidR="00826B27" w:rsidRPr="00826B27">
        <w:rPr>
          <w:b/>
        </w:rPr>
        <w:t xml:space="preserve">for </w:t>
      </w:r>
      <w:r w:rsidR="000B3353">
        <w:rPr>
          <w:b/>
        </w:rPr>
        <w:t>N</w:t>
      </w:r>
      <w:r w:rsidR="00842AC6">
        <w:rPr>
          <w:b/>
        </w:rPr>
        <w:t>R</w:t>
      </w:r>
      <w:r w:rsidR="000B3353">
        <w:rPr>
          <w:b/>
        </w:rPr>
        <w:t xml:space="preserve"> testcase </w:t>
      </w:r>
      <w:r w:rsidR="00690904">
        <w:rPr>
          <w:b/>
        </w:rPr>
        <w:t>7.1.1.</w:t>
      </w:r>
      <w:r w:rsidR="00343836">
        <w:rPr>
          <w:b/>
        </w:rPr>
        <w:t>2.4</w:t>
      </w:r>
      <w:bookmarkEnd w:id="12"/>
    </w:p>
    <w:p w14:paraId="6BD2FAEB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3" w:name="_Toc107260463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A21A05">
        <w:rPr>
          <w:rFonts w:cs="Arial"/>
          <w:b/>
          <w:color w:val="000000"/>
          <w:lang w:eastAsia="en-GB"/>
        </w:rPr>
        <w:t xml:space="preserve">the template </w:t>
      </w:r>
      <w:r w:rsidR="00021A7E" w:rsidRPr="00021A7E">
        <w:rPr>
          <w:rFonts w:cs="Arial"/>
          <w:b/>
          <w:color w:val="000000"/>
          <w:lang w:eastAsia="en-GB"/>
        </w:rPr>
        <w:t>cs_NR_RachProcedureConfig_71124</w:t>
      </w:r>
      <w:bookmarkEnd w:id="1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4177A3B3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10036" w14:textId="77777777" w:rsidR="005D27CA" w:rsidRDefault="003C2F42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CE65" w14:textId="77777777" w:rsidR="005D27CA" w:rsidRPr="00CC39F9" w:rsidRDefault="004B430D" w:rsidP="004545A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4B430D">
              <w:rPr>
                <w:rFonts w:cs="Arial"/>
                <w:lang w:eastAsia="en-GB"/>
              </w:rPr>
              <w:t>cs_NR_RachProcedureConfig_71124</w:t>
            </w:r>
          </w:p>
        </w:tc>
      </w:tr>
      <w:tr w:rsidR="00FA485A" w14:paraId="12C6C988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FEDE9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BBFE" w14:textId="77777777" w:rsidR="00457E6A" w:rsidRPr="00826B27" w:rsidRDefault="00666EE9" w:rsidP="000E4CEB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Arial"/>
                <w:lang w:eastAsia="en-GB"/>
              </w:rPr>
              <w:t>According to Prose CR R5-</w:t>
            </w:r>
            <w:r w:rsidR="00B2531E" w:rsidRPr="00DB3586">
              <w:rPr>
                <w:rFonts w:cs="Arial"/>
                <w:lang w:eastAsia="en-GB"/>
              </w:rPr>
              <w:t>222111</w:t>
            </w:r>
            <w:r w:rsidR="00B2531E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 xml:space="preserve">raised and agreed at RAN5 95-e, </w:t>
            </w:r>
            <w:r>
              <w:rPr>
                <w:noProof/>
              </w:rPr>
              <w:t xml:space="preserve">pre test condition is to use DCI_0_0 in </w:t>
            </w:r>
            <w:r w:rsidRPr="00527831">
              <w:rPr>
                <w:noProof/>
              </w:rPr>
              <w:t>NR Serving cell configuration</w:t>
            </w:r>
            <w:r>
              <w:rPr>
                <w:noProof/>
              </w:rPr>
              <w:t>. Hence, corresponding TTCN changes should be done in the Test Body as well to use Short DCI to reflect the Prose CR</w:t>
            </w:r>
          </w:p>
        </w:tc>
      </w:tr>
      <w:tr w:rsidR="00FA485A" w14:paraId="2E93F711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E1A1B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6462" w14:textId="77777777" w:rsidR="00826B27" w:rsidRPr="00A72665" w:rsidRDefault="000E4CEB" w:rsidP="000E4CE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Short DCI related TTCN changes are implemented</w:t>
            </w:r>
          </w:p>
        </w:tc>
      </w:tr>
      <w:tr w:rsidR="00FA485A" w14:paraId="7C26FC3A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A1D7D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4E34" w14:textId="77777777" w:rsidR="00FA485A" w:rsidRPr="00CC39F9" w:rsidRDefault="00EB71A3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EB71A3">
              <w:rPr>
                <w:rFonts w:ascii="Arial" w:hAnsi="Arial" w:cs="Arial"/>
                <w:lang w:eastAsia="en-GB"/>
              </w:rPr>
              <w:t>MAC_TC_Common_NR</w:t>
            </w:r>
            <w:proofErr w:type="spellEnd"/>
          </w:p>
        </w:tc>
      </w:tr>
      <w:tr w:rsidR="00220349" w14:paraId="64EF3D1F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72704" w14:textId="77777777" w:rsidR="00220349" w:rsidRPr="00F73F7B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F73F7B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BEA9" w14:textId="5C2E9016" w:rsidR="00220349" w:rsidRPr="00F73F7B" w:rsidRDefault="00F73F7B" w:rsidP="00220349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F73F7B">
              <w:rPr>
                <w:rFonts w:ascii="Arial" w:hAnsi="Arial" w:cs="Arial"/>
                <w:highlight w:val="cyan"/>
                <w:lang w:eastAsia="zh-CN"/>
              </w:rPr>
              <w:t xml:space="preserve">Accepted in principle. The same template is used in test case 7.1.1.1.4 (EN-DC and 5GC) duplicated the template with name </w:t>
            </w:r>
            <w:r w:rsidRPr="00F73F7B">
              <w:rPr>
                <w:rFonts w:ascii="Arial" w:hAnsi="Arial" w:cs="Arial"/>
                <w:highlight w:val="cyan"/>
                <w:lang w:eastAsia="en-GB"/>
              </w:rPr>
              <w:t>cs_NR_RachProcedureConfig_711</w:t>
            </w:r>
            <w:r w:rsidRPr="00F73F7B">
              <w:rPr>
                <w:rFonts w:ascii="Arial" w:hAnsi="Arial" w:cs="Arial"/>
                <w:highlight w:val="cyan"/>
                <w:lang w:eastAsia="en-GB"/>
              </w:rPr>
              <w:t>1</w:t>
            </w:r>
            <w:r w:rsidRPr="00F73F7B">
              <w:rPr>
                <w:rFonts w:ascii="Arial" w:hAnsi="Arial" w:cs="Arial"/>
                <w:highlight w:val="cyan"/>
                <w:lang w:eastAsia="en-GB"/>
              </w:rPr>
              <w:t>4</w:t>
            </w:r>
            <w:r w:rsidRPr="00F73F7B">
              <w:rPr>
                <w:rFonts w:ascii="Arial" w:hAnsi="Arial" w:cs="Arial"/>
                <w:highlight w:val="cyan"/>
                <w:lang w:eastAsia="en-GB"/>
              </w:rPr>
              <w:t xml:space="preserve"> </w:t>
            </w:r>
            <w:r w:rsidRPr="00F73F7B">
              <w:rPr>
                <w:rFonts w:ascii="Arial" w:hAnsi="Arial" w:cs="Arial"/>
                <w:highlight w:val="cyan"/>
                <w:lang w:eastAsia="en-GB"/>
              </w:rPr>
              <w:lastRenderedPageBreak/>
              <w:t xml:space="preserve">and used in function </w:t>
            </w:r>
            <w:r w:rsidRPr="00F73F7B">
              <w:rPr>
                <w:rFonts w:ascii="Arial" w:hAnsi="Arial" w:cs="Arial"/>
                <w:highlight w:val="cyan"/>
                <w:lang w:eastAsia="en-GB"/>
              </w:rPr>
              <w:t>f_TC_7_1_1_1_4_NR5GC</w:t>
            </w:r>
            <w:r w:rsidRPr="00F73F7B">
              <w:rPr>
                <w:rFonts w:ascii="Arial" w:hAnsi="Arial" w:cs="Arial"/>
                <w:highlight w:val="cyan"/>
                <w:lang w:eastAsia="en-GB"/>
              </w:rPr>
              <w:t xml:space="preserve"> and </w:t>
            </w:r>
            <w:r w:rsidRPr="00F73F7B">
              <w:rPr>
                <w:rFonts w:ascii="Arial" w:hAnsi="Arial" w:cs="Arial"/>
                <w:highlight w:val="cyan"/>
                <w:lang w:eastAsia="en-GB"/>
              </w:rPr>
              <w:t>f_TC_7_1_1_1_4_ENDC_NR</w:t>
            </w:r>
            <w:r w:rsidRPr="00F73F7B">
              <w:rPr>
                <w:rFonts w:ascii="Arial" w:hAnsi="Arial" w:cs="Arial"/>
                <w:highlight w:val="cyan"/>
                <w:lang w:eastAsia="en-GB"/>
              </w:rPr>
              <w:t xml:space="preserve">. The changes made to </w:t>
            </w:r>
            <w:r w:rsidRPr="00F73F7B">
              <w:rPr>
                <w:rFonts w:ascii="Arial" w:hAnsi="Arial" w:cs="Arial"/>
                <w:highlight w:val="cyan"/>
                <w:lang w:eastAsia="en-GB"/>
              </w:rPr>
              <w:t>cs_NR_RachProcedureConfig_71124</w:t>
            </w:r>
          </w:p>
        </w:tc>
      </w:tr>
    </w:tbl>
    <w:p w14:paraId="4908C579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708C8C6B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5808502C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E06D" w14:textId="77777777" w:rsidR="003D6B34" w:rsidRPr="003D6B34" w:rsidRDefault="003D6B34" w:rsidP="003D6B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6B34">
              <w:rPr>
                <w:rFonts w:ascii="Courier New" w:hAnsi="Courier New" w:cs="Courier New"/>
                <w:color w:val="000000"/>
                <w:lang w:eastAsia="de-DE"/>
              </w:rPr>
              <w:t xml:space="preserve">  template (value) </w:t>
            </w:r>
            <w:proofErr w:type="spellStart"/>
            <w:r w:rsidRPr="003D6B34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3D6B34">
              <w:rPr>
                <w:rFonts w:ascii="Courier New" w:hAnsi="Courier New" w:cs="Courier New"/>
                <w:color w:val="000000"/>
                <w:lang w:eastAsia="de-DE"/>
              </w:rPr>
              <w:t xml:space="preserve"> cs_NR_RachProcedureConfig_71124(</w:t>
            </w:r>
            <w:proofErr w:type="spellStart"/>
            <w:r w:rsidRPr="003D6B34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3D6B3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D6B34">
              <w:rPr>
                <w:rFonts w:ascii="Courier New" w:hAnsi="Courier New" w:cs="Courier New"/>
                <w:color w:val="000000"/>
                <w:lang w:eastAsia="de-DE"/>
              </w:rPr>
              <w:t>p_PhysicalParameters</w:t>
            </w:r>
            <w:proofErr w:type="spellEnd"/>
            <w:proofErr w:type="gramStart"/>
            <w:r w:rsidRPr="003D6B34">
              <w:rPr>
                <w:rFonts w:ascii="Courier New" w:hAnsi="Courier New" w:cs="Courier New"/>
                <w:color w:val="000000"/>
                <w:lang w:eastAsia="de-DE"/>
              </w:rPr>
              <w:t>) :</w:t>
            </w:r>
            <w:proofErr w:type="gramEnd"/>
            <w:r w:rsidRPr="003D6B34">
              <w:rPr>
                <w:rFonts w:ascii="Courier New" w:hAnsi="Courier New" w:cs="Courier New"/>
                <w:color w:val="000000"/>
                <w:lang w:eastAsia="de-DE"/>
              </w:rPr>
              <w:t>=</w:t>
            </w:r>
          </w:p>
          <w:p w14:paraId="58F5A3AB" w14:textId="77777777" w:rsidR="003D6B34" w:rsidRPr="003D6B34" w:rsidRDefault="003D6B34" w:rsidP="003D6B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6B3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3D6B34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3D6B34">
              <w:rPr>
                <w:rFonts w:ascii="Courier New" w:hAnsi="Courier New" w:cs="Courier New"/>
                <w:color w:val="000000"/>
                <w:lang w:eastAsia="de-DE"/>
              </w:rPr>
              <w:t>* @status    APPROVED (NR5GC) */</w:t>
            </w:r>
          </w:p>
          <w:p w14:paraId="6294AA71" w14:textId="77777777" w:rsidR="003D6B34" w:rsidRPr="003D6B34" w:rsidRDefault="003D6B34" w:rsidP="003D6B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6B3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3D6B34">
              <w:rPr>
                <w:rFonts w:ascii="Courier New" w:hAnsi="Courier New" w:cs="Courier New"/>
                <w:color w:val="000000"/>
                <w:lang w:eastAsia="de-DE"/>
              </w:rPr>
              <w:t>RachProcedureList</w:t>
            </w:r>
            <w:proofErr w:type="spellEnd"/>
            <w:r w:rsidRPr="003D6B3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D6B34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7C5B8A49" w14:textId="77777777" w:rsidR="003D6B34" w:rsidRPr="003D6B34" w:rsidRDefault="003D6B34" w:rsidP="003D6B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6B34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3D6B34">
              <w:rPr>
                <w:rFonts w:ascii="Courier New" w:hAnsi="Courier New" w:cs="Courier New"/>
                <w:color w:val="000000"/>
                <w:lang w:eastAsia="de-DE"/>
              </w:rPr>
              <w:t>cs_NR_</w:t>
            </w:r>
            <w:proofErr w:type="gramStart"/>
            <w:r w:rsidRPr="003D6B34">
              <w:rPr>
                <w:rFonts w:ascii="Courier New" w:hAnsi="Courier New" w:cs="Courier New"/>
                <w:color w:val="000000"/>
                <w:lang w:eastAsia="de-DE"/>
              </w:rPr>
              <w:t>RachProcedure</w:t>
            </w:r>
            <w:proofErr w:type="spellEnd"/>
            <w:r w:rsidRPr="003D6B3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3D6B34">
              <w:rPr>
                <w:rFonts w:ascii="Courier New" w:hAnsi="Courier New" w:cs="Courier New"/>
                <w:color w:val="000000"/>
                <w:lang w:eastAsia="de-DE"/>
              </w:rPr>
              <w:t>p_PhysicalParameters</w:t>
            </w:r>
            <w:proofErr w:type="spellEnd"/>
            <w:r w:rsidRPr="003D6B3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D6B34">
              <w:rPr>
                <w:rFonts w:ascii="Courier New" w:hAnsi="Courier New" w:cs="Courier New"/>
                <w:color w:val="000000"/>
                <w:lang w:eastAsia="de-DE"/>
              </w:rPr>
              <w:t>cs_NR_ContentionResolutionCtrl_CrntiBased</w:t>
            </w:r>
            <w:proofErr w:type="spellEnd"/>
            <w:r w:rsidRPr="003D6B3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D6B34">
              <w:rPr>
                <w:rFonts w:ascii="Courier New" w:hAnsi="Courier New" w:cs="Courier New"/>
                <w:color w:val="000000"/>
                <w:lang w:eastAsia="de-DE"/>
              </w:rPr>
              <w:t>p_PhysicalParameters</w:t>
            </w:r>
            <w:proofErr w:type="spellEnd"/>
            <w:r w:rsidRPr="003D6B3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D6B34">
              <w:rPr>
                <w:rFonts w:ascii="Courier New" w:hAnsi="Courier New" w:cs="Courier New"/>
                <w:color w:val="000000"/>
                <w:lang w:eastAsia="de-DE"/>
              </w:rPr>
              <w:t>cs_NR_ResourceAllocationDef</w:t>
            </w:r>
            <w:proofErr w:type="spellEnd"/>
            <w:r w:rsidRPr="003D6B34">
              <w:rPr>
                <w:rFonts w:ascii="Courier New" w:hAnsi="Courier New" w:cs="Courier New"/>
                <w:color w:val="000000"/>
                <w:lang w:eastAsia="de-DE"/>
              </w:rPr>
              <w:t>))</w:t>
            </w:r>
          </w:p>
          <w:p w14:paraId="5ED51F88" w14:textId="77777777" w:rsidR="003D6B34" w:rsidRPr="003D6B34" w:rsidRDefault="003D6B34" w:rsidP="003D6B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6B3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1279EEA" w14:textId="77777777" w:rsidR="006325AB" w:rsidRPr="00411FB9" w:rsidRDefault="003D6B34" w:rsidP="003D6B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D6B34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51F887AB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4679833D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361A3073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8604" w14:textId="77777777" w:rsidR="00EC61A1" w:rsidRPr="00EC61A1" w:rsidRDefault="001C43A0" w:rsidP="00EC61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EC61A1" w:rsidRPr="00EC61A1">
              <w:rPr>
                <w:rFonts w:ascii="Courier New" w:hAnsi="Courier New" w:cs="Courier New"/>
                <w:color w:val="000000"/>
                <w:lang w:eastAsia="de-DE"/>
              </w:rPr>
              <w:t xml:space="preserve">  template (value) </w:t>
            </w:r>
            <w:proofErr w:type="spellStart"/>
            <w:r w:rsidR="00EC61A1" w:rsidRPr="00EC61A1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="00EC61A1" w:rsidRPr="00EC61A1">
              <w:rPr>
                <w:rFonts w:ascii="Courier New" w:hAnsi="Courier New" w:cs="Courier New"/>
                <w:color w:val="000000"/>
                <w:lang w:eastAsia="de-DE"/>
              </w:rPr>
              <w:t xml:space="preserve"> cs_NR_RachProcedureConfig_71124(</w:t>
            </w:r>
            <w:proofErr w:type="spellStart"/>
            <w:r w:rsidR="00EC61A1" w:rsidRPr="00EC61A1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="00EC61A1" w:rsidRPr="00EC61A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EC61A1" w:rsidRPr="00EC61A1">
              <w:rPr>
                <w:rFonts w:ascii="Courier New" w:hAnsi="Courier New" w:cs="Courier New"/>
                <w:color w:val="000000"/>
                <w:lang w:eastAsia="de-DE"/>
              </w:rPr>
              <w:t>p_PhysicalParameters</w:t>
            </w:r>
            <w:proofErr w:type="spellEnd"/>
            <w:proofErr w:type="gramStart"/>
            <w:r w:rsidR="00EC61A1" w:rsidRPr="00EC61A1">
              <w:rPr>
                <w:rFonts w:ascii="Courier New" w:hAnsi="Courier New" w:cs="Courier New"/>
                <w:color w:val="000000"/>
                <w:lang w:eastAsia="de-DE"/>
              </w:rPr>
              <w:t>) :</w:t>
            </w:r>
            <w:proofErr w:type="gramEnd"/>
            <w:r w:rsidR="00EC61A1" w:rsidRPr="00EC61A1">
              <w:rPr>
                <w:rFonts w:ascii="Courier New" w:hAnsi="Courier New" w:cs="Courier New"/>
                <w:color w:val="000000"/>
                <w:lang w:eastAsia="de-DE"/>
              </w:rPr>
              <w:t>=</w:t>
            </w:r>
          </w:p>
          <w:p w14:paraId="7B9E0C89" w14:textId="77777777" w:rsidR="00EC61A1" w:rsidRPr="00EC61A1" w:rsidRDefault="00EC61A1" w:rsidP="00EC61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61A1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EC61A1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C61A1">
              <w:rPr>
                <w:rFonts w:ascii="Courier New" w:hAnsi="Courier New" w:cs="Courier New"/>
                <w:color w:val="000000"/>
                <w:lang w:eastAsia="de-DE"/>
              </w:rPr>
              <w:t>* @status    APPROVED (NR5GC) */</w:t>
            </w:r>
          </w:p>
          <w:p w14:paraId="7953CFBD" w14:textId="77777777" w:rsidR="00EC61A1" w:rsidRPr="00EC61A1" w:rsidRDefault="00EC61A1" w:rsidP="00EC61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61A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EC61A1">
              <w:rPr>
                <w:rFonts w:ascii="Courier New" w:hAnsi="Courier New" w:cs="Courier New"/>
                <w:color w:val="000000"/>
                <w:lang w:eastAsia="de-DE"/>
              </w:rPr>
              <w:t>RachProcedureList</w:t>
            </w:r>
            <w:proofErr w:type="spellEnd"/>
            <w:r w:rsidRPr="00EC61A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C61A1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1F557C20" w14:textId="77777777" w:rsidR="00EC61A1" w:rsidRPr="00EC61A1" w:rsidRDefault="00EC61A1" w:rsidP="00EC61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61A1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EC61A1">
              <w:rPr>
                <w:rFonts w:ascii="Courier New" w:hAnsi="Courier New" w:cs="Courier New"/>
                <w:color w:val="000000"/>
                <w:lang w:eastAsia="de-DE"/>
              </w:rPr>
              <w:t>cs_NR_</w:t>
            </w:r>
            <w:proofErr w:type="gramStart"/>
            <w:r w:rsidRPr="00EC61A1">
              <w:rPr>
                <w:rFonts w:ascii="Courier New" w:hAnsi="Courier New" w:cs="Courier New"/>
                <w:color w:val="000000"/>
                <w:lang w:eastAsia="de-DE"/>
              </w:rPr>
              <w:t>RachProcedure</w:t>
            </w:r>
            <w:proofErr w:type="spellEnd"/>
            <w:r w:rsidRPr="00EC61A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C61A1">
              <w:rPr>
                <w:rFonts w:ascii="Courier New" w:hAnsi="Courier New" w:cs="Courier New"/>
                <w:color w:val="000000"/>
                <w:lang w:eastAsia="de-DE"/>
              </w:rPr>
              <w:t>p_PhysicalParameters</w:t>
            </w:r>
            <w:proofErr w:type="spellEnd"/>
            <w:r w:rsidRPr="00EC61A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61A1">
              <w:rPr>
                <w:rFonts w:ascii="Courier New" w:hAnsi="Courier New" w:cs="Courier New"/>
                <w:color w:val="000000"/>
                <w:lang w:eastAsia="de-DE"/>
              </w:rPr>
              <w:t>cs_NR_ContentionResolutionCtrl_CrntiBased</w:t>
            </w:r>
            <w:proofErr w:type="spellEnd"/>
            <w:r w:rsidRPr="00EC61A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61A1">
              <w:rPr>
                <w:rFonts w:ascii="Courier New" w:hAnsi="Courier New" w:cs="Courier New"/>
                <w:color w:val="000000"/>
                <w:lang w:eastAsia="de-DE"/>
              </w:rPr>
              <w:t>p_PhysicalParameters</w:t>
            </w:r>
            <w:proofErr w:type="spellEnd"/>
            <w:r w:rsidRPr="00EC61A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61A1">
              <w:rPr>
                <w:rFonts w:ascii="Courier New" w:hAnsi="Courier New" w:cs="Courier New"/>
                <w:color w:val="000000"/>
                <w:lang w:eastAsia="de-DE"/>
              </w:rPr>
              <w:t>cs_NR_ResourceAllocationDef</w:t>
            </w:r>
            <w:proofErr w:type="spellEnd"/>
            <w:r w:rsidRPr="00EC61A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  <w:r w:rsidRPr="00A14EF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-,-,cs_NR_DciFormat_0_0_Params</w:t>
            </w:r>
            <w:r w:rsidRPr="00EC61A1">
              <w:rPr>
                <w:rFonts w:ascii="Courier New" w:hAnsi="Courier New" w:cs="Courier New"/>
                <w:color w:val="000000"/>
                <w:lang w:eastAsia="de-DE"/>
              </w:rPr>
              <w:t>)) //WA#WI=979081</w:t>
            </w:r>
          </w:p>
          <w:p w14:paraId="2D8791D9" w14:textId="77777777" w:rsidR="00EC61A1" w:rsidRPr="00EC61A1" w:rsidRDefault="00EC61A1" w:rsidP="00EC61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61A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4F2EA7A" w14:textId="77777777" w:rsidR="006325AB" w:rsidRPr="00DA356D" w:rsidRDefault="00EC61A1" w:rsidP="00EC61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61A1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25C1755C" w14:textId="77777777" w:rsidR="005D27CA" w:rsidRDefault="005D27CA" w:rsidP="006E7773">
      <w:pPr>
        <w:rPr>
          <w:lang w:eastAsia="en-GB"/>
        </w:rPr>
      </w:pPr>
    </w:p>
    <w:sectPr w:rsidR="005D27CA" w:rsidSect="00B76E16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4763F" w14:textId="77777777" w:rsidR="003F2D43" w:rsidRDefault="003F2D43">
      <w:r>
        <w:separator/>
      </w:r>
    </w:p>
  </w:endnote>
  <w:endnote w:type="continuationSeparator" w:id="0">
    <w:p w14:paraId="740C2ED6" w14:textId="77777777" w:rsidR="003F2D43" w:rsidRDefault="003F2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7FBA7" w14:textId="77777777" w:rsidR="003F2D43" w:rsidRDefault="003F2D43">
      <w:r>
        <w:separator/>
      </w:r>
    </w:p>
  </w:footnote>
  <w:footnote w:type="continuationSeparator" w:id="0">
    <w:p w14:paraId="32D4405C" w14:textId="77777777" w:rsidR="003F2D43" w:rsidRDefault="003F2D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0BEFD" w14:textId="77777777" w:rsidR="00D10CAD" w:rsidRDefault="00D10C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AD129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84F993C" wp14:editId="70B63F1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0524220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C7F386C" w14:textId="77777777" w:rsidR="00AD129C" w:rsidRPr="00A11327" w:rsidRDefault="00903BF6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0524220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903BF6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CDB88" w14:textId="77777777" w:rsidR="006325AB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A9EC985" wp14:editId="58A5B27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3579357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2562AD3" w14:textId="77777777" w:rsidR="00AD129C" w:rsidRPr="00A11327" w:rsidRDefault="00903BF6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3579357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903BF6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D54DE" w14:textId="77777777"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7BCF73E" wp14:editId="5765E83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1121875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BE00F89" w14:textId="77777777" w:rsidR="00AD129C" w:rsidRPr="00A11327" w:rsidRDefault="00903BF6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Bmmdz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1121875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903BF6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47AAE" w14:textId="77777777" w:rsidR="00D10CAD" w:rsidRDefault="00D10CAD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90F49" w14:textId="77777777"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B89F531" wp14:editId="769064F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59051867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605E03E" w14:textId="77777777" w:rsidR="00AD129C" w:rsidRPr="00A11327" w:rsidRDefault="00903BF6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BXRxWj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59051867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903BF6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7373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EDA741C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6DB67B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06A4F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57069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6E7838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8B821E8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3" w15:restartNumberingAfterBreak="0">
    <w:nsid w:val="452B3ED1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3327E5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8F5CFB"/>
    <w:multiLevelType w:val="hybridMultilevel"/>
    <w:tmpl w:val="BDB413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A14340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5" w15:restartNumberingAfterBreak="0">
    <w:nsid w:val="6C485438"/>
    <w:multiLevelType w:val="hybridMultilevel"/>
    <w:tmpl w:val="4D8441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39494B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1603"/>
    <w:multiLevelType w:val="hybridMultilevel"/>
    <w:tmpl w:val="5B5E9B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B123DC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E367CE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F88569C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21"/>
  </w:num>
  <w:num w:numId="5">
    <w:abstractNumId w:val="13"/>
  </w:num>
  <w:num w:numId="6">
    <w:abstractNumId w:val="22"/>
  </w:num>
  <w:num w:numId="7">
    <w:abstractNumId w:val="34"/>
  </w:num>
  <w:num w:numId="8">
    <w:abstractNumId w:val="8"/>
  </w:num>
  <w:num w:numId="9">
    <w:abstractNumId w:val="20"/>
  </w:num>
  <w:num w:numId="10">
    <w:abstractNumId w:val="41"/>
  </w:num>
  <w:num w:numId="11">
    <w:abstractNumId w:val="16"/>
  </w:num>
  <w:num w:numId="12">
    <w:abstractNumId w:val="24"/>
  </w:num>
  <w:num w:numId="13">
    <w:abstractNumId w:val="3"/>
  </w:num>
  <w:num w:numId="14">
    <w:abstractNumId w:val="18"/>
  </w:num>
  <w:num w:numId="15">
    <w:abstractNumId w:val="1"/>
  </w:num>
  <w:num w:numId="16">
    <w:abstractNumId w:val="2"/>
  </w:num>
  <w:num w:numId="17">
    <w:abstractNumId w:val="7"/>
  </w:num>
  <w:num w:numId="18">
    <w:abstractNumId w:val="25"/>
  </w:num>
  <w:num w:numId="19">
    <w:abstractNumId w:val="40"/>
  </w:num>
  <w:num w:numId="20">
    <w:abstractNumId w:val="33"/>
  </w:num>
  <w:num w:numId="21">
    <w:abstractNumId w:val="10"/>
  </w:num>
  <w:num w:numId="22">
    <w:abstractNumId w:val="27"/>
  </w:num>
  <w:num w:numId="23">
    <w:abstractNumId w:val="32"/>
  </w:num>
  <w:num w:numId="24">
    <w:abstractNumId w:val="17"/>
  </w:num>
  <w:num w:numId="25">
    <w:abstractNumId w:val="30"/>
  </w:num>
  <w:num w:numId="26">
    <w:abstractNumId w:val="4"/>
  </w:num>
  <w:num w:numId="27">
    <w:abstractNumId w:val="6"/>
  </w:num>
  <w:num w:numId="28">
    <w:abstractNumId w:val="26"/>
  </w:num>
  <w:num w:numId="29">
    <w:abstractNumId w:val="37"/>
  </w:num>
  <w:num w:numId="30">
    <w:abstractNumId w:val="12"/>
  </w:num>
  <w:num w:numId="31">
    <w:abstractNumId w:val="5"/>
  </w:num>
  <w:num w:numId="32">
    <w:abstractNumId w:val="15"/>
  </w:num>
  <w:num w:numId="33">
    <w:abstractNumId w:val="0"/>
  </w:num>
  <w:num w:numId="34">
    <w:abstractNumId w:val="38"/>
  </w:num>
  <w:num w:numId="35">
    <w:abstractNumId w:val="23"/>
  </w:num>
  <w:num w:numId="36">
    <w:abstractNumId w:val="19"/>
  </w:num>
  <w:num w:numId="37">
    <w:abstractNumId w:val="36"/>
  </w:num>
  <w:num w:numId="38">
    <w:abstractNumId w:val="14"/>
  </w:num>
  <w:num w:numId="39">
    <w:abstractNumId w:val="28"/>
  </w:num>
  <w:num w:numId="40">
    <w:abstractNumId w:val="11"/>
  </w:num>
  <w:num w:numId="41">
    <w:abstractNumId w:val="39"/>
  </w:num>
  <w:num w:numId="42">
    <w:abstractNumId w:val="31"/>
  </w:num>
  <w:num w:numId="43">
    <w:abstractNumId w:val="35"/>
  </w:num>
  <w:num w:numId="44">
    <w:abstractNumId w:val="29"/>
  </w:num>
  <w:num w:numId="4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4A"/>
    <w:rsid w:val="00001833"/>
    <w:rsid w:val="00001872"/>
    <w:rsid w:val="00001FBC"/>
    <w:rsid w:val="00005833"/>
    <w:rsid w:val="00007575"/>
    <w:rsid w:val="00011472"/>
    <w:rsid w:val="00011C14"/>
    <w:rsid w:val="0001399C"/>
    <w:rsid w:val="00021A7E"/>
    <w:rsid w:val="00022E4A"/>
    <w:rsid w:val="00024866"/>
    <w:rsid w:val="0003629C"/>
    <w:rsid w:val="00036FE7"/>
    <w:rsid w:val="00053290"/>
    <w:rsid w:val="00054E62"/>
    <w:rsid w:val="00057DBD"/>
    <w:rsid w:val="000614B3"/>
    <w:rsid w:val="0006562C"/>
    <w:rsid w:val="000665CE"/>
    <w:rsid w:val="000731C4"/>
    <w:rsid w:val="00073779"/>
    <w:rsid w:val="00073E12"/>
    <w:rsid w:val="000749BF"/>
    <w:rsid w:val="00075964"/>
    <w:rsid w:val="00075C64"/>
    <w:rsid w:val="00085D06"/>
    <w:rsid w:val="0008604A"/>
    <w:rsid w:val="0009581D"/>
    <w:rsid w:val="00096F61"/>
    <w:rsid w:val="00097354"/>
    <w:rsid w:val="000A1153"/>
    <w:rsid w:val="000A1C38"/>
    <w:rsid w:val="000A30FB"/>
    <w:rsid w:val="000A4903"/>
    <w:rsid w:val="000A4AB6"/>
    <w:rsid w:val="000A55CC"/>
    <w:rsid w:val="000A6394"/>
    <w:rsid w:val="000A7D1D"/>
    <w:rsid w:val="000B3353"/>
    <w:rsid w:val="000B70AF"/>
    <w:rsid w:val="000B7FED"/>
    <w:rsid w:val="000C038A"/>
    <w:rsid w:val="000C104F"/>
    <w:rsid w:val="000C610A"/>
    <w:rsid w:val="000C6598"/>
    <w:rsid w:val="000D40AB"/>
    <w:rsid w:val="000E4CEB"/>
    <w:rsid w:val="000F119F"/>
    <w:rsid w:val="000F140E"/>
    <w:rsid w:val="000F34D6"/>
    <w:rsid w:val="0010027D"/>
    <w:rsid w:val="001109AC"/>
    <w:rsid w:val="00112785"/>
    <w:rsid w:val="0011415B"/>
    <w:rsid w:val="00120725"/>
    <w:rsid w:val="001209DE"/>
    <w:rsid w:val="0012136E"/>
    <w:rsid w:val="00126237"/>
    <w:rsid w:val="001302CE"/>
    <w:rsid w:val="00134670"/>
    <w:rsid w:val="001373AB"/>
    <w:rsid w:val="00145D43"/>
    <w:rsid w:val="00146DCF"/>
    <w:rsid w:val="00163547"/>
    <w:rsid w:val="00164CFC"/>
    <w:rsid w:val="00173835"/>
    <w:rsid w:val="00177487"/>
    <w:rsid w:val="0018198A"/>
    <w:rsid w:val="00186753"/>
    <w:rsid w:val="001901A2"/>
    <w:rsid w:val="00192C46"/>
    <w:rsid w:val="001A08B3"/>
    <w:rsid w:val="001A0D31"/>
    <w:rsid w:val="001A709A"/>
    <w:rsid w:val="001A7B60"/>
    <w:rsid w:val="001B3FE8"/>
    <w:rsid w:val="001B52F0"/>
    <w:rsid w:val="001B7A65"/>
    <w:rsid w:val="001C084D"/>
    <w:rsid w:val="001C43A0"/>
    <w:rsid w:val="001C574F"/>
    <w:rsid w:val="001C5C2A"/>
    <w:rsid w:val="001E3D37"/>
    <w:rsid w:val="001E41F3"/>
    <w:rsid w:val="001F0D28"/>
    <w:rsid w:val="001F1817"/>
    <w:rsid w:val="001F406A"/>
    <w:rsid w:val="001F5134"/>
    <w:rsid w:val="001F6674"/>
    <w:rsid w:val="001F6A59"/>
    <w:rsid w:val="002040A1"/>
    <w:rsid w:val="00205A6F"/>
    <w:rsid w:val="00214573"/>
    <w:rsid w:val="00220349"/>
    <w:rsid w:val="00221C5A"/>
    <w:rsid w:val="0022339A"/>
    <w:rsid w:val="00223B81"/>
    <w:rsid w:val="00234682"/>
    <w:rsid w:val="00240F86"/>
    <w:rsid w:val="00241A66"/>
    <w:rsid w:val="00245CA4"/>
    <w:rsid w:val="002564C6"/>
    <w:rsid w:val="002570D2"/>
    <w:rsid w:val="0026004D"/>
    <w:rsid w:val="0026151F"/>
    <w:rsid w:val="00263668"/>
    <w:rsid w:val="002640DD"/>
    <w:rsid w:val="002737F4"/>
    <w:rsid w:val="00275D12"/>
    <w:rsid w:val="002830B3"/>
    <w:rsid w:val="00284FEB"/>
    <w:rsid w:val="002860C4"/>
    <w:rsid w:val="002901A3"/>
    <w:rsid w:val="00290606"/>
    <w:rsid w:val="00295CE5"/>
    <w:rsid w:val="002A4DCB"/>
    <w:rsid w:val="002B14D3"/>
    <w:rsid w:val="002B5741"/>
    <w:rsid w:val="002B7100"/>
    <w:rsid w:val="002C7E01"/>
    <w:rsid w:val="002D6876"/>
    <w:rsid w:val="002E008A"/>
    <w:rsid w:val="002E0D93"/>
    <w:rsid w:val="002F02D4"/>
    <w:rsid w:val="002F45F1"/>
    <w:rsid w:val="002F5F47"/>
    <w:rsid w:val="002F710F"/>
    <w:rsid w:val="002F7D40"/>
    <w:rsid w:val="00305409"/>
    <w:rsid w:val="00305B7A"/>
    <w:rsid w:val="00310217"/>
    <w:rsid w:val="0031061D"/>
    <w:rsid w:val="00315C52"/>
    <w:rsid w:val="00316F13"/>
    <w:rsid w:val="003216F1"/>
    <w:rsid w:val="00322277"/>
    <w:rsid w:val="00322D46"/>
    <w:rsid w:val="003237E0"/>
    <w:rsid w:val="0033294A"/>
    <w:rsid w:val="0033554F"/>
    <w:rsid w:val="00341F6F"/>
    <w:rsid w:val="00342D98"/>
    <w:rsid w:val="00343836"/>
    <w:rsid w:val="00343CD7"/>
    <w:rsid w:val="00345383"/>
    <w:rsid w:val="00346D77"/>
    <w:rsid w:val="003556DC"/>
    <w:rsid w:val="003609EF"/>
    <w:rsid w:val="0036231A"/>
    <w:rsid w:val="00374009"/>
    <w:rsid w:val="00374DD4"/>
    <w:rsid w:val="003750CA"/>
    <w:rsid w:val="00375BB0"/>
    <w:rsid w:val="003764EC"/>
    <w:rsid w:val="003806A7"/>
    <w:rsid w:val="00383C3D"/>
    <w:rsid w:val="003858C9"/>
    <w:rsid w:val="00387792"/>
    <w:rsid w:val="003904E3"/>
    <w:rsid w:val="003920A8"/>
    <w:rsid w:val="003926A3"/>
    <w:rsid w:val="00393BCA"/>
    <w:rsid w:val="003B2CB3"/>
    <w:rsid w:val="003B51F6"/>
    <w:rsid w:val="003C2766"/>
    <w:rsid w:val="003C2F42"/>
    <w:rsid w:val="003C3B4C"/>
    <w:rsid w:val="003C78DB"/>
    <w:rsid w:val="003C7E02"/>
    <w:rsid w:val="003D044A"/>
    <w:rsid w:val="003D1466"/>
    <w:rsid w:val="003D1BC0"/>
    <w:rsid w:val="003D6B34"/>
    <w:rsid w:val="003D6E1A"/>
    <w:rsid w:val="003E0B29"/>
    <w:rsid w:val="003E1A36"/>
    <w:rsid w:val="003E51C2"/>
    <w:rsid w:val="003F0C1A"/>
    <w:rsid w:val="003F0DB3"/>
    <w:rsid w:val="003F1075"/>
    <w:rsid w:val="003F2D43"/>
    <w:rsid w:val="003F3287"/>
    <w:rsid w:val="003F432E"/>
    <w:rsid w:val="00406AD3"/>
    <w:rsid w:val="00410371"/>
    <w:rsid w:val="00411482"/>
    <w:rsid w:val="00411FB9"/>
    <w:rsid w:val="00412379"/>
    <w:rsid w:val="00412F20"/>
    <w:rsid w:val="0041471B"/>
    <w:rsid w:val="004153A1"/>
    <w:rsid w:val="00415491"/>
    <w:rsid w:val="0041677B"/>
    <w:rsid w:val="00416FA7"/>
    <w:rsid w:val="004231DA"/>
    <w:rsid w:val="0042409E"/>
    <w:rsid w:val="004242F1"/>
    <w:rsid w:val="00426761"/>
    <w:rsid w:val="0043163D"/>
    <w:rsid w:val="0043219B"/>
    <w:rsid w:val="00433730"/>
    <w:rsid w:val="00437076"/>
    <w:rsid w:val="00440313"/>
    <w:rsid w:val="0044047D"/>
    <w:rsid w:val="00440D0A"/>
    <w:rsid w:val="004438DB"/>
    <w:rsid w:val="00446488"/>
    <w:rsid w:val="004545A7"/>
    <w:rsid w:val="00457E6A"/>
    <w:rsid w:val="00460215"/>
    <w:rsid w:val="00461008"/>
    <w:rsid w:val="00461F12"/>
    <w:rsid w:val="004635E5"/>
    <w:rsid w:val="0046421D"/>
    <w:rsid w:val="004717EA"/>
    <w:rsid w:val="00482B43"/>
    <w:rsid w:val="00495060"/>
    <w:rsid w:val="004976F0"/>
    <w:rsid w:val="004A0763"/>
    <w:rsid w:val="004A2AED"/>
    <w:rsid w:val="004B01A5"/>
    <w:rsid w:val="004B2C2D"/>
    <w:rsid w:val="004B2E8A"/>
    <w:rsid w:val="004B430D"/>
    <w:rsid w:val="004B526E"/>
    <w:rsid w:val="004B75B7"/>
    <w:rsid w:val="004C252A"/>
    <w:rsid w:val="004D455F"/>
    <w:rsid w:val="004D5164"/>
    <w:rsid w:val="004D6098"/>
    <w:rsid w:val="004E1CA1"/>
    <w:rsid w:val="004E386F"/>
    <w:rsid w:val="004E4136"/>
    <w:rsid w:val="004F40C4"/>
    <w:rsid w:val="004F49AF"/>
    <w:rsid w:val="004F642B"/>
    <w:rsid w:val="004F661B"/>
    <w:rsid w:val="005045C7"/>
    <w:rsid w:val="005105E0"/>
    <w:rsid w:val="0051196A"/>
    <w:rsid w:val="005135A1"/>
    <w:rsid w:val="0051580D"/>
    <w:rsid w:val="005241D6"/>
    <w:rsid w:val="005253FA"/>
    <w:rsid w:val="00526222"/>
    <w:rsid w:val="005279F5"/>
    <w:rsid w:val="00530662"/>
    <w:rsid w:val="00532891"/>
    <w:rsid w:val="00543471"/>
    <w:rsid w:val="00545216"/>
    <w:rsid w:val="00547111"/>
    <w:rsid w:val="00550D59"/>
    <w:rsid w:val="00554485"/>
    <w:rsid w:val="00564EDF"/>
    <w:rsid w:val="005663EF"/>
    <w:rsid w:val="0056673A"/>
    <w:rsid w:val="00566F6F"/>
    <w:rsid w:val="0058168B"/>
    <w:rsid w:val="0058240F"/>
    <w:rsid w:val="00583778"/>
    <w:rsid w:val="00583784"/>
    <w:rsid w:val="00587F6A"/>
    <w:rsid w:val="00592D74"/>
    <w:rsid w:val="00596753"/>
    <w:rsid w:val="005A2FDD"/>
    <w:rsid w:val="005A3293"/>
    <w:rsid w:val="005A7C8E"/>
    <w:rsid w:val="005B379D"/>
    <w:rsid w:val="005B4127"/>
    <w:rsid w:val="005C1313"/>
    <w:rsid w:val="005D27CA"/>
    <w:rsid w:val="005D4FB3"/>
    <w:rsid w:val="005E18C6"/>
    <w:rsid w:val="005E2C44"/>
    <w:rsid w:val="005E42FB"/>
    <w:rsid w:val="005E4350"/>
    <w:rsid w:val="005E6380"/>
    <w:rsid w:val="005F08D8"/>
    <w:rsid w:val="005F12D6"/>
    <w:rsid w:val="005F391D"/>
    <w:rsid w:val="005F740E"/>
    <w:rsid w:val="006006C1"/>
    <w:rsid w:val="00602F42"/>
    <w:rsid w:val="00610C5B"/>
    <w:rsid w:val="00610F63"/>
    <w:rsid w:val="00611D08"/>
    <w:rsid w:val="006125D9"/>
    <w:rsid w:val="00613D6B"/>
    <w:rsid w:val="00614602"/>
    <w:rsid w:val="006154AD"/>
    <w:rsid w:val="00617D68"/>
    <w:rsid w:val="00620F69"/>
    <w:rsid w:val="00621188"/>
    <w:rsid w:val="006257ED"/>
    <w:rsid w:val="00625935"/>
    <w:rsid w:val="006316B2"/>
    <w:rsid w:val="006325AB"/>
    <w:rsid w:val="00636DEB"/>
    <w:rsid w:val="00642CCB"/>
    <w:rsid w:val="00642D47"/>
    <w:rsid w:val="00644586"/>
    <w:rsid w:val="00645B2E"/>
    <w:rsid w:val="00652A36"/>
    <w:rsid w:val="0065364E"/>
    <w:rsid w:val="006537B5"/>
    <w:rsid w:val="00655E09"/>
    <w:rsid w:val="0065613F"/>
    <w:rsid w:val="00661E2C"/>
    <w:rsid w:val="00662F93"/>
    <w:rsid w:val="00666EE9"/>
    <w:rsid w:val="00667016"/>
    <w:rsid w:val="006723CA"/>
    <w:rsid w:val="0068444E"/>
    <w:rsid w:val="00686F06"/>
    <w:rsid w:val="00690904"/>
    <w:rsid w:val="00693944"/>
    <w:rsid w:val="00695030"/>
    <w:rsid w:val="00695808"/>
    <w:rsid w:val="00696273"/>
    <w:rsid w:val="006A5853"/>
    <w:rsid w:val="006A6982"/>
    <w:rsid w:val="006A737E"/>
    <w:rsid w:val="006B46FB"/>
    <w:rsid w:val="006B7B2F"/>
    <w:rsid w:val="006C1422"/>
    <w:rsid w:val="006D0191"/>
    <w:rsid w:val="006E21FB"/>
    <w:rsid w:val="006E4465"/>
    <w:rsid w:val="006E5627"/>
    <w:rsid w:val="006E623A"/>
    <w:rsid w:val="006E7773"/>
    <w:rsid w:val="006F0958"/>
    <w:rsid w:val="006F0E88"/>
    <w:rsid w:val="006F39D5"/>
    <w:rsid w:val="006F6B99"/>
    <w:rsid w:val="006F7B09"/>
    <w:rsid w:val="0070056D"/>
    <w:rsid w:val="00704829"/>
    <w:rsid w:val="00707080"/>
    <w:rsid w:val="007101FB"/>
    <w:rsid w:val="0072421A"/>
    <w:rsid w:val="0072522A"/>
    <w:rsid w:val="0073208D"/>
    <w:rsid w:val="007324C2"/>
    <w:rsid w:val="00733998"/>
    <w:rsid w:val="0073742E"/>
    <w:rsid w:val="0073773F"/>
    <w:rsid w:val="00751FE3"/>
    <w:rsid w:val="00755C92"/>
    <w:rsid w:val="00762213"/>
    <w:rsid w:val="00763BA2"/>
    <w:rsid w:val="007656FE"/>
    <w:rsid w:val="007658A5"/>
    <w:rsid w:val="007728D7"/>
    <w:rsid w:val="00772A07"/>
    <w:rsid w:val="00773E5C"/>
    <w:rsid w:val="00784FE8"/>
    <w:rsid w:val="00792342"/>
    <w:rsid w:val="00792398"/>
    <w:rsid w:val="00793772"/>
    <w:rsid w:val="007977A8"/>
    <w:rsid w:val="007A73E5"/>
    <w:rsid w:val="007B512A"/>
    <w:rsid w:val="007C13F4"/>
    <w:rsid w:val="007C2097"/>
    <w:rsid w:val="007C28A7"/>
    <w:rsid w:val="007D4F07"/>
    <w:rsid w:val="007D6A07"/>
    <w:rsid w:val="007D6DB1"/>
    <w:rsid w:val="007D7566"/>
    <w:rsid w:val="007D7F98"/>
    <w:rsid w:val="007E64BC"/>
    <w:rsid w:val="007F0389"/>
    <w:rsid w:val="007F3701"/>
    <w:rsid w:val="007F7259"/>
    <w:rsid w:val="00800A71"/>
    <w:rsid w:val="00801700"/>
    <w:rsid w:val="00801CF0"/>
    <w:rsid w:val="008040A8"/>
    <w:rsid w:val="00805376"/>
    <w:rsid w:val="008058E1"/>
    <w:rsid w:val="0081160A"/>
    <w:rsid w:val="00824C2C"/>
    <w:rsid w:val="00825391"/>
    <w:rsid w:val="00825C07"/>
    <w:rsid w:val="00826B27"/>
    <w:rsid w:val="008279FA"/>
    <w:rsid w:val="008343E6"/>
    <w:rsid w:val="00837970"/>
    <w:rsid w:val="00842AC6"/>
    <w:rsid w:val="008445AF"/>
    <w:rsid w:val="00846A0E"/>
    <w:rsid w:val="00850679"/>
    <w:rsid w:val="0085441A"/>
    <w:rsid w:val="00857495"/>
    <w:rsid w:val="008626E7"/>
    <w:rsid w:val="008653B9"/>
    <w:rsid w:val="00870EE7"/>
    <w:rsid w:val="00873E67"/>
    <w:rsid w:val="0087510D"/>
    <w:rsid w:val="00875564"/>
    <w:rsid w:val="00880F55"/>
    <w:rsid w:val="00883A39"/>
    <w:rsid w:val="008858A4"/>
    <w:rsid w:val="008863B9"/>
    <w:rsid w:val="0089088C"/>
    <w:rsid w:val="0089338A"/>
    <w:rsid w:val="00895087"/>
    <w:rsid w:val="008A2B56"/>
    <w:rsid w:val="008A45A6"/>
    <w:rsid w:val="008A6B07"/>
    <w:rsid w:val="008B2743"/>
    <w:rsid w:val="008B2A57"/>
    <w:rsid w:val="008D4141"/>
    <w:rsid w:val="008E6B1F"/>
    <w:rsid w:val="008F686C"/>
    <w:rsid w:val="00900B0A"/>
    <w:rsid w:val="00901400"/>
    <w:rsid w:val="00903BF6"/>
    <w:rsid w:val="00904EBA"/>
    <w:rsid w:val="009053E1"/>
    <w:rsid w:val="00907B05"/>
    <w:rsid w:val="0091261A"/>
    <w:rsid w:val="00913E0B"/>
    <w:rsid w:val="009148DE"/>
    <w:rsid w:val="00916386"/>
    <w:rsid w:val="009179C3"/>
    <w:rsid w:val="0092709E"/>
    <w:rsid w:val="00934F8D"/>
    <w:rsid w:val="00935DEC"/>
    <w:rsid w:val="009418D9"/>
    <w:rsid w:val="00941E30"/>
    <w:rsid w:val="00943B96"/>
    <w:rsid w:val="00946424"/>
    <w:rsid w:val="009478EE"/>
    <w:rsid w:val="0095139C"/>
    <w:rsid w:val="00956250"/>
    <w:rsid w:val="00956A50"/>
    <w:rsid w:val="00972DD5"/>
    <w:rsid w:val="00973015"/>
    <w:rsid w:val="0097387E"/>
    <w:rsid w:val="009777D9"/>
    <w:rsid w:val="00982269"/>
    <w:rsid w:val="00984B89"/>
    <w:rsid w:val="00986821"/>
    <w:rsid w:val="00991B88"/>
    <w:rsid w:val="00997041"/>
    <w:rsid w:val="0099750A"/>
    <w:rsid w:val="009A07BF"/>
    <w:rsid w:val="009A4E0F"/>
    <w:rsid w:val="009A5255"/>
    <w:rsid w:val="009A5753"/>
    <w:rsid w:val="009A579D"/>
    <w:rsid w:val="009A768F"/>
    <w:rsid w:val="009B0B50"/>
    <w:rsid w:val="009B5164"/>
    <w:rsid w:val="009C08BC"/>
    <w:rsid w:val="009C0A75"/>
    <w:rsid w:val="009C1018"/>
    <w:rsid w:val="009C22FE"/>
    <w:rsid w:val="009C53C6"/>
    <w:rsid w:val="009D257C"/>
    <w:rsid w:val="009D2590"/>
    <w:rsid w:val="009D3B51"/>
    <w:rsid w:val="009D476E"/>
    <w:rsid w:val="009D7147"/>
    <w:rsid w:val="009E24DE"/>
    <w:rsid w:val="009E3297"/>
    <w:rsid w:val="009E779C"/>
    <w:rsid w:val="009F1062"/>
    <w:rsid w:val="009F28D2"/>
    <w:rsid w:val="009F59CC"/>
    <w:rsid w:val="009F734F"/>
    <w:rsid w:val="009F7D81"/>
    <w:rsid w:val="00A0030B"/>
    <w:rsid w:val="00A00487"/>
    <w:rsid w:val="00A0746C"/>
    <w:rsid w:val="00A13FEA"/>
    <w:rsid w:val="00A14EFA"/>
    <w:rsid w:val="00A158BB"/>
    <w:rsid w:val="00A16089"/>
    <w:rsid w:val="00A21A05"/>
    <w:rsid w:val="00A230E4"/>
    <w:rsid w:val="00A246B6"/>
    <w:rsid w:val="00A25A1D"/>
    <w:rsid w:val="00A3630F"/>
    <w:rsid w:val="00A40634"/>
    <w:rsid w:val="00A47E70"/>
    <w:rsid w:val="00A50CF0"/>
    <w:rsid w:val="00A52B35"/>
    <w:rsid w:val="00A52F6F"/>
    <w:rsid w:val="00A57528"/>
    <w:rsid w:val="00A601CD"/>
    <w:rsid w:val="00A63670"/>
    <w:rsid w:val="00A66C63"/>
    <w:rsid w:val="00A70BC7"/>
    <w:rsid w:val="00A72118"/>
    <w:rsid w:val="00A72665"/>
    <w:rsid w:val="00A7410A"/>
    <w:rsid w:val="00A7583C"/>
    <w:rsid w:val="00A7671C"/>
    <w:rsid w:val="00A8049F"/>
    <w:rsid w:val="00A81EA3"/>
    <w:rsid w:val="00A84550"/>
    <w:rsid w:val="00A90724"/>
    <w:rsid w:val="00A916D2"/>
    <w:rsid w:val="00A91947"/>
    <w:rsid w:val="00A971DA"/>
    <w:rsid w:val="00AA0376"/>
    <w:rsid w:val="00AA2892"/>
    <w:rsid w:val="00AA2CBC"/>
    <w:rsid w:val="00AA49EB"/>
    <w:rsid w:val="00AB07AE"/>
    <w:rsid w:val="00AB0D3A"/>
    <w:rsid w:val="00AB4631"/>
    <w:rsid w:val="00AB6981"/>
    <w:rsid w:val="00AC0CD4"/>
    <w:rsid w:val="00AC5820"/>
    <w:rsid w:val="00AD0A4A"/>
    <w:rsid w:val="00AD129C"/>
    <w:rsid w:val="00AD1CD8"/>
    <w:rsid w:val="00AD7555"/>
    <w:rsid w:val="00AE78D5"/>
    <w:rsid w:val="00AF590B"/>
    <w:rsid w:val="00B010C6"/>
    <w:rsid w:val="00B017A9"/>
    <w:rsid w:val="00B022E3"/>
    <w:rsid w:val="00B04ADC"/>
    <w:rsid w:val="00B05D84"/>
    <w:rsid w:val="00B10E9C"/>
    <w:rsid w:val="00B16127"/>
    <w:rsid w:val="00B17EC1"/>
    <w:rsid w:val="00B2531E"/>
    <w:rsid w:val="00B258BB"/>
    <w:rsid w:val="00B26407"/>
    <w:rsid w:val="00B3074E"/>
    <w:rsid w:val="00B44EDD"/>
    <w:rsid w:val="00B454F7"/>
    <w:rsid w:val="00B51BA6"/>
    <w:rsid w:val="00B52828"/>
    <w:rsid w:val="00B54720"/>
    <w:rsid w:val="00B5725C"/>
    <w:rsid w:val="00B67B97"/>
    <w:rsid w:val="00B7315D"/>
    <w:rsid w:val="00B75E77"/>
    <w:rsid w:val="00B7624F"/>
    <w:rsid w:val="00B76E16"/>
    <w:rsid w:val="00B76EA2"/>
    <w:rsid w:val="00B84F41"/>
    <w:rsid w:val="00B918AC"/>
    <w:rsid w:val="00B91C30"/>
    <w:rsid w:val="00B9335B"/>
    <w:rsid w:val="00B93A96"/>
    <w:rsid w:val="00B968C8"/>
    <w:rsid w:val="00BA048E"/>
    <w:rsid w:val="00BA2CD7"/>
    <w:rsid w:val="00BA3EC5"/>
    <w:rsid w:val="00BA51D9"/>
    <w:rsid w:val="00BB1BF6"/>
    <w:rsid w:val="00BB5645"/>
    <w:rsid w:val="00BB5DFC"/>
    <w:rsid w:val="00BC00D3"/>
    <w:rsid w:val="00BC40B1"/>
    <w:rsid w:val="00BD279D"/>
    <w:rsid w:val="00BD542D"/>
    <w:rsid w:val="00BD5479"/>
    <w:rsid w:val="00BD6BB8"/>
    <w:rsid w:val="00BE47A2"/>
    <w:rsid w:val="00BE4DD2"/>
    <w:rsid w:val="00BF1721"/>
    <w:rsid w:val="00BF53F2"/>
    <w:rsid w:val="00BF60DF"/>
    <w:rsid w:val="00BF6404"/>
    <w:rsid w:val="00C0055E"/>
    <w:rsid w:val="00C01A4C"/>
    <w:rsid w:val="00C07A7D"/>
    <w:rsid w:val="00C1082F"/>
    <w:rsid w:val="00C10D23"/>
    <w:rsid w:val="00C13D0C"/>
    <w:rsid w:val="00C2142E"/>
    <w:rsid w:val="00C23C46"/>
    <w:rsid w:val="00C259BF"/>
    <w:rsid w:val="00C27B36"/>
    <w:rsid w:val="00C30684"/>
    <w:rsid w:val="00C30A15"/>
    <w:rsid w:val="00C34763"/>
    <w:rsid w:val="00C41AB6"/>
    <w:rsid w:val="00C4494A"/>
    <w:rsid w:val="00C471F1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622A"/>
    <w:rsid w:val="00C867E2"/>
    <w:rsid w:val="00C87A12"/>
    <w:rsid w:val="00C87F0E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184"/>
    <w:rsid w:val="00CE0B19"/>
    <w:rsid w:val="00CE0BFA"/>
    <w:rsid w:val="00CE3B53"/>
    <w:rsid w:val="00CE5930"/>
    <w:rsid w:val="00CE7AF9"/>
    <w:rsid w:val="00CF1024"/>
    <w:rsid w:val="00CF2063"/>
    <w:rsid w:val="00CF39F2"/>
    <w:rsid w:val="00CF3AF4"/>
    <w:rsid w:val="00CF4FC5"/>
    <w:rsid w:val="00D00537"/>
    <w:rsid w:val="00D03582"/>
    <w:rsid w:val="00D03F9A"/>
    <w:rsid w:val="00D04A2E"/>
    <w:rsid w:val="00D05437"/>
    <w:rsid w:val="00D06BBD"/>
    <w:rsid w:val="00D06D51"/>
    <w:rsid w:val="00D10CAD"/>
    <w:rsid w:val="00D15B17"/>
    <w:rsid w:val="00D17487"/>
    <w:rsid w:val="00D22882"/>
    <w:rsid w:val="00D235D8"/>
    <w:rsid w:val="00D24991"/>
    <w:rsid w:val="00D25A5F"/>
    <w:rsid w:val="00D308C2"/>
    <w:rsid w:val="00D30F61"/>
    <w:rsid w:val="00D32B66"/>
    <w:rsid w:val="00D34E67"/>
    <w:rsid w:val="00D50255"/>
    <w:rsid w:val="00D52BD7"/>
    <w:rsid w:val="00D61539"/>
    <w:rsid w:val="00D62E17"/>
    <w:rsid w:val="00D63444"/>
    <w:rsid w:val="00D64A60"/>
    <w:rsid w:val="00D66520"/>
    <w:rsid w:val="00D66757"/>
    <w:rsid w:val="00D66BA7"/>
    <w:rsid w:val="00D6759F"/>
    <w:rsid w:val="00D720E3"/>
    <w:rsid w:val="00D7237E"/>
    <w:rsid w:val="00D7387B"/>
    <w:rsid w:val="00D86DC8"/>
    <w:rsid w:val="00D94DF1"/>
    <w:rsid w:val="00DA0394"/>
    <w:rsid w:val="00DA356D"/>
    <w:rsid w:val="00DA6F00"/>
    <w:rsid w:val="00DB3570"/>
    <w:rsid w:val="00DB3586"/>
    <w:rsid w:val="00DB440E"/>
    <w:rsid w:val="00DC0D26"/>
    <w:rsid w:val="00DC3B85"/>
    <w:rsid w:val="00DD0F43"/>
    <w:rsid w:val="00DD11FD"/>
    <w:rsid w:val="00DD53E1"/>
    <w:rsid w:val="00DD6978"/>
    <w:rsid w:val="00DD7F13"/>
    <w:rsid w:val="00DE0650"/>
    <w:rsid w:val="00DE237C"/>
    <w:rsid w:val="00DE34CF"/>
    <w:rsid w:val="00DE477E"/>
    <w:rsid w:val="00DE67FB"/>
    <w:rsid w:val="00DF0FB2"/>
    <w:rsid w:val="00DF343E"/>
    <w:rsid w:val="00DF69F6"/>
    <w:rsid w:val="00DF6E9B"/>
    <w:rsid w:val="00E03645"/>
    <w:rsid w:val="00E136D6"/>
    <w:rsid w:val="00E13F3D"/>
    <w:rsid w:val="00E14D7D"/>
    <w:rsid w:val="00E1748E"/>
    <w:rsid w:val="00E17D3B"/>
    <w:rsid w:val="00E20322"/>
    <w:rsid w:val="00E2067E"/>
    <w:rsid w:val="00E31E12"/>
    <w:rsid w:val="00E32E48"/>
    <w:rsid w:val="00E34898"/>
    <w:rsid w:val="00E35995"/>
    <w:rsid w:val="00E37029"/>
    <w:rsid w:val="00E37D16"/>
    <w:rsid w:val="00E37FB0"/>
    <w:rsid w:val="00E41660"/>
    <w:rsid w:val="00E531DF"/>
    <w:rsid w:val="00E541FB"/>
    <w:rsid w:val="00E5624B"/>
    <w:rsid w:val="00E57B51"/>
    <w:rsid w:val="00E61068"/>
    <w:rsid w:val="00E61DC5"/>
    <w:rsid w:val="00E65DC4"/>
    <w:rsid w:val="00E716C1"/>
    <w:rsid w:val="00E717C5"/>
    <w:rsid w:val="00E769F3"/>
    <w:rsid w:val="00E777D7"/>
    <w:rsid w:val="00E77B87"/>
    <w:rsid w:val="00E81386"/>
    <w:rsid w:val="00E814FE"/>
    <w:rsid w:val="00E83DFE"/>
    <w:rsid w:val="00E852E7"/>
    <w:rsid w:val="00E86031"/>
    <w:rsid w:val="00E8742B"/>
    <w:rsid w:val="00E909C3"/>
    <w:rsid w:val="00E9504A"/>
    <w:rsid w:val="00EA0458"/>
    <w:rsid w:val="00EA18C5"/>
    <w:rsid w:val="00EA32C8"/>
    <w:rsid w:val="00EA6BD9"/>
    <w:rsid w:val="00EA7E97"/>
    <w:rsid w:val="00EB0815"/>
    <w:rsid w:val="00EB09B7"/>
    <w:rsid w:val="00EB0DD2"/>
    <w:rsid w:val="00EB40F5"/>
    <w:rsid w:val="00EB71A3"/>
    <w:rsid w:val="00EC34D8"/>
    <w:rsid w:val="00EC51B2"/>
    <w:rsid w:val="00EC54C7"/>
    <w:rsid w:val="00EC61A1"/>
    <w:rsid w:val="00ED605E"/>
    <w:rsid w:val="00EE16C4"/>
    <w:rsid w:val="00EE7D7C"/>
    <w:rsid w:val="00EF2028"/>
    <w:rsid w:val="00F0098D"/>
    <w:rsid w:val="00F11469"/>
    <w:rsid w:val="00F173A4"/>
    <w:rsid w:val="00F22BA9"/>
    <w:rsid w:val="00F25D98"/>
    <w:rsid w:val="00F300FB"/>
    <w:rsid w:val="00F43950"/>
    <w:rsid w:val="00F45D31"/>
    <w:rsid w:val="00F510C9"/>
    <w:rsid w:val="00F5365A"/>
    <w:rsid w:val="00F5509A"/>
    <w:rsid w:val="00F60DF0"/>
    <w:rsid w:val="00F637A3"/>
    <w:rsid w:val="00F65966"/>
    <w:rsid w:val="00F65E51"/>
    <w:rsid w:val="00F73479"/>
    <w:rsid w:val="00F73F7B"/>
    <w:rsid w:val="00F75DFD"/>
    <w:rsid w:val="00F76F15"/>
    <w:rsid w:val="00F770AB"/>
    <w:rsid w:val="00F8051F"/>
    <w:rsid w:val="00F83E9A"/>
    <w:rsid w:val="00F9565F"/>
    <w:rsid w:val="00F95DCB"/>
    <w:rsid w:val="00FA1F4E"/>
    <w:rsid w:val="00FA2C28"/>
    <w:rsid w:val="00FA4588"/>
    <w:rsid w:val="00FA485A"/>
    <w:rsid w:val="00FB4454"/>
    <w:rsid w:val="00FB4F2E"/>
    <w:rsid w:val="00FB598F"/>
    <w:rsid w:val="00FB6386"/>
    <w:rsid w:val="00FB79F3"/>
    <w:rsid w:val="00FC3E53"/>
    <w:rsid w:val="00FC75B0"/>
    <w:rsid w:val="00FD22E5"/>
    <w:rsid w:val="00FD44EF"/>
    <w:rsid w:val="00FD7BE3"/>
    <w:rsid w:val="00FE05DB"/>
    <w:rsid w:val="00FE3228"/>
    <w:rsid w:val="00FE668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E515A1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25A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D129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AD129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AD129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D129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D129C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903BF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Parikshit.bhise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E0A13-5295-4131-9454-332D11910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724</Words>
  <Characters>4130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2022-06-29T08:09:00Z</dcterms:created>
  <dcterms:modified xsi:type="dcterms:W3CDTF">2022-06-29T08:09:00Z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2022-06-27T21:10:04Z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9dd8d110-3f35-4828-acb3-d7f0d8351128</vt:lpwstr>
  </property>
  <property fmtid="{D5CDD505-2E9C-101B-9397-08002B2CF9AE}" pid="27" name="MSIP_Label_9764cdcd-3664-4d05-9615-7cbf65a4f0a8_ContentBits">
    <vt:lpwstr>0</vt:lpwstr>
  </property>
</Properties>
</file>