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A80" w:rsidRDefault="00C25A80" w:rsidP="00C25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R5s220803</w:t>
        </w:r>
      </w:fldSimple>
    </w:p>
    <w:p w:rsidR="00C25A80" w:rsidRDefault="00C25A80" w:rsidP="00C25A8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5A80" w:rsidTr="00FB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5A80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5A80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142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25A80" w:rsidRPr="00410371" w:rsidRDefault="00C25A80" w:rsidP="00FB3A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C25A80" w:rsidRDefault="00C25A80" w:rsidP="00FB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25A80" w:rsidRPr="00410371" w:rsidRDefault="00C25A80" w:rsidP="00FB3A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2614</w:t>
              </w:r>
            </w:fldSimple>
          </w:p>
        </w:tc>
        <w:tc>
          <w:tcPr>
            <w:tcW w:w="709" w:type="dxa"/>
          </w:tcPr>
          <w:p w:rsidR="00C25A80" w:rsidRDefault="00C25A80" w:rsidP="00FB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25A80" w:rsidRPr="00410371" w:rsidRDefault="00C25A80" w:rsidP="00FB3A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25A80" w:rsidRDefault="00C25A80" w:rsidP="00FB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25A80" w:rsidRPr="00410371" w:rsidRDefault="00C25A80" w:rsidP="00FB3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noProof/>
              </w:rPr>
            </w:pPr>
          </w:p>
        </w:tc>
      </w:tr>
      <w:tr w:rsidR="00C25A80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noProof/>
              </w:rPr>
            </w:pPr>
          </w:p>
        </w:tc>
      </w:tr>
      <w:tr w:rsidR="00C25A80" w:rsidTr="00FB3A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25A80" w:rsidRPr="00F25D98" w:rsidRDefault="00C25A80" w:rsidP="00FB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5A80" w:rsidTr="00FB3A72">
        <w:tc>
          <w:tcPr>
            <w:tcW w:w="9641" w:type="dxa"/>
            <w:gridSpan w:val="9"/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25A80" w:rsidRDefault="00C25A80" w:rsidP="00C25A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5A80" w:rsidTr="00FB3A72">
        <w:tc>
          <w:tcPr>
            <w:tcW w:w="2835" w:type="dxa"/>
          </w:tcPr>
          <w:p w:rsidR="00C25A80" w:rsidRDefault="00C25A80" w:rsidP="00FB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25A80" w:rsidRDefault="00C25A80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5A80" w:rsidRDefault="00C25A80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25A80" w:rsidRDefault="00C25A80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5A80" w:rsidRDefault="00C25A80" w:rsidP="00FB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25A80" w:rsidRDefault="00C25A80" w:rsidP="00C25A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5A80" w:rsidTr="00FB3A72">
        <w:tc>
          <w:tcPr>
            <w:tcW w:w="9640" w:type="dxa"/>
            <w:gridSpan w:val="11"/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11.4.5</w:t>
              </w:r>
            </w:fldSimple>
          </w:p>
        </w:tc>
      </w:tr>
      <w:tr w:rsidR="00C25A80" w:rsidTr="00FB3A72">
        <w:tc>
          <w:tcPr>
            <w:tcW w:w="1843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1843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5A80" w:rsidRDefault="00C25A8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25A80" w:rsidTr="00FB3A72">
        <w:tc>
          <w:tcPr>
            <w:tcW w:w="1843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5A80" w:rsidRDefault="00C25A80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25A80" w:rsidTr="00FB3A72">
        <w:tc>
          <w:tcPr>
            <w:tcW w:w="1843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1843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25A80" w:rsidRDefault="00C25A8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25A80" w:rsidRDefault="00C25A80" w:rsidP="00FB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5A80" w:rsidRDefault="00C25A8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2022-06-21</w:t>
              </w:r>
            </w:fldSimple>
          </w:p>
        </w:tc>
      </w:tr>
      <w:tr w:rsidR="00C25A80" w:rsidTr="00FB3A72">
        <w:tc>
          <w:tcPr>
            <w:tcW w:w="1843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25A80" w:rsidRDefault="00C25A80" w:rsidP="00FB3A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25A80" w:rsidRDefault="00C25A80" w:rsidP="00FB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5A80" w:rsidRDefault="00C25A8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25A80" w:rsidTr="00FB3A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25A80" w:rsidRDefault="00C25A80" w:rsidP="00FB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5A80" w:rsidRPr="007C2097" w:rsidRDefault="00C25A80" w:rsidP="00FB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5A80" w:rsidTr="00FB3A72">
        <w:tc>
          <w:tcPr>
            <w:tcW w:w="1843" w:type="dxa"/>
          </w:tcPr>
          <w:p w:rsidR="00C25A80" w:rsidRDefault="00C25A80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after Step 8, the function </w:t>
            </w:r>
            <w:r w:rsidRPr="00591E5D">
              <w:rPr>
                <w:rFonts w:cs="Arial"/>
                <w:lang w:eastAsia="en-GB"/>
              </w:rPr>
              <w:t>fl_ReleaseCallWithOptionalDeregisterOrRelease(nr_Cell1</w:t>
            </w:r>
            <w:r>
              <w:rPr>
                <w:rFonts w:cs="Arial"/>
                <w:lang w:eastAsia="en-GB"/>
              </w:rPr>
              <w:t xml:space="preserve">); is called. This should be </w:t>
            </w:r>
            <w:r w:rsidRPr="00591E5D">
              <w:rPr>
                <w:rFonts w:cs="Arial"/>
                <w:lang w:eastAsia="en-GB"/>
              </w:rPr>
              <w:t>fl_ReleaseCallWithOptionalDeregisterOrRelease(nr_Cell</w:t>
            </w:r>
            <w:r w:rsidRPr="00591E5D">
              <w:rPr>
                <w:rFonts w:cs="Arial"/>
                <w:highlight w:val="green"/>
                <w:lang w:eastAsia="en-GB"/>
              </w:rPr>
              <w:t>11</w:t>
            </w:r>
            <w:r>
              <w:rPr>
                <w:rFonts w:cs="Arial"/>
                <w:lang w:eastAsia="en-GB"/>
              </w:rPr>
              <w:t>); instead.</w:t>
            </w:r>
          </w:p>
          <w:p w:rsidR="00C25A80" w:rsidRDefault="00C25A80" w:rsidP="00C25A8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C25A80" w:rsidRPr="00E5624B" w:rsidRDefault="00C25A80" w:rsidP="00C25A8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needs to be addressed. </w:t>
            </w: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5A80" w:rsidRPr="00CF39F2" w:rsidRDefault="00C25A80" w:rsidP="00C25A8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5A80" w:rsidRPr="001C574F" w:rsidRDefault="00C25A80" w:rsidP="00C25A8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After Step 8, Instead of calling </w:t>
            </w:r>
            <w:r w:rsidRPr="00591E5D">
              <w:rPr>
                <w:rFonts w:cs="Arial"/>
                <w:lang w:eastAsia="en-GB"/>
              </w:rPr>
              <w:t>fl_ReleaseCallWithOptionalDeregisterOrRelease(nr_Cell1</w:t>
            </w:r>
            <w:r>
              <w:rPr>
                <w:rFonts w:cs="Arial"/>
                <w:lang w:eastAsia="en-GB"/>
              </w:rPr>
              <w:t>); called f</w:t>
            </w:r>
            <w:r w:rsidRPr="00591E5D">
              <w:rPr>
                <w:rFonts w:cs="Arial"/>
                <w:lang w:eastAsia="en-GB"/>
              </w:rPr>
              <w:t>l_ReleaseCallWithOptionalDeregisterOrRelease(nr_Cell</w:t>
            </w:r>
            <w:r w:rsidRPr="00591E5D">
              <w:rPr>
                <w:rFonts w:cs="Arial"/>
                <w:highlight w:val="green"/>
                <w:lang w:eastAsia="en-GB"/>
              </w:rPr>
              <w:t>11</w:t>
            </w:r>
            <w:r>
              <w:rPr>
                <w:rFonts w:cs="Arial"/>
                <w:lang w:eastAsia="en-GB"/>
              </w:rPr>
              <w:t>);</w:t>
            </w: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5A80" w:rsidRPr="00CF39F2" w:rsidRDefault="00C25A80" w:rsidP="00C25A8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Pr="00CF39F2" w:rsidRDefault="00C25A80" w:rsidP="00C25A8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C25A80" w:rsidTr="00FB3A72">
        <w:tc>
          <w:tcPr>
            <w:tcW w:w="2694" w:type="dxa"/>
            <w:gridSpan w:val="2"/>
          </w:tcPr>
          <w:p w:rsidR="00C25A80" w:rsidRDefault="00C25A80" w:rsidP="00C25A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25A80" w:rsidRDefault="00C25A80" w:rsidP="00C25A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11.4.5.NR5GC</w:t>
            </w: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25A80" w:rsidRDefault="00C25A80" w:rsidP="00C25A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25A80" w:rsidRDefault="00C25A80" w:rsidP="00C25A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5A80" w:rsidRDefault="00C25A80" w:rsidP="00C25A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5A80" w:rsidRDefault="00C25A80" w:rsidP="00C25A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5A80" w:rsidRDefault="00C25A80" w:rsidP="00C25A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noProof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A80" w:rsidRPr="008863B9" w:rsidTr="00FB3A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5A80" w:rsidRPr="008863B9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25A80" w:rsidRPr="008863B9" w:rsidRDefault="00C25A80" w:rsidP="00C25A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06712643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:rsidR="003D6308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6308" w:rsidRPr="00BC1179">
        <w:rPr>
          <w:rFonts w:ascii="Arial" w:hAnsi="Arial" w:cs="Arial"/>
          <w:iCs/>
        </w:rPr>
        <w:t>Table of Contents</w:t>
      </w:r>
      <w:r w:rsidR="003D6308">
        <w:tab/>
      </w:r>
      <w:r w:rsidR="003D6308">
        <w:fldChar w:fldCharType="begin"/>
      </w:r>
      <w:r w:rsidR="003D6308">
        <w:instrText xml:space="preserve"> PAGEREF _Toc106712643 \h </w:instrText>
      </w:r>
      <w:r w:rsidR="003D6308">
        <w:fldChar w:fldCharType="separate"/>
      </w:r>
      <w:r w:rsidR="003D6308">
        <w:t>2</w:t>
      </w:r>
      <w:r w:rsidR="003D6308">
        <w:fldChar w:fldCharType="end"/>
      </w:r>
    </w:p>
    <w:p w:rsidR="003D6308" w:rsidRDefault="003D6308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BC117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C11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_Toc106712644 \h </w:instrText>
      </w:r>
      <w:r>
        <w:fldChar w:fldCharType="separate"/>
      </w:r>
      <w:r>
        <w:t>2</w:t>
      </w:r>
      <w:r>
        <w:fldChar w:fldCharType="end"/>
      </w:r>
    </w:p>
    <w:p w:rsidR="003D6308" w:rsidRDefault="003D6308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BC117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C1179">
        <w:rPr>
          <w:b/>
        </w:rPr>
        <w:t>Corrections required for NR testcase 11.4.5</w:t>
      </w:r>
      <w:r>
        <w:tab/>
      </w:r>
      <w:r>
        <w:fldChar w:fldCharType="begin"/>
      </w:r>
      <w:r>
        <w:instrText xml:space="preserve"> PAGEREF _Toc106712645 \h </w:instrText>
      </w:r>
      <w:r>
        <w:fldChar w:fldCharType="separate"/>
      </w:r>
      <w:r>
        <w:t>2</w:t>
      </w:r>
      <w:r>
        <w:fldChar w:fldCharType="end"/>
      </w:r>
    </w:p>
    <w:p w:rsidR="003D6308" w:rsidRDefault="003D6308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C117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C1179">
        <w:rPr>
          <w:rFonts w:cs="Arial"/>
          <w:b/>
          <w:color w:val="000000"/>
          <w:lang w:eastAsia="en-GB"/>
        </w:rPr>
        <w:t>Correction to fl_TC_11_4_5_NR5GC_TestBody</w:t>
      </w:r>
      <w:r>
        <w:tab/>
      </w:r>
      <w:r>
        <w:fldChar w:fldCharType="begin"/>
      </w:r>
      <w:r>
        <w:instrText xml:space="preserve"> PAGEREF _Toc106712646 \h </w:instrText>
      </w:r>
      <w:r>
        <w:fldChar w:fldCharType="separate"/>
      </w:r>
      <w:r>
        <w:t>2</w:t>
      </w:r>
      <w:r>
        <w:fldChar w:fldCharType="end"/>
      </w:r>
    </w:p>
    <w:p w:rsidR="00A00EC6" w:rsidRDefault="007A73E5" w:rsidP="00A00EC6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r w:rsidR="00A00EC6" w:rsidRPr="00A00EC6">
        <w:rPr>
          <w:b/>
          <w:lang w:eastAsia="ja-JP"/>
        </w:rPr>
        <w:t xml:space="preserve"> </w:t>
      </w:r>
      <w:bookmarkStart w:id="6" w:name="_Toc106712644"/>
      <w:r w:rsidR="00A00EC6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06712645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7"/>
      <w:bookmarkEnd w:id="8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2F2731">
        <w:rPr>
          <w:b/>
        </w:rPr>
        <w:t>11.4.5</w:t>
      </w:r>
      <w:bookmarkEnd w:id="9"/>
    </w:p>
    <w:p w:rsidR="005D27CA" w:rsidRDefault="005D27CA" w:rsidP="005D27CA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0671264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2F2731" w:rsidRPr="002F2731">
        <w:rPr>
          <w:rFonts w:cs="Arial"/>
          <w:b/>
          <w:color w:val="000000"/>
          <w:lang w:eastAsia="en-GB"/>
        </w:rPr>
        <w:t>fl_TC_11_4_5_NR5GC_TestBody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2F2731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F2731">
              <w:rPr>
                <w:rFonts w:cs="Arial"/>
                <w:lang w:eastAsia="en-GB"/>
              </w:rPr>
              <w:t>fl_TC_11_4_5_NR5GC_TestBody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31" w:rsidRDefault="002F2731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after Step 8, the function </w:t>
            </w:r>
            <w:r w:rsidRPr="00591E5D">
              <w:rPr>
                <w:rFonts w:cs="Arial"/>
                <w:lang w:eastAsia="en-GB"/>
              </w:rPr>
              <w:t>fl_ReleaseCallWithOptionalDeregisterOrRelease(nr_Cell1</w:t>
            </w:r>
            <w:r>
              <w:rPr>
                <w:rFonts w:cs="Arial"/>
                <w:lang w:eastAsia="en-GB"/>
              </w:rPr>
              <w:t xml:space="preserve">); is called. This should be </w:t>
            </w:r>
            <w:r w:rsidRPr="00591E5D">
              <w:rPr>
                <w:rFonts w:cs="Arial"/>
                <w:lang w:eastAsia="en-GB"/>
              </w:rPr>
              <w:t>fl_ReleaseCallWithOptionalDeregisterOrRelease(nr_Cell</w:t>
            </w:r>
            <w:r w:rsidRPr="00591E5D">
              <w:rPr>
                <w:rFonts w:cs="Arial"/>
                <w:highlight w:val="green"/>
                <w:lang w:eastAsia="en-GB"/>
              </w:rPr>
              <w:t>11</w:t>
            </w:r>
            <w:r>
              <w:rPr>
                <w:rFonts w:cs="Arial"/>
                <w:lang w:eastAsia="en-GB"/>
              </w:rPr>
              <w:t>); instead.</w:t>
            </w:r>
          </w:p>
          <w:p w:rsidR="002F2731" w:rsidRDefault="002F2731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57E6A" w:rsidRPr="00826B27" w:rsidRDefault="002F2731" w:rsidP="002F2731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A72665" w:rsidRDefault="002F2731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After Step 8, Instead of calling </w:t>
            </w:r>
            <w:r w:rsidRPr="00591E5D">
              <w:rPr>
                <w:rFonts w:cs="Arial"/>
                <w:lang w:eastAsia="en-GB"/>
              </w:rPr>
              <w:t>fl_ReleaseCallWithOptionalDeregisterOrRelease(nr_Cell1</w:t>
            </w:r>
            <w:r>
              <w:rPr>
                <w:rFonts w:cs="Arial"/>
                <w:lang w:eastAsia="en-GB"/>
              </w:rPr>
              <w:t>); called f</w:t>
            </w:r>
            <w:r w:rsidRPr="00591E5D">
              <w:rPr>
                <w:rFonts w:cs="Arial"/>
                <w:lang w:eastAsia="en-GB"/>
              </w:rPr>
              <w:t>l_ReleaseCallWithOptionalDeregisterOrRelease(nr_Cell</w:t>
            </w:r>
            <w:r w:rsidRPr="00591E5D">
              <w:rPr>
                <w:rFonts w:cs="Arial"/>
                <w:highlight w:val="green"/>
                <w:lang w:eastAsia="en-GB"/>
              </w:rPr>
              <w:t>11</w:t>
            </w:r>
            <w:r>
              <w:rPr>
                <w:rFonts w:cs="Arial"/>
                <w:lang w:eastAsia="en-GB"/>
              </w:rPr>
              <w:t>);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2F2731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D41454" w:rsidP="00D41454">
            <w:pPr>
              <w:tabs>
                <w:tab w:val="left" w:pos="892"/>
              </w:tabs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  <w:bookmarkStart w:id="11" w:name="_GoBack"/>
            <w:bookmarkEnd w:id="11"/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AB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f_NR5GC_EmergencyCallLimitedService(nr_Cell11);//@sic R5-216201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8");//@sic R5-216201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9-10" siclog@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10A-10" siclog@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12-12A1" siclog@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fl_ReleaseCallWithOptionalDeregisterOrRelease(nr_Cell1);//@sic R5-223439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12A" siclog@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//SS releases the RRC connection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f_NR_RRCRelease(nr_Cell11);//@sic R5-216201 sic@//@sic R5s210875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f_IMS_IPCAN_SendCoOrdMsg(IMS[tsc_Index_IMS1],cms_IPCAN_IMS_Reset);//@sic R5s210875 R5s211354 sic@</w:t>
            </w:r>
          </w:p>
          <w:p w:rsidR="007A2F52" w:rsidRPr="00411FB9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AB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f_NR5GC_EmergencyCallLimitedService(nr_Cell11);//@sic R5-216201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8");//@sic R5-216201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9-10" siclog@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10A-10" siclog@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12-12A1" siclog@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fl_ReleaseCallWithOptionalDeregisterOrRelease(</w:t>
            </w:r>
            <w:r w:rsidRPr="007A2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nr_Cell11</w:t>
            </w: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/*WA#11_4_5 nr_Cell1*/);//@sic R5-223439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12A" siclog@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//SS releases the RRC connection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f_NR_RRCRelease(nr_Cell11);//@sic R5-216201 sic@//@sic R5s210875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f_IMS_IPCAN_SendCoOrdMsg(IMS[tsc_Index_IMS1],cms_IPCAN_IMS_Reset);//@sic R5s210875 R5s211354 sic@</w:t>
            </w:r>
          </w:p>
          <w:p w:rsidR="007A2F52" w:rsidRPr="00DA356D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C74" w:rsidRDefault="00A75C74">
      <w:r>
        <w:separator/>
      </w:r>
    </w:p>
  </w:endnote>
  <w:endnote w:type="continuationSeparator" w:id="0">
    <w:p w:rsidR="00A75C74" w:rsidRDefault="00A7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C74" w:rsidRDefault="00A75C74">
      <w:r>
        <w:separator/>
      </w:r>
    </w:p>
  </w:footnote>
  <w:footnote w:type="continuationSeparator" w:id="0">
    <w:p w:rsidR="00A75C74" w:rsidRDefault="00A75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5AB" w:rsidRDefault="00AD129C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CAD" w:rsidRDefault="00AD129C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CAD" w:rsidRDefault="00D10CAD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CAD" w:rsidRDefault="00AD129C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Fa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J&#10;Z0bUkGilBbhEYSJA1B9b1YYdtZwVyksw97s7EthYPwPOxgIptF+oxSD09x6XkZe2dHX8RccMfkhx&#10;vtKPBEzicnI7vYWmnEn4xqPbKWzAZ6+vrfPhq6KaRSPnDvIm1sVp7UMX2ofEZIYeKq2TxNqwJufT&#10;8WSQHlw9ANcGOWIPXa3RCu2uTaSM+z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BXRxW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85D06"/>
    <w:rsid w:val="0008604A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725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E3D37"/>
    <w:rsid w:val="001E41F3"/>
    <w:rsid w:val="001F0D28"/>
    <w:rsid w:val="001F1817"/>
    <w:rsid w:val="001F406A"/>
    <w:rsid w:val="001F5134"/>
    <w:rsid w:val="001F6A59"/>
    <w:rsid w:val="002040A1"/>
    <w:rsid w:val="00205A6F"/>
    <w:rsid w:val="00214573"/>
    <w:rsid w:val="00220349"/>
    <w:rsid w:val="00221C5A"/>
    <w:rsid w:val="0022339A"/>
    <w:rsid w:val="00223B81"/>
    <w:rsid w:val="00234682"/>
    <w:rsid w:val="00240F86"/>
    <w:rsid w:val="00241A66"/>
    <w:rsid w:val="00245CA4"/>
    <w:rsid w:val="002564C6"/>
    <w:rsid w:val="002570D2"/>
    <w:rsid w:val="0026004D"/>
    <w:rsid w:val="0026151F"/>
    <w:rsid w:val="00263668"/>
    <w:rsid w:val="002640DD"/>
    <w:rsid w:val="00275D12"/>
    <w:rsid w:val="00284FEB"/>
    <w:rsid w:val="002860C4"/>
    <w:rsid w:val="00286C29"/>
    <w:rsid w:val="002901A3"/>
    <w:rsid w:val="00290606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2731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3554F"/>
    <w:rsid w:val="00341F6F"/>
    <w:rsid w:val="00342D98"/>
    <w:rsid w:val="00343CD7"/>
    <w:rsid w:val="00345383"/>
    <w:rsid w:val="00346D77"/>
    <w:rsid w:val="003556DC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B51F6"/>
    <w:rsid w:val="003C2766"/>
    <w:rsid w:val="003C2F42"/>
    <w:rsid w:val="003C3B4C"/>
    <w:rsid w:val="003C78DB"/>
    <w:rsid w:val="003D1466"/>
    <w:rsid w:val="003D1BC0"/>
    <w:rsid w:val="003D6308"/>
    <w:rsid w:val="003E0B29"/>
    <w:rsid w:val="003E1A36"/>
    <w:rsid w:val="003E51C2"/>
    <w:rsid w:val="003F0DB3"/>
    <w:rsid w:val="003F3287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47D"/>
    <w:rsid w:val="00440D0A"/>
    <w:rsid w:val="004438DB"/>
    <w:rsid w:val="00446488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B01A5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3471"/>
    <w:rsid w:val="00547111"/>
    <w:rsid w:val="00550D59"/>
    <w:rsid w:val="00554485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1E5D"/>
    <w:rsid w:val="00592D74"/>
    <w:rsid w:val="00596753"/>
    <w:rsid w:val="005A2FDD"/>
    <w:rsid w:val="005A3293"/>
    <w:rsid w:val="005A7C8E"/>
    <w:rsid w:val="005B379D"/>
    <w:rsid w:val="005B4127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54AD"/>
    <w:rsid w:val="00617D68"/>
    <w:rsid w:val="00620F69"/>
    <w:rsid w:val="00621188"/>
    <w:rsid w:val="006257ED"/>
    <w:rsid w:val="00625935"/>
    <w:rsid w:val="006316B2"/>
    <w:rsid w:val="006325AB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6EE9"/>
    <w:rsid w:val="00667016"/>
    <w:rsid w:val="006723CA"/>
    <w:rsid w:val="0068444E"/>
    <w:rsid w:val="00686F06"/>
    <w:rsid w:val="00690904"/>
    <w:rsid w:val="00693944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E21FB"/>
    <w:rsid w:val="006E4465"/>
    <w:rsid w:val="006E5627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101FB"/>
    <w:rsid w:val="0072421A"/>
    <w:rsid w:val="0072522A"/>
    <w:rsid w:val="0073208D"/>
    <w:rsid w:val="007324C2"/>
    <w:rsid w:val="00733998"/>
    <w:rsid w:val="0073742E"/>
    <w:rsid w:val="0073773F"/>
    <w:rsid w:val="00751FE3"/>
    <w:rsid w:val="00755C92"/>
    <w:rsid w:val="00762213"/>
    <w:rsid w:val="00763BA2"/>
    <w:rsid w:val="007656FE"/>
    <w:rsid w:val="007658A5"/>
    <w:rsid w:val="007728D7"/>
    <w:rsid w:val="00772A07"/>
    <w:rsid w:val="00773E5C"/>
    <w:rsid w:val="00784FE8"/>
    <w:rsid w:val="00792342"/>
    <w:rsid w:val="00792398"/>
    <w:rsid w:val="00793772"/>
    <w:rsid w:val="007977A8"/>
    <w:rsid w:val="007A2F52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D7F98"/>
    <w:rsid w:val="007E64BC"/>
    <w:rsid w:val="007F0389"/>
    <w:rsid w:val="007F3701"/>
    <w:rsid w:val="007F7259"/>
    <w:rsid w:val="00800A71"/>
    <w:rsid w:val="00801700"/>
    <w:rsid w:val="00801CF0"/>
    <w:rsid w:val="008040A8"/>
    <w:rsid w:val="008058E1"/>
    <w:rsid w:val="0081160A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441A"/>
    <w:rsid w:val="00857495"/>
    <w:rsid w:val="008626E7"/>
    <w:rsid w:val="008653B9"/>
    <w:rsid w:val="00870EE7"/>
    <w:rsid w:val="0087510D"/>
    <w:rsid w:val="00875564"/>
    <w:rsid w:val="00880F55"/>
    <w:rsid w:val="00883A39"/>
    <w:rsid w:val="008863B9"/>
    <w:rsid w:val="0089088C"/>
    <w:rsid w:val="0089338A"/>
    <w:rsid w:val="00895087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79C3"/>
    <w:rsid w:val="0092709E"/>
    <w:rsid w:val="00934F8D"/>
    <w:rsid w:val="00935A53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0EC6"/>
    <w:rsid w:val="00A0746C"/>
    <w:rsid w:val="00A13FEA"/>
    <w:rsid w:val="00A158BB"/>
    <w:rsid w:val="00A16089"/>
    <w:rsid w:val="00A21A05"/>
    <w:rsid w:val="00A230E4"/>
    <w:rsid w:val="00A246B6"/>
    <w:rsid w:val="00A25A1D"/>
    <w:rsid w:val="00A3630F"/>
    <w:rsid w:val="00A40634"/>
    <w:rsid w:val="00A47E70"/>
    <w:rsid w:val="00A50CF0"/>
    <w:rsid w:val="00A52B35"/>
    <w:rsid w:val="00A52F6F"/>
    <w:rsid w:val="00A56B94"/>
    <w:rsid w:val="00A57528"/>
    <w:rsid w:val="00A601CD"/>
    <w:rsid w:val="00A63670"/>
    <w:rsid w:val="00A66C63"/>
    <w:rsid w:val="00A67032"/>
    <w:rsid w:val="00A70BC7"/>
    <w:rsid w:val="00A72118"/>
    <w:rsid w:val="00A72665"/>
    <w:rsid w:val="00A7410A"/>
    <w:rsid w:val="00A7583C"/>
    <w:rsid w:val="00A75C74"/>
    <w:rsid w:val="00A7671C"/>
    <w:rsid w:val="00A8049F"/>
    <w:rsid w:val="00A81EA3"/>
    <w:rsid w:val="00A84550"/>
    <w:rsid w:val="00A90724"/>
    <w:rsid w:val="00A916D2"/>
    <w:rsid w:val="00A91947"/>
    <w:rsid w:val="00A971DA"/>
    <w:rsid w:val="00AA0376"/>
    <w:rsid w:val="00AA2892"/>
    <w:rsid w:val="00AA2CBC"/>
    <w:rsid w:val="00AA49EB"/>
    <w:rsid w:val="00AA5847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4EDD"/>
    <w:rsid w:val="00B454F7"/>
    <w:rsid w:val="00B51BA6"/>
    <w:rsid w:val="00B52828"/>
    <w:rsid w:val="00B54720"/>
    <w:rsid w:val="00B5725C"/>
    <w:rsid w:val="00B67B97"/>
    <w:rsid w:val="00B67F44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142E"/>
    <w:rsid w:val="00C23C46"/>
    <w:rsid w:val="00C259BF"/>
    <w:rsid w:val="00C25A80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08C2"/>
    <w:rsid w:val="00D30F61"/>
    <w:rsid w:val="00D32B66"/>
    <w:rsid w:val="00D34E67"/>
    <w:rsid w:val="00D41454"/>
    <w:rsid w:val="00D50255"/>
    <w:rsid w:val="00D52BD7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0A88"/>
    <w:rsid w:val="00D86DC8"/>
    <w:rsid w:val="00D94DF1"/>
    <w:rsid w:val="00DA0394"/>
    <w:rsid w:val="00DA356D"/>
    <w:rsid w:val="00DA6F00"/>
    <w:rsid w:val="00DB3570"/>
    <w:rsid w:val="00DB3586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DF6E9B"/>
    <w:rsid w:val="00E03645"/>
    <w:rsid w:val="00E136D6"/>
    <w:rsid w:val="00E13F3D"/>
    <w:rsid w:val="00E14D7D"/>
    <w:rsid w:val="00E1748E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C7947"/>
    <w:rsid w:val="00ED605E"/>
    <w:rsid w:val="00EE16C4"/>
    <w:rsid w:val="00EE7D7C"/>
    <w:rsid w:val="00EF2028"/>
    <w:rsid w:val="00F0098D"/>
    <w:rsid w:val="00F11469"/>
    <w:rsid w:val="00F173A4"/>
    <w:rsid w:val="00F22BA9"/>
    <w:rsid w:val="00F25D98"/>
    <w:rsid w:val="00F300FB"/>
    <w:rsid w:val="00F45D31"/>
    <w:rsid w:val="00F510C9"/>
    <w:rsid w:val="00F5365A"/>
    <w:rsid w:val="00F5509A"/>
    <w:rsid w:val="00F60DF0"/>
    <w:rsid w:val="00F637A3"/>
    <w:rsid w:val="00F65966"/>
    <w:rsid w:val="00F65E51"/>
    <w:rsid w:val="00F73479"/>
    <w:rsid w:val="00F75DFD"/>
    <w:rsid w:val="00F76F15"/>
    <w:rsid w:val="00F770AB"/>
    <w:rsid w:val="00F8051F"/>
    <w:rsid w:val="00F83E9A"/>
    <w:rsid w:val="00F9565F"/>
    <w:rsid w:val="00F95DCB"/>
    <w:rsid w:val="00F95EDD"/>
    <w:rsid w:val="00FA1F4E"/>
    <w:rsid w:val="00FA2C28"/>
    <w:rsid w:val="00FA458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05DB"/>
    <w:rsid w:val="00FE3228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5">
    <w:name w:val="Placeholder Text"/>
    <w:basedOn w:val="a0"/>
    <w:uiPriority w:val="99"/>
    <w:unhideWhenUsed/>
    <w:rsid w:val="00AD129C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A1894-7F92-406B-BCA3-72301EB3E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434</Words>
  <Characters>4823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2022-07-07T12:41:00Z</dcterms:created>
  <dcterms:modified xsi:type="dcterms:W3CDTF">2022-07-07T12:41:00Z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2022-06-17T12:59:49Z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e08a0500-628c-4cab-97c9-8a0290876042</vt:lpwstr>
  </property>
  <property fmtid="{D5CDD505-2E9C-101B-9397-08002B2CF9AE}" pid="27" name="MSIP_Label_ae9ac9c2-fcd2-4d0b-8613-b7f540967ed5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1656987035</vt:lpwstr>
  </property>
</Properties>
</file>