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75B3F" w14:textId="77777777" w:rsidR="004217FD" w:rsidRDefault="004217FD" w:rsidP="004217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3F7A">
        <w:fldChar w:fldCharType="begin"/>
      </w:r>
      <w:r w:rsidR="00363F7A">
        <w:instrText xml:space="preserve"> DOCPROPERTY  TSG/WGRef  \* MERGEFORMAT </w:instrText>
      </w:r>
      <w:r w:rsidR="00363F7A">
        <w:fldChar w:fldCharType="separate"/>
      </w:r>
      <w:r>
        <w:rPr>
          <w:b/>
          <w:noProof/>
          <w:sz w:val="24"/>
        </w:rPr>
        <w:t>RAN5</w:t>
      </w:r>
      <w:r w:rsidR="00363F7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63F7A">
        <w:fldChar w:fldCharType="begin"/>
      </w:r>
      <w:r w:rsidR="00363F7A">
        <w:instrText xml:space="preserve"> DOCPROPERTY  MtgSeq  \* MERGEFORMAT </w:instrText>
      </w:r>
      <w:r w:rsidR="00363F7A">
        <w:fldChar w:fldCharType="separate"/>
      </w:r>
      <w:r w:rsidRPr="00EB09B7">
        <w:rPr>
          <w:b/>
          <w:noProof/>
          <w:sz w:val="24"/>
        </w:rPr>
        <w:t>2022</w:t>
      </w:r>
      <w:r w:rsidR="00363F7A">
        <w:rPr>
          <w:b/>
          <w:noProof/>
          <w:sz w:val="24"/>
        </w:rPr>
        <w:fldChar w:fldCharType="end"/>
      </w:r>
      <w:r w:rsidR="00363F7A">
        <w:fldChar w:fldCharType="begin"/>
      </w:r>
      <w:r w:rsidR="00363F7A">
        <w:instrText xml:space="preserve"> DOCPROPERTY  MtgTitle  \* MERGEFORMAT </w:instrText>
      </w:r>
      <w:r w:rsidR="00363F7A">
        <w:fldChar w:fldCharType="separate"/>
      </w:r>
      <w:r>
        <w:rPr>
          <w:b/>
          <w:noProof/>
          <w:sz w:val="24"/>
        </w:rPr>
        <w:t>-TTCN email</w:t>
      </w:r>
      <w:r w:rsidR="00363F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3F7A">
        <w:fldChar w:fldCharType="begin"/>
      </w:r>
      <w:r w:rsidR="00363F7A">
        <w:instrText xml:space="preserve"> DOCPROPERTY  Tdoc#  \* MERGEFORMAT </w:instrText>
      </w:r>
      <w:r w:rsidR="00363F7A">
        <w:fldChar w:fldCharType="separate"/>
      </w:r>
      <w:r w:rsidRPr="00E13F3D">
        <w:rPr>
          <w:b/>
          <w:i/>
          <w:noProof/>
          <w:sz w:val="28"/>
        </w:rPr>
        <w:t>R5s220799</w:t>
      </w:r>
      <w:r w:rsidR="00363F7A">
        <w:rPr>
          <w:b/>
          <w:i/>
          <w:noProof/>
          <w:sz w:val="28"/>
        </w:rPr>
        <w:fldChar w:fldCharType="end"/>
      </w:r>
    </w:p>
    <w:p w14:paraId="2B946E42" w14:textId="77777777" w:rsidR="004217FD" w:rsidRDefault="00363F7A" w:rsidP="004217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217F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4217FD">
        <w:rPr>
          <w:b/>
          <w:noProof/>
          <w:sz w:val="24"/>
        </w:rPr>
        <w:t xml:space="preserve">, </w:t>
      </w:r>
      <w:r w:rsidR="004217FD">
        <w:fldChar w:fldCharType="begin"/>
      </w:r>
      <w:r w:rsidR="004217FD">
        <w:instrText xml:space="preserve"> DOCPROPERTY  Country  \* MERGEFORMAT </w:instrText>
      </w:r>
      <w:r w:rsidR="004217FD">
        <w:fldChar w:fldCharType="end"/>
      </w:r>
      <w:r w:rsidR="004217F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217FD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4217F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217FD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17FD" w14:paraId="2EB0A7F5" w14:textId="77777777" w:rsidTr="00421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6A2CE" w14:textId="77777777" w:rsidR="004217FD" w:rsidRDefault="004217FD" w:rsidP="004217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17FD" w14:paraId="00F4C887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23DE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17FD" w14:paraId="0B5AE5F0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DA475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62FC1B92" w14:textId="77777777" w:rsidTr="004217FD">
        <w:tc>
          <w:tcPr>
            <w:tcW w:w="142" w:type="dxa"/>
            <w:tcBorders>
              <w:left w:val="single" w:sz="4" w:space="0" w:color="auto"/>
            </w:tcBorders>
          </w:tcPr>
          <w:p w14:paraId="3933E76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2621" w14:textId="77777777" w:rsidR="004217FD" w:rsidRPr="00410371" w:rsidRDefault="00363F7A" w:rsidP="004217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BD782F" w14:textId="77777777" w:rsidR="004217FD" w:rsidRDefault="004217FD" w:rsidP="004217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B885C2" w14:textId="77777777" w:rsidR="004217FD" w:rsidRPr="00410371" w:rsidRDefault="00363F7A" w:rsidP="004217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F01F6A" w14:textId="77777777" w:rsidR="004217FD" w:rsidRDefault="004217FD" w:rsidP="004217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F231B3" w14:textId="77777777" w:rsidR="004217FD" w:rsidRPr="00410371" w:rsidRDefault="00363F7A" w:rsidP="004217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698B19" w14:textId="77777777" w:rsidR="004217FD" w:rsidRDefault="004217FD" w:rsidP="004217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A2D94" w14:textId="77777777" w:rsidR="004217FD" w:rsidRPr="00410371" w:rsidRDefault="00363F7A" w:rsidP="00421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17F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83450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E44EC03" w14:textId="77777777" w:rsidTr="00421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A9DC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1F480AEF" w14:textId="77777777" w:rsidTr="00421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1EF273" w14:textId="77777777" w:rsidR="004217FD" w:rsidRPr="00F25D98" w:rsidRDefault="004217FD" w:rsidP="004217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17FD" w14:paraId="657E5B6B" w14:textId="77777777" w:rsidTr="004217FD">
        <w:tc>
          <w:tcPr>
            <w:tcW w:w="9641" w:type="dxa"/>
            <w:gridSpan w:val="9"/>
          </w:tcPr>
          <w:p w14:paraId="29D82E8B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85F84E" w14:textId="77777777" w:rsidR="004217FD" w:rsidRDefault="004217FD" w:rsidP="00421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17FD" w14:paraId="02B9C908" w14:textId="77777777" w:rsidTr="004217FD">
        <w:tc>
          <w:tcPr>
            <w:tcW w:w="2835" w:type="dxa"/>
          </w:tcPr>
          <w:p w14:paraId="1D939969" w14:textId="77777777" w:rsidR="004217FD" w:rsidRDefault="004217FD" w:rsidP="004217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11927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DEB60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F8E6C2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96244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FB909D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E79C9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36E5618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9B461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61D894" w14:textId="77777777" w:rsidR="004217FD" w:rsidRDefault="004217FD" w:rsidP="00421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17FD" w14:paraId="6291FB44" w14:textId="77777777" w:rsidTr="004217FD">
        <w:tc>
          <w:tcPr>
            <w:tcW w:w="9640" w:type="dxa"/>
            <w:gridSpan w:val="11"/>
          </w:tcPr>
          <w:p w14:paraId="40BE60BD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3BB6B77" w14:textId="77777777" w:rsidTr="00421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139EB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7BA85" w14:textId="77777777" w:rsidR="004217FD" w:rsidRDefault="00363F7A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217FD">
              <w:t>Correction to f_TC_7_3_4_4_7s_EUTRA</w:t>
            </w:r>
            <w:r>
              <w:fldChar w:fldCharType="end"/>
            </w:r>
          </w:p>
        </w:tc>
      </w:tr>
      <w:tr w:rsidR="004217FD" w14:paraId="60199D38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38168454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DF6B06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38E0B9D5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51B15797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A2B6D" w14:textId="77777777" w:rsidR="004217FD" w:rsidRDefault="00363F7A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17F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217FD" w14:paraId="6F2E9C0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2045F3E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B92E1" w14:textId="6F81A599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17FD" w14:paraId="2A67C6B6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248DA9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B736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DC2F6CB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6A3EEABD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C03E76" w14:textId="77777777" w:rsidR="004217FD" w:rsidRDefault="00363F7A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17FD"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28FAA1" w14:textId="77777777" w:rsidR="004217FD" w:rsidRDefault="004217FD" w:rsidP="004217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23AA16" w14:textId="77777777" w:rsidR="004217FD" w:rsidRDefault="004217FD" w:rsidP="004217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0DF4A" w14:textId="77777777" w:rsidR="004217FD" w:rsidRDefault="00363F7A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17FD">
              <w:rPr>
                <w:noProof/>
              </w:rPr>
              <w:t>2022-06-21</w:t>
            </w:r>
            <w:r>
              <w:rPr>
                <w:noProof/>
              </w:rPr>
              <w:fldChar w:fldCharType="end"/>
            </w:r>
          </w:p>
        </w:tc>
      </w:tr>
      <w:tr w:rsidR="004217FD" w14:paraId="59995589" w14:textId="77777777" w:rsidTr="004217FD">
        <w:tc>
          <w:tcPr>
            <w:tcW w:w="1843" w:type="dxa"/>
            <w:tcBorders>
              <w:left w:val="single" w:sz="4" w:space="0" w:color="auto"/>
            </w:tcBorders>
          </w:tcPr>
          <w:p w14:paraId="4B82AC9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373A4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185E8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EF35F0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50A4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3CC3DE7" w14:textId="77777777" w:rsidTr="00421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7344A1" w14:textId="77777777" w:rsidR="004217FD" w:rsidRDefault="004217FD" w:rsidP="004217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1CC8DA" w14:textId="77777777" w:rsidR="004217FD" w:rsidRDefault="00363F7A" w:rsidP="004217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17F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3068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7DE20" w14:textId="77777777" w:rsidR="004217FD" w:rsidRDefault="004217FD" w:rsidP="004217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12B05" w14:textId="77777777" w:rsidR="004217FD" w:rsidRDefault="00363F7A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17F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4217FD" w14:paraId="212E13FD" w14:textId="77777777" w:rsidTr="00421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F8DA7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A0520" w14:textId="77777777" w:rsidR="004217FD" w:rsidRDefault="004217FD" w:rsidP="004217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C38513" w14:textId="77777777" w:rsidR="004217FD" w:rsidRDefault="004217FD" w:rsidP="004217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D50BAE" w14:textId="77777777" w:rsidR="004217FD" w:rsidRPr="007C2097" w:rsidRDefault="004217FD" w:rsidP="004217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17FD" w14:paraId="6516FC14" w14:textId="77777777" w:rsidTr="004217FD">
        <w:tc>
          <w:tcPr>
            <w:tcW w:w="1843" w:type="dxa"/>
          </w:tcPr>
          <w:p w14:paraId="7FC19B7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5F3CE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0A75840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167B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CEB95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 xml:space="preserve">Table </w:t>
            </w:r>
            <w:r w:rsidRPr="00E14198">
              <w:rPr>
                <w:rFonts w:cs="Arial"/>
                <w:noProof/>
              </w:rPr>
              <w:t>7.3.4.4.3.3-11</w:t>
            </w:r>
            <w:r>
              <w:rPr>
                <w:rFonts w:cs="Arial"/>
                <w:noProof/>
              </w:rPr>
              <w:t>, at Step 5b1,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4EC6A53E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5BE2DF1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</w:t>
            </w:r>
            <w:r>
              <w:rPr>
                <w:rFonts w:cs="Arial"/>
                <w:i/>
                <w:noProof/>
              </w:rPr>
              <w:t>4</w:t>
            </w:r>
            <w:r w:rsidRPr="005D0BE2">
              <w:rPr>
                <w:rFonts w:cs="Arial"/>
                <w:i/>
                <w:noProof/>
              </w:rPr>
              <w:t>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 xml:space="preserve">to be present, otherwise it throws a fail verdict. </w:t>
            </w:r>
          </w:p>
          <w:p w14:paraId="5BF53809" w14:textId="77777777" w:rsidR="004217FD" w:rsidRDefault="004217FD" w:rsidP="004217FD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58529F5" w14:textId="6973A80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Apart from that, the cases derived from steps 4a and 4b (LPP assistance data) described in </w:t>
            </w:r>
            <w:r w:rsidRPr="005A0A33">
              <w:rPr>
                <w:rFonts w:cs="Arial"/>
                <w:noProof/>
              </w:rPr>
              <w:t>Table 7.3.4.4.3.2-1</w:t>
            </w:r>
            <w:r>
              <w:rPr>
                <w:rFonts w:cs="Arial"/>
                <w:noProof/>
              </w:rPr>
              <w:t xml:space="preserve"> cannot be properly distingued in current implementation. </w:t>
            </w:r>
          </w:p>
        </w:tc>
      </w:tr>
      <w:tr w:rsidR="004217FD" w14:paraId="57CB943A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1443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D328A7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1BCC434B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2598D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23FF4" w14:textId="150210ED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Correct the implementation of </w:t>
            </w:r>
            <w:r w:rsidRPr="00905383">
              <w:rPr>
                <w:rFonts w:cs="Arial"/>
                <w:noProof/>
              </w:rPr>
              <w:t>function f_TC_7_3_4_</w:t>
            </w:r>
            <w:r>
              <w:rPr>
                <w:rFonts w:cs="Arial"/>
                <w:noProof/>
              </w:rPr>
              <w:t>4</w:t>
            </w:r>
            <w:r w:rsidRPr="00905383">
              <w:rPr>
                <w:rFonts w:cs="Arial"/>
                <w:noProof/>
              </w:rPr>
              <w:t>_7s_EUTRA</w:t>
            </w:r>
            <w:r>
              <w:rPr>
                <w:rFonts w:cs="Arial"/>
                <w:noProof/>
              </w:rPr>
              <w:t xml:space="preserve"> to be spec compliant as described above</w:t>
            </w:r>
          </w:p>
        </w:tc>
      </w:tr>
      <w:tr w:rsidR="004217FD" w14:paraId="5D893B6D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E4AF3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F052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39B7467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9A2EE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C789A" w14:textId="0B501BA8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4217FD" w14:paraId="5C3E317C" w14:textId="77777777" w:rsidTr="004217FD">
        <w:tc>
          <w:tcPr>
            <w:tcW w:w="2694" w:type="dxa"/>
            <w:gridSpan w:val="2"/>
          </w:tcPr>
          <w:p w14:paraId="3DCD5FB2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D060F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4555450A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D39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7C9CC" w14:textId="1B41C16B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7.3.4.4.7s</w:t>
            </w:r>
          </w:p>
        </w:tc>
      </w:tr>
      <w:tr w:rsidR="004217FD" w14:paraId="60AFB19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77BB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C3EBC" w14:textId="77777777" w:rsidR="004217FD" w:rsidRDefault="004217FD" w:rsidP="004217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17FD" w14:paraId="0C3721B1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D2BCC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61C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25F8E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58C10D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2C9DE" w14:textId="777777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C0CEB9E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4730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BC5A5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A102C" w14:textId="0BF737F0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AB61E5" w14:textId="77777777" w:rsidR="004217FD" w:rsidRDefault="004217FD" w:rsidP="004217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D7560C" w14:textId="5BBAC169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3E041085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7DD66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55317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8CAD" w14:textId="2629975B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BE6ADE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68BF5" w14:textId="269AC977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24513F9F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A81FA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92E7B" w14:textId="77777777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91CA6" w14:textId="24A03522" w:rsidR="004217FD" w:rsidRDefault="004217FD" w:rsidP="004217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CB87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C7A00" w14:textId="1B2F986C" w:rsidR="004217FD" w:rsidRDefault="004217FD" w:rsidP="004217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7FD" w14:paraId="01312E39" w14:textId="77777777" w:rsidTr="00421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286B5" w14:textId="77777777" w:rsidR="004217FD" w:rsidRDefault="004217FD" w:rsidP="004217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6C6B0" w14:textId="77777777" w:rsidR="004217FD" w:rsidRDefault="004217FD" w:rsidP="004217FD">
            <w:pPr>
              <w:pStyle w:val="CRCoverPage"/>
              <w:spacing w:after="0"/>
              <w:rPr>
                <w:noProof/>
              </w:rPr>
            </w:pPr>
          </w:p>
        </w:tc>
      </w:tr>
      <w:tr w:rsidR="004217FD" w14:paraId="7BDE7763" w14:textId="77777777" w:rsidTr="00421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703D7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B45B8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17FD" w:rsidRPr="008863B9" w14:paraId="49EED6BA" w14:textId="77777777" w:rsidTr="004217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96FF1D" w14:textId="77777777" w:rsidR="004217FD" w:rsidRPr="008863B9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C5AF9C" w14:textId="77777777" w:rsidR="004217FD" w:rsidRPr="008863B9" w:rsidRDefault="004217FD" w:rsidP="004217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17FD" w14:paraId="75092019" w14:textId="77777777" w:rsidTr="00421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07C5A" w14:textId="77777777" w:rsidR="004217FD" w:rsidRDefault="004217FD" w:rsidP="00421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F8049" w14:textId="77777777" w:rsidR="004217FD" w:rsidRDefault="004217FD" w:rsidP="004217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2C9CDB" w14:textId="77777777" w:rsidR="004217FD" w:rsidRDefault="004217FD" w:rsidP="004217FD">
      <w:pPr>
        <w:rPr>
          <w:noProof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69678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3715141F" w14:textId="3801B2B3" w:rsidR="00F85FFA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85FFA" w:rsidRPr="00803ACE">
        <w:rPr>
          <w:rFonts w:ascii="Arial" w:hAnsi="Arial" w:cs="Arial"/>
          <w:iCs/>
        </w:rPr>
        <w:t>Table of Contents</w:t>
      </w:r>
      <w:r w:rsidR="00F85FFA">
        <w:tab/>
      </w:r>
      <w:r w:rsidR="00F85FFA">
        <w:fldChar w:fldCharType="begin"/>
      </w:r>
      <w:r w:rsidR="00F85FFA">
        <w:instrText xml:space="preserve"> PAGEREF _Toc106696786 \h </w:instrText>
      </w:r>
      <w:r w:rsidR="00F85FFA">
        <w:fldChar w:fldCharType="separate"/>
      </w:r>
      <w:r w:rsidR="00F85FFA">
        <w:t>2</w:t>
      </w:r>
      <w:r w:rsidR="00F85FFA">
        <w:fldChar w:fldCharType="end"/>
      </w:r>
    </w:p>
    <w:p w14:paraId="3EB1B337" w14:textId="67BF00D7" w:rsidR="00F85FFA" w:rsidRDefault="00F85FFA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803AC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03AC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_Toc106696787 \h </w:instrText>
      </w:r>
      <w:r>
        <w:fldChar w:fldCharType="separate"/>
      </w:r>
      <w:r>
        <w:t>2</w:t>
      </w:r>
      <w:r>
        <w:fldChar w:fldCharType="end"/>
      </w:r>
    </w:p>
    <w:p w14:paraId="42352989" w14:textId="46A84933" w:rsidR="00F85FFA" w:rsidRDefault="00F85FFA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1.1 Correction to </w:t>
      </w:r>
      <w:r w:rsidRPr="00803ACE">
        <w:rPr>
          <w:rFonts w:cs="Arial"/>
        </w:rPr>
        <w:t>f_TC_7_3_4_4_7s_EUTRA</w:t>
      </w:r>
      <w:r>
        <w:tab/>
      </w:r>
      <w:r>
        <w:fldChar w:fldCharType="begin"/>
      </w:r>
      <w:r>
        <w:instrText xml:space="preserve"> PAGEREF _Toc106696788 \h </w:instrText>
      </w:r>
      <w:r>
        <w:fldChar w:fldCharType="separate"/>
      </w:r>
      <w:r>
        <w:t>2</w:t>
      </w:r>
      <w:r>
        <w:fldChar w:fldCharType="end"/>
      </w:r>
    </w:p>
    <w:p w14:paraId="67304AC9" w14:textId="5997FEC1" w:rsidR="00F85FFA" w:rsidRDefault="00446488" w:rsidP="00F85FF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6367519"/>
      <w:bookmarkStart w:id="7" w:name="_Toc106611316"/>
      <w:r w:rsidR="00F85FFA" w:rsidRPr="00F85FFA">
        <w:rPr>
          <w:b/>
          <w:lang w:eastAsia="ja-JP"/>
        </w:rPr>
        <w:t xml:space="preserve"> </w:t>
      </w:r>
      <w:bookmarkStart w:id="8" w:name="_Toc106696787"/>
      <w:r w:rsidR="00F85FF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2B1F72E" w14:textId="77777777" w:rsidR="00F85FFA" w:rsidRDefault="00F85FFA" w:rsidP="00F85FF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40648AB5" w14:textId="77777777" w:rsidR="00F85FFA" w:rsidRDefault="00F85FFA" w:rsidP="00F85FF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C2A2A47" w14:textId="77777777" w:rsidR="00F85FFA" w:rsidRDefault="00F85FFA" w:rsidP="00F85FF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3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00AA8A4" w14:textId="5561C466" w:rsidR="00446488" w:rsidRDefault="00446488" w:rsidP="00446488">
      <w:pPr>
        <w:rPr>
          <w:b/>
          <w:sz w:val="24"/>
          <w:lang w:eastAsia="ja-JP"/>
        </w:rPr>
      </w:pPr>
    </w:p>
    <w:p w14:paraId="73F47078" w14:textId="679AF6AF" w:rsidR="00365AD1" w:rsidRPr="009D0706" w:rsidRDefault="003E721B" w:rsidP="00E01387">
      <w:pPr>
        <w:pStyle w:val="Heading2"/>
        <w:ind w:left="0" w:firstLine="0"/>
      </w:pPr>
      <w:bookmarkStart w:id="9" w:name="_Toc106696788"/>
      <w:bookmarkStart w:id="10" w:name="_Toc122434493"/>
      <w:bookmarkStart w:id="11" w:name="_Toc295288970"/>
      <w:bookmarkStart w:id="12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905383" w:rsidRPr="005D0BE2">
        <w:rPr>
          <w:rFonts w:cs="Arial"/>
        </w:rPr>
        <w:t>f_TC_7_3_4_</w:t>
      </w:r>
      <w:r w:rsidR="00E14198">
        <w:rPr>
          <w:rFonts w:cs="Arial"/>
        </w:rPr>
        <w:t>4</w:t>
      </w:r>
      <w:r w:rsidR="00905383" w:rsidRPr="005D0BE2">
        <w:rPr>
          <w:rFonts w:cs="Arial"/>
        </w:rPr>
        <w:t>_7s_EUTRA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146EA760" w:rsidR="00365AD1" w:rsidRPr="00324DE3" w:rsidRDefault="00905383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05383">
              <w:rPr>
                <w:rFonts w:ascii="Arial" w:hAnsi="Arial" w:cs="Arial"/>
              </w:rPr>
              <w:t>f_TC_7_3_4_</w:t>
            </w:r>
            <w:r w:rsidR="00E14198">
              <w:rPr>
                <w:rFonts w:ascii="Arial" w:hAnsi="Arial" w:cs="Arial"/>
              </w:rPr>
              <w:t>4</w:t>
            </w:r>
            <w:r w:rsidRPr="00905383">
              <w:rPr>
                <w:rFonts w:ascii="Arial" w:hAnsi="Arial" w:cs="Arial"/>
              </w:rPr>
              <w:t>_7s_EUTRA</w:t>
            </w:r>
          </w:p>
        </w:tc>
      </w:tr>
      <w:tr w:rsidR="00724D59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6E33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According to 3GPP TS 37.571-2, </w:t>
            </w:r>
            <w:r w:rsidRPr="005D0BE2">
              <w:rPr>
                <w:rFonts w:cs="Arial"/>
                <w:noProof/>
              </w:rPr>
              <w:t xml:space="preserve">Table </w:t>
            </w:r>
            <w:r w:rsidRPr="00E14198">
              <w:rPr>
                <w:rFonts w:cs="Arial"/>
                <w:noProof/>
              </w:rPr>
              <w:t>7.3.4.4.3.3-11</w:t>
            </w:r>
            <w:r>
              <w:rPr>
                <w:rFonts w:cs="Arial"/>
                <w:noProof/>
              </w:rPr>
              <w:t>, at Step 5b1, o</w:t>
            </w:r>
            <w:r w:rsidRPr="005D0BE2">
              <w:rPr>
                <w:rFonts w:cs="Arial"/>
                <w:noProof/>
              </w:rPr>
              <w:t>ne of agnssProvideLocationInformation or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otdoaProvideLocationInformation shall be</w:t>
            </w:r>
            <w:r>
              <w:rPr>
                <w:rFonts w:cs="Arial"/>
                <w:noProof/>
              </w:rPr>
              <w:t xml:space="preserve"> </w:t>
            </w:r>
            <w:r w:rsidRPr="005D0BE2">
              <w:rPr>
                <w:rFonts w:cs="Arial"/>
                <w:noProof/>
              </w:rPr>
              <w:t>present</w:t>
            </w:r>
            <w:r>
              <w:rPr>
                <w:rFonts w:cs="Arial"/>
                <w:noProof/>
              </w:rPr>
              <w:t xml:space="preserve"> in the LPP Provide Location Information message.</w:t>
            </w:r>
          </w:p>
          <w:p w14:paraId="63AB4FCD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E214AEF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r w:rsidRPr="005D0BE2">
              <w:rPr>
                <w:rFonts w:cs="Arial"/>
                <w:i/>
                <w:noProof/>
              </w:rPr>
              <w:t>function f_TC_7_3_4_</w:t>
            </w:r>
            <w:r>
              <w:rPr>
                <w:rFonts w:cs="Arial"/>
                <w:i/>
                <w:noProof/>
              </w:rPr>
              <w:t>4</w:t>
            </w:r>
            <w:r w:rsidRPr="005D0BE2">
              <w:rPr>
                <w:rFonts w:cs="Arial"/>
                <w:i/>
                <w:noProof/>
              </w:rPr>
              <w:t>_7s_EUTRA</w:t>
            </w:r>
            <w:r>
              <w:rPr>
                <w:rFonts w:cs="Arial"/>
                <w:i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does not follow the behavior described above. Instead, it requires both </w:t>
            </w:r>
            <w:r w:rsidRPr="005D0BE2">
              <w:rPr>
                <w:rFonts w:cs="Arial"/>
                <w:noProof/>
              </w:rPr>
              <w:t xml:space="preserve">agnssProvideLocationInformation </w:t>
            </w:r>
            <w:r>
              <w:rPr>
                <w:rFonts w:cs="Arial"/>
                <w:noProof/>
              </w:rPr>
              <w:t xml:space="preserve">and </w:t>
            </w:r>
            <w:r w:rsidRPr="005D0BE2">
              <w:rPr>
                <w:rFonts w:cs="Arial"/>
                <w:noProof/>
              </w:rPr>
              <w:t xml:space="preserve">otdoaProvideLocationInformation </w:t>
            </w:r>
            <w:r>
              <w:rPr>
                <w:rFonts w:cs="Arial"/>
                <w:noProof/>
              </w:rPr>
              <w:t xml:space="preserve">to be present, otherwise it throws a fail verdict. </w:t>
            </w:r>
          </w:p>
          <w:p w14:paraId="1E448180" w14:textId="77777777" w:rsidR="00724D59" w:rsidRDefault="00724D59" w:rsidP="00724D5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47695DF" w14:textId="4528DAB3" w:rsidR="00724D59" w:rsidRPr="002B0BE5" w:rsidRDefault="00724D59" w:rsidP="00724D5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 xml:space="preserve">Apart from that, the cases derived from steps 4a and 4b (LPP assistance data) described in </w:t>
            </w:r>
            <w:r w:rsidRPr="005A0A33">
              <w:rPr>
                <w:rFonts w:cs="Arial"/>
                <w:noProof/>
              </w:rPr>
              <w:t>Table 7.3.4.4.3.2-1</w:t>
            </w:r>
            <w:r>
              <w:rPr>
                <w:rFonts w:cs="Arial"/>
                <w:noProof/>
              </w:rPr>
              <w:t xml:space="preserve"> cannot be properly distingued in current implementation. </w:t>
            </w:r>
          </w:p>
        </w:tc>
      </w:tr>
      <w:tr w:rsidR="00724D59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74DE" w14:textId="77777777" w:rsidR="00724D59" w:rsidRDefault="00724D59" w:rsidP="0072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Pr="00905383">
              <w:rPr>
                <w:b/>
                <w:noProof/>
              </w:rPr>
              <w:t>or</w:t>
            </w:r>
            <w:r>
              <w:rPr>
                <w:noProof/>
              </w:rPr>
              <w:t xml:space="preserve"> to </w:t>
            </w:r>
            <w:r w:rsidRPr="00905383">
              <w:rPr>
                <w:b/>
                <w:noProof/>
              </w:rPr>
              <w:t xml:space="preserve">and </w:t>
            </w:r>
            <w:r>
              <w:rPr>
                <w:noProof/>
              </w:rPr>
              <w:t xml:space="preserve">in the if statement that checks the LPP Provide location information content. </w:t>
            </w:r>
          </w:p>
          <w:p w14:paraId="7B555FA7" w14:textId="77777777" w:rsidR="00724D59" w:rsidRDefault="00724D59" w:rsidP="00724D59">
            <w:pPr>
              <w:pStyle w:val="CRCoverPage"/>
              <w:spacing w:after="0"/>
              <w:rPr>
                <w:noProof/>
              </w:rPr>
            </w:pPr>
          </w:p>
          <w:p w14:paraId="665AF756" w14:textId="54771016" w:rsidR="00724D59" w:rsidRPr="002F31B2" w:rsidRDefault="00724D59" w:rsidP="00724D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Apart form that, the cases 2 and 3 for the LPP request data use now an </w:t>
            </w:r>
            <w:r w:rsidRPr="00724D59">
              <w:rPr>
                <w:b/>
                <w:noProof/>
              </w:rPr>
              <w:t>else if statement</w:t>
            </w:r>
            <w:r>
              <w:rPr>
                <w:noProof/>
              </w:rPr>
              <w:t xml:space="preserve"> instead of an </w:t>
            </w:r>
            <w:r w:rsidRPr="00724D59">
              <w:rPr>
                <w:b/>
                <w:noProof/>
              </w:rPr>
              <w:t>if statement</w:t>
            </w:r>
            <w:r>
              <w:rPr>
                <w:b/>
                <w:noProof/>
              </w:rPr>
              <w:t>.</w:t>
            </w:r>
          </w:p>
        </w:tc>
      </w:tr>
      <w:tr w:rsidR="00724D59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571AA2EF" w:rsidR="00724D59" w:rsidRPr="00795A32" w:rsidRDefault="00724D59" w:rsidP="00724D59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bCs/>
              </w:rPr>
              <w:t>EUTRA_Positioning_Testcases.ttcn</w:t>
            </w:r>
            <w:proofErr w:type="spellEnd"/>
          </w:p>
        </w:tc>
      </w:tr>
      <w:tr w:rsidR="00724D59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2AAEFD52" w:rsidR="00724D59" w:rsidRPr="009C5BA1" w:rsidRDefault="009C5BA1" w:rsidP="00724D59">
            <w:pPr>
              <w:rPr>
                <w:rFonts w:ascii="Arial" w:hAnsi="Arial" w:cs="Arial"/>
                <w:highlight w:val="cyan"/>
              </w:rPr>
            </w:pPr>
            <w:r w:rsidRPr="009C5BA1">
              <w:rPr>
                <w:rFonts w:ascii="Arial" w:hAnsi="Arial" w:cs="Arial"/>
                <w:highlight w:val="cyan"/>
              </w:rPr>
              <w:t>Accepted.</w:t>
            </w: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28B5B1AF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B6B665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//See what is in the decoded message...</w:t>
      </w:r>
    </w:p>
    <w:p w14:paraId="7242441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//CASE 1: One single Request Assistance Data message</w:t>
      </w:r>
    </w:p>
    <w:p w14:paraId="5D6E5E8A" w14:textId="733B0570" w:rsidR="00E14198" w:rsidRPr="007F3EC0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R5-160354 sic@</w:t>
      </w:r>
    </w:p>
    <w:p w14:paraId="33BB80C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cr_LppReqAssistanceDataAgnssAndOtdoa_Ack(f_EUTRA_CellInfo_GetPhyCellId(eutra_Cell1)))) { //UE requested A-GNSS and OTDOA</w:t>
      </w:r>
    </w:p>
    <w:p w14:paraId="3B4938E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0318B6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610036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0F5E6F9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34EBCC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4FFBA2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1965E0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30A26B9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</w:t>
      </w:r>
    </w:p>
    <w:p w14:paraId="620759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EF01A9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C390F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401BF1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20D408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417267F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D0A790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5D180F1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2: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A-GNSS, second OTDOA</w:t>
      </w:r>
    </w:p>
    <w:p w14:paraId="014C8C60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70B1E4D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 xml:space="preserve">    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 { //UE requested A-GNSS only</w:t>
      </w:r>
    </w:p>
    <w:p w14:paraId="73A5CFA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3B1BDEC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73D8F0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4FA484C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7587084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855964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672559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4B4A661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003C1B5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CF2747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C69A24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B82C7B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333CBF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75245D1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F14AC4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72103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OTDOA</w:t>
      </w:r>
    </w:p>
    <w:p w14:paraId="388177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59BF4AC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AA4F0A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4B175F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67072DC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9748CE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74E50B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027A307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cr_LppReqAssistanceDataOtdoa_Ack(f_EUTRA_CellInfo_GetPhyCellId(eutra_Cell1)));</w:t>
      </w:r>
    </w:p>
    <w:p w14:paraId="24A194A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65D1961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47756F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614FB8B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4A6F0C4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13766B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656C9A0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125CE73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11DF99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5FC4DC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B4088C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omit,</w:t>
      </w:r>
    </w:p>
    <w:p w14:paraId="75CD4BE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5FE5F3E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3CA98B2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3: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OTDOA, second A-GNSS</w:t>
      </w:r>
    </w:p>
    <w:p w14:paraId="5E50ABD8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57DD6CB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>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cr_LppReqAssistanceDataOtdoa_Ack(f_EUTRA_CellInfo_GetPhyCellId(eutra_Cell1)))) { //UE requested OTDOA only</w:t>
      </w:r>
    </w:p>
    <w:p w14:paraId="64A15E6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1DAEB9A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314422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4B39FAB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0A548C6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89A6B2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70CE7E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5290F4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omit,</w:t>
      </w:r>
    </w:p>
    <w:p w14:paraId="633C4E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1B9186F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8F4B78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1F30CC0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A-GNSS</w:t>
      </w:r>
    </w:p>
    <w:p w14:paraId="2E0FB4D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2B99212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C98A8F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79795A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0D54F3C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0F19A19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55803F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7C9C7E0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1A9BE34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696BFE7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F0E71A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182BCE2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390224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B7EF60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v_LppMessage.lpp_MessageBody.c1.requestAssistanceData.criticalExtensions.c1.requestAssistanceData_r9;</w:t>
      </w:r>
    </w:p>
    <w:p w14:paraId="40B118E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516004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1815AF3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12F06BE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2C689EB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449CA5F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4898FC3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01140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0D2D35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301A4C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11BB57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1F0D9F8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8ACC25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46A8B54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"Unexpected Assistance data request");</w:t>
      </w:r>
    </w:p>
    <w:p w14:paraId="5140086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08FA24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1503FA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LOCATION INFORMATION</w:t>
      </w:r>
    </w:p>
    <w:p w14:paraId="3EA5B6D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766333A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6C1BC0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157261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675D40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7F7F9FB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E20664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1BFFE63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432EB51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1E57A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R5-152149 sic@</w:t>
      </w:r>
    </w:p>
    <w:p w14:paraId="0B98C60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5a1"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EF2ED3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 { //@sic R5-152147 sic@</w:t>
      </w:r>
    </w:p>
    <w:p w14:paraId="4883208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6984F62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2CE4E93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64D417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R5-198966, R5s210633 sic@</w:t>
      </w:r>
    </w:p>
    <w:p w14:paraId="3795B97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05F9577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4a1");</w:t>
      </w:r>
    </w:p>
    <w:p w14:paraId="499D11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9A3E8A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102038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3F1953A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9AACD9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89DDBD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1B08AE7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3719C46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2906D9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5a2"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9C959A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C822C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18F6A36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8E6B55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5C813D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7AEDAC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5b1"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0A0BE7C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cr_LppProvideLocationInformation_NoError_EarlyFix(tsc_POS_TransactionNumber))) {</w:t>
      </w:r>
    </w:p>
    <w:p w14:paraId="05C85F58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gram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(v_LppMessage.lpp_MessageBody.c1.provideLocationInformation.criticalExtensions.c1.provideLocationInformation_r9.a_gnss_ProvideLocationInformation))</w:t>
      </w:r>
      <w:r w:rsidRPr="00511422">
        <w:rPr>
          <w:rFonts w:ascii="Courier New" w:hAnsi="Courier New" w:cs="Courier New"/>
          <w:b/>
          <w:sz w:val="16"/>
          <w:szCs w:val="16"/>
          <w:highlight w:val="red"/>
          <w:lang w:val="en-US" w:eastAsia="de-DE"/>
        </w:rPr>
        <w:t xml:space="preserve"> or</w:t>
      </w:r>
    </w:p>
    <w:p w14:paraId="72FE6B7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gram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(v_LppMessage.lpp_MessageBody.c1.provideLocationInformation.criticalExtensions.c1.provideLocationInformation_r9.otdoa_ProvideLocationInformation)))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256D8C6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"Neither A-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Provide Location Information nor OTDOA Provide Location Information are present");</w:t>
      </w:r>
    </w:p>
    <w:p w14:paraId="76B0DD2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A20294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5b2"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3EDC976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FA8578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833AAF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132B16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5b3"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30CC96E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33C7127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771CF9B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DA48CB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CB71AF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 //@sic R5s140739 sic@</w:t>
      </w:r>
    </w:p>
    <w:p w14:paraId="3792C2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42E7FF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6F0435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5A53DF7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5EB1561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440731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478D19A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0B1E91D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2ECC802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//@sic R5-198966, R5s210633 sic@</w:t>
      </w:r>
    </w:p>
    <w:p w14:paraId="765C21D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478C1E1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4b3");</w:t>
      </w:r>
    </w:p>
    <w:p w14:paraId="656BF7B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A0AA4E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056637E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3D7C1D2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5D76E80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5B17C9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7504767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474222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F25FBE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F3E9C4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5b4"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1FFEEA5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117130F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3E7095B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02CCF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521493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f_EUTRA_TestBody_Set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(false);</w:t>
      </w:r>
    </w:p>
    <w:p w14:paraId="7A6082B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Postamble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 E2_CONNECTED);//@sic R5-103875 sic@</w:t>
      </w:r>
    </w:p>
    <w:p w14:paraId="638397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f_POS_StopPositioningSimulatorEUTRA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2EA701B8" w14:textId="4A5C9364" w:rsidR="00324DE3" w:rsidRPr="00963DA4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}</w:t>
      </w:r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</w:t>
      </w:r>
      <w:proofErr w:type="gramEnd"/>
      <w:r w:rsidR="00324DE3" w:rsidRPr="00963DA4">
        <w:rPr>
          <w:rFonts w:ascii="Courier New" w:hAnsi="Courier New" w:cs="Courier New"/>
          <w:b/>
          <w:sz w:val="16"/>
          <w:szCs w:val="16"/>
          <w:lang w:eastAsia="de-DE"/>
        </w:rPr>
        <w:t>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10"/>
    <w:bookmarkEnd w:id="11"/>
    <w:bookmarkEnd w:id="12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6C7EBC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//See what is in the decoded message...</w:t>
      </w:r>
    </w:p>
    <w:p w14:paraId="3EADE2D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//CASE 1: One single Request Assistance Data message</w:t>
      </w:r>
    </w:p>
    <w:p w14:paraId="2FE494B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//@sic R5-160354 sic@</w:t>
      </w:r>
    </w:p>
    <w:p w14:paraId="6F293FC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cr_LppReqAssistanceDataAgnssAndOtdoa_Ack(f_EUTRA_CellInfo_GetPhyCellId(eutra_Cell1)))) { //UE requested A-GNSS and OTDOA</w:t>
      </w:r>
    </w:p>
    <w:p w14:paraId="1C80FB0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1B2B22D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0E58AF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611225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10279B0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A72A02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A75C3E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12E8DA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</w:t>
      </w:r>
    </w:p>
    <w:p w14:paraId="0A17C2A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C945A8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26224F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A31FB5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A84152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282BEC6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81A167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BDBEF20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2: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A-GNSS, second OTDOA</w:t>
      </w:r>
    </w:p>
    <w:p w14:paraId="1F71850E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610A29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 { //UE requested A-GNSS only</w:t>
      </w:r>
    </w:p>
    <w:p w14:paraId="5DDA7AF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21AB2FF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F5CDED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68DDC77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1F3995D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7F35433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961BD4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5A7FEB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48E3F18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BB668E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FE2D54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C1D1F1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43DCF4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2246AE0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C8F932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B0CC04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OTDOA</w:t>
      </w:r>
    </w:p>
    <w:p w14:paraId="3339CC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4B67EB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CB1184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0FE463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15D8C31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37C1F12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264E035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19E22E9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cr_LppReqAssistanceDataOtdoa_Ack(f_EUTRA_CellInfo_GetPhyCellId(eutra_Cell1)));</w:t>
      </w:r>
    </w:p>
    <w:p w14:paraId="152138F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3693D9E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11AB81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591580B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28F864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C25B91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E3AEAF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2555F63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DD3F4B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7612FE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676CB8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omit,</w:t>
      </w:r>
    </w:p>
    <w:p w14:paraId="766B504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0DF3001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E5765F8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//CASE 3: Two </w:t>
      </w:r>
      <w:proofErr w:type="spellStart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seperate</w:t>
      </w:r>
      <w:proofErr w:type="spellEnd"/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Request Assistance Data messages - First OTDOA, second A-GNSS</w:t>
      </w:r>
    </w:p>
    <w:p w14:paraId="39EFBF59" w14:textId="77777777" w:rsidR="00E14198" w:rsidRPr="00511422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//@sic R5-160354 sic@</w:t>
      </w:r>
    </w:p>
    <w:p w14:paraId="3D8C94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11422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cr_LppReqAssistanceDataOtdoa_Ack(f_EUTRA_CellInfo_GetPhyCellId(eutra_Cell1)))) { //UE requested OTDOA only</w:t>
      </w:r>
    </w:p>
    <w:p w14:paraId="552A8E5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3");</w:t>
      </w:r>
    </w:p>
    <w:p w14:paraId="5CA3087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5881F1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021E4E4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OTDOA information)</w:t>
      </w:r>
    </w:p>
    <w:p w14:paraId="5FAD392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3758A3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F437D8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B3363F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omit,</w:t>
      </w:r>
    </w:p>
    <w:p w14:paraId="7D8E858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OtdoaProvideAssistanceData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v_Ecgi1,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v_PrsInfo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v_Ecgi2, v_Ecgi4));</w:t>
      </w:r>
    </w:p>
    <w:p w14:paraId="5FA51F2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5CA8DAE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4a"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54E3CC6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Request Assistance Data for A-GNSS</w:t>
      </w:r>
    </w:p>
    <w:p w14:paraId="4225737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31CC8E1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F735EE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580D4C6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11395FB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6118D35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070290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39E3313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cr_LppReqAssistanceDataAgnss_Ack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BE3B0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4a");</w:t>
      </w:r>
    </w:p>
    <w:p w14:paraId="48F7B83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263881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Get Transaction number sent by the UE</w:t>
      </w:r>
    </w:p>
    <w:p w14:paraId="1F68162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v_LppMessage.transactionID.transactionNumber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7727649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D4A96B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v_LppMessage.lpp_MessageBody.c1.requestAssistanceData.criticalExtensions.c1.requestAssistanceData_r9;</w:t>
      </w:r>
    </w:p>
    <w:p w14:paraId="718514F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981444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 Retrieve requested data from Satellite simulator and store it in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v_ProvideAssistanceData_ByRef</w:t>
      </w:r>
      <w:proofErr w:type="spellEnd"/>
    </w:p>
    <w:p w14:paraId="0F264DC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ProvideAssistData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f_POS_EUTRA_RetrieveData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//@sic R5-172963 sic@</w:t>
      </w:r>
    </w:p>
    <w:p w14:paraId="4B81FB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v_RequestAssistData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548BA07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4b"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0B97C4A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PROVIDE ASSISTANCE DATA (with A-GNSS information)</w:t>
      </w:r>
    </w:p>
    <w:p w14:paraId="5860293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7C18ED3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350CAC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targetDevice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2D7FAA2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v_ProvideAssistData.a_gnss_ProvideAssistanceData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15B06C8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omit);</w:t>
      </w:r>
    </w:p>
    <w:p w14:paraId="2C40F56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31423C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46AD403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"Unexpected Assistance data request");</w:t>
      </w:r>
    </w:p>
    <w:p w14:paraId="7F855D4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A58BB8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91EBCD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LOCATION INFORMATION</w:t>
      </w:r>
    </w:p>
    <w:p w14:paraId="2B3FC16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47EA531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03839E8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B65B22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</w:t>
      </w:r>
    </w:p>
    <w:p w14:paraId="3771625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13D625A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96E67A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3B8B6D8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6EF5912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DCF9A4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 R5-152149 sic@</w:t>
      </w:r>
    </w:p>
    <w:p w14:paraId="005F814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5a1"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6AEF133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match(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 { //@sic R5-152147 sic@</w:t>
      </w:r>
    </w:p>
    <w:p w14:paraId="70C165C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466A2CB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7242C6A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06CB711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R5-198966, R5s210633 sic@</w:t>
      </w:r>
    </w:p>
    <w:p w14:paraId="45BDA42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174FDD4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4a1");</w:t>
      </w:r>
    </w:p>
    <w:p w14:paraId="6DE9274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}</w:t>
      </w:r>
    </w:p>
    <w:p w14:paraId="24951FB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07EDB30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44F9D25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F06E8F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723F64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09AC555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3351D58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578578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5a2"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54C1DF0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C970B3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3995B20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3EDC15E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1C412AD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B145CF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5b1"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73FE6D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(match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 cr_LppProvideLocationInformation_NoError_EarlyFix(tsc_POS_TransactionNumber))) {</w:t>
      </w:r>
    </w:p>
    <w:p w14:paraId="5987C84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(v_LppMessage.lpp_MessageBody.c1.provideLocationInformation.criticalExtensions.c1.provideLocationInformation_r9.a_gnss_ProvideLocationInformation)) and</w:t>
      </w:r>
    </w:p>
    <w:p w14:paraId="491A53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not(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(v_LppMessage.lpp_MessageBody.c1.provideLocationInformation.criticalExtensions.c1.provideLocationInformation_r9.otdoa_ProvideLocationInformation)))</w:t>
      </w: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{</w:t>
      </w:r>
    </w:p>
    <w:p w14:paraId="11EF551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"Neither A-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gnss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Provide Location Information nor OTDOA Provide Location Information are present");</w:t>
      </w:r>
    </w:p>
    <w:p w14:paraId="259EF86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EACDDC9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5b2"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28C55BB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365C19F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065D62E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47A77AD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5b3"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F20D59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//Receive LPP PROVIDE LOCATION INFORMATION</w:t>
      </w:r>
    </w:p>
    <w:p w14:paraId="29AFA86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SRB.receive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(car_SRB2_NasPdu_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</w:t>
      </w:r>
    </w:p>
    <w:p w14:paraId="52DC2C1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Indication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tsc_SHT_IntegrityProtected_Ciphered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639462C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cr_UL_GENERIC_NAS_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TRANSPORT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tsc_LPP_MessageContainer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14:paraId="4E9EE9E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cr_RoutingInfo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))))) //@sic R5s140739 sic@</w:t>
      </w:r>
    </w:p>
    <w:p w14:paraId="4180FD5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-&gt; value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v_ReceivedAsp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0C82EC9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5BA058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v_ReceivedAsp.Signalling.Nas[0].Pdu.Msg.ul_GENERIC_NAS_TRANSPORT.genericMessageContainer.genericMsgContainerValue;</w:t>
      </w:r>
    </w:p>
    <w:p w14:paraId="1C724B1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=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f_POS_LppMessage_DecodeAndMatch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v_Octetstring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(cr_LppProvideLocationInformation_NoError(tsc_POS_TransactionNumber),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cr_LppProvideLocationInformation_UEA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tsc_POS_TransactionNumber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))); //@sic R5-152147 sic@</w:t>
      </w:r>
    </w:p>
    <w:p w14:paraId="67B72BF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91E5335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.c1.provideLocationInformation_r9.a_gnss_ProvideLocationInformation)) and</w:t>
      </w:r>
    </w:p>
    <w:p w14:paraId="1B6B061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.c1.provideLocationInformation_r9.otdoa_ProvideLocationInformation))) {</w:t>
      </w:r>
    </w:p>
    <w:p w14:paraId="73D5D20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= v_LppMessage.lpp_MessageBody.c1.provideLocationInformation.criticalExtensions.c1.provideLocationInformation_r9.a_gnss_ProvideLocationInformation.gnss_SignalMeasurementInformation.gnss_MeasurementList;</w:t>
      </w:r>
    </w:p>
    <w:p w14:paraId="6CE68A4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f_POS_CheckGnssMeasurementList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v_GNSS_MeasurementList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//@sic R5-198966, R5s210633 sic@</w:t>
      </w:r>
    </w:p>
    <w:p w14:paraId="6353302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isvalue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(v_LppMessage.lpp_MessageBody.c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1.provideLocationInformation.criticalExtensions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.c1.provideLocationInformation_r9.otdoa_ProvideLocationInformation.otdoaSignalMeasurementInformation)) { //@sic R5-144626 sic@</w:t>
      </w:r>
    </w:p>
    <w:p w14:paraId="096A9C0A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PreliminaryPass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__FILE__, __LINE__, "Test Case 7.3.4.4 Step 4b3");</w:t>
      </w:r>
    </w:p>
    <w:p w14:paraId="59F0DFA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8C025F1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</w:t>
      </w:r>
    </w:p>
    <w:p w14:paraId="4E7C4B18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"OTDOA Location Information present but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SignalMeasurementInformation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missing"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  /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/@sic R5-144626 sic@</w:t>
      </w:r>
    </w:p>
    <w:p w14:paraId="1159A892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7A49C24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06E64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40BCD310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f_EUTRA_SetVerdictFailOrInconc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"A-GNSS or OTDOA Location Information not present");</w:t>
      </w:r>
    </w:p>
    <w:p w14:paraId="26F9D92B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A0CFD9E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F6A7CAD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//@siclog "Step 5b4"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siclog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@</w:t>
      </w:r>
    </w:p>
    <w:p w14:paraId="733DD05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//SS sends LPP ACKNOWLEDGEMENT if requested by the UE at step 4</w:t>
      </w:r>
    </w:p>
    <w:p w14:paraId="256F5F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SendLppAck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eutra_Cell1,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tsc_POS_RoutingId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v_LppMessage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3CB41687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14:paraId="63D1029F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Postamble</w:t>
      </w:r>
    </w:p>
    <w:p w14:paraId="645E75D6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f_EUTRA_TestBody_Set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(false);</w:t>
      </w:r>
    </w:p>
    <w:p w14:paraId="16DB780C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f_EUTRA_</w:t>
      </w:r>
      <w:proofErr w:type="gram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Postamble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gram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eutra_Cell1, E2_CONNECTED);//@sic R5-103875 sic@</w:t>
      </w:r>
    </w:p>
    <w:p w14:paraId="7C992E03" w14:textId="77777777" w:rsidR="00E14198" w:rsidRPr="00E14198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f_POS_StopPositioningSimulatorEUTRA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v_GNSSList</w:t>
      </w:r>
      <w:proofErr w:type="spellEnd"/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14:paraId="6D779806" w14:textId="1B871823" w:rsidR="00905383" w:rsidRDefault="00E14198" w:rsidP="00E141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1419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2287A8AA" w14:textId="77777777" w:rsidR="00905383" w:rsidRDefault="0090538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D72F650" w14:textId="20100B21" w:rsidR="00324DE3" w:rsidRPr="00061DA1" w:rsidRDefault="00324DE3" w:rsidP="0090538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77777777" w:rsidR="002B0BE5" w:rsidRPr="00061DA1" w:rsidRDefault="002B0BE5" w:rsidP="002B0BE5"/>
    <w:sectPr w:rsidR="002B0BE5" w:rsidRPr="00061D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D172B" w14:textId="77777777" w:rsidR="00363F7A" w:rsidRDefault="00363F7A">
      <w:r>
        <w:separator/>
      </w:r>
    </w:p>
  </w:endnote>
  <w:endnote w:type="continuationSeparator" w:id="0">
    <w:p w14:paraId="2E027133" w14:textId="77777777" w:rsidR="00363F7A" w:rsidRDefault="0036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BAAC3" w14:textId="77777777" w:rsidR="00363F7A" w:rsidRDefault="00363F7A">
      <w:r>
        <w:separator/>
      </w:r>
    </w:p>
  </w:footnote>
  <w:footnote w:type="continuationSeparator" w:id="0">
    <w:p w14:paraId="7AD591DC" w14:textId="77777777" w:rsidR="00363F7A" w:rsidRDefault="00363F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EF0A3" w14:textId="77777777" w:rsidR="004217FD" w:rsidRDefault="004217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9945" w14:textId="77777777" w:rsidR="004217FD" w:rsidRDefault="004217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DE7A" w14:textId="77777777" w:rsidR="004217FD" w:rsidRDefault="004217F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96898" w14:textId="77777777" w:rsidR="004217FD" w:rsidRDefault="004217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9713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067740">
    <w:abstractNumId w:val="6"/>
  </w:num>
  <w:num w:numId="3" w16cid:durableId="601960710">
    <w:abstractNumId w:val="3"/>
  </w:num>
  <w:num w:numId="4" w16cid:durableId="586378962">
    <w:abstractNumId w:val="7"/>
  </w:num>
  <w:num w:numId="5" w16cid:durableId="1999455297">
    <w:abstractNumId w:val="0"/>
  </w:num>
  <w:num w:numId="6" w16cid:durableId="1003358457">
    <w:abstractNumId w:val="11"/>
  </w:num>
  <w:num w:numId="7" w16cid:durableId="60255109">
    <w:abstractNumId w:val="8"/>
  </w:num>
  <w:num w:numId="8" w16cid:durableId="585380610">
    <w:abstractNumId w:val="1"/>
  </w:num>
  <w:num w:numId="9" w16cid:durableId="180164279">
    <w:abstractNumId w:val="4"/>
  </w:num>
  <w:num w:numId="10" w16cid:durableId="387923790">
    <w:abstractNumId w:val="2"/>
  </w:num>
  <w:num w:numId="11" w16cid:durableId="635600666">
    <w:abstractNumId w:val="9"/>
  </w:num>
  <w:num w:numId="12" w16cid:durableId="1765225229">
    <w:abstractNumId w:val="5"/>
  </w:num>
  <w:num w:numId="13" w16cid:durableId="1005203766">
    <w:abstractNumId w:val="12"/>
  </w:num>
  <w:num w:numId="14" w16cid:durableId="1460612887">
    <w:abstractNumId w:val="14"/>
  </w:num>
  <w:num w:numId="15" w16cid:durableId="815412462">
    <w:abstractNumId w:val="10"/>
  </w:num>
  <w:num w:numId="16" w16cid:durableId="191538485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645C"/>
    <w:rsid w:val="00081936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F3122"/>
    <w:rsid w:val="000F4C0F"/>
    <w:rsid w:val="00101917"/>
    <w:rsid w:val="00123864"/>
    <w:rsid w:val="00124321"/>
    <w:rsid w:val="001247BA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9E9"/>
    <w:rsid w:val="003220BE"/>
    <w:rsid w:val="00324DE3"/>
    <w:rsid w:val="00333B12"/>
    <w:rsid w:val="003351DB"/>
    <w:rsid w:val="0033793A"/>
    <w:rsid w:val="00346664"/>
    <w:rsid w:val="00346D37"/>
    <w:rsid w:val="00350710"/>
    <w:rsid w:val="00352158"/>
    <w:rsid w:val="003609EF"/>
    <w:rsid w:val="0036231A"/>
    <w:rsid w:val="00363F7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17FD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6208"/>
    <w:rsid w:val="00486E5F"/>
    <w:rsid w:val="00492A1B"/>
    <w:rsid w:val="004932AE"/>
    <w:rsid w:val="00497780"/>
    <w:rsid w:val="004B4C25"/>
    <w:rsid w:val="004B75B7"/>
    <w:rsid w:val="004C3F6A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320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4D02"/>
    <w:rsid w:val="00705E16"/>
    <w:rsid w:val="00710028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C5BA1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93136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AF6D0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4183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85FFA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19F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arikshit.bhise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2F4B7-A456-41F0-9214-EB13BA44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9</Pages>
  <Words>4253</Words>
  <Characters>24247</Characters>
  <Application>Microsoft Office Word</Application>
  <DocSecurity>0</DocSecurity>
  <Lines>202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28444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2022-06-23T07:58:00Z</dcterms:created>
  <dcterms:modified xsi:type="dcterms:W3CDTF">2022-06-23T08:34:00Z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