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0D685" w14:textId="223D0725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0D385F" w:rsidRPr="000D385F">
        <w:rPr>
          <w:b/>
          <w:bCs/>
          <w:i/>
          <w:iCs/>
          <w:sz w:val="24"/>
          <w:szCs w:val="24"/>
        </w:rPr>
        <w:t>R5s22</w:t>
      </w:r>
      <w:r w:rsidR="00232AD7">
        <w:rPr>
          <w:b/>
          <w:bCs/>
          <w:i/>
          <w:iCs/>
          <w:sz w:val="24"/>
          <w:szCs w:val="24"/>
        </w:rPr>
        <w:t>0796</w:t>
      </w:r>
    </w:p>
    <w:p w14:paraId="2B726D95" w14:textId="77777777" w:rsidR="00A23329" w:rsidRDefault="009F7112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9F71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9F71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9F71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9F71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9F71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9F71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9F7112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9F71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9F7112" w:rsidP="009F71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329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CCB9A46" w14:textId="77777777" w:rsidR="00A23329" w:rsidRDefault="00A23329" w:rsidP="009F71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54C05CFF" w:rsidR="00A23329" w:rsidRPr="00680DED" w:rsidRDefault="000D385F" w:rsidP="009F7112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25660">
              <w:rPr>
                <w:rFonts w:cs="Arial"/>
                <w:b/>
                <w:bCs/>
                <w:color w:val="000000"/>
                <w:sz w:val="28"/>
                <w:szCs w:val="28"/>
              </w:rPr>
              <w:t>2</w:t>
            </w:r>
            <w:r w:rsidR="00232AD7" w:rsidRPr="00E25660">
              <w:rPr>
                <w:rFonts w:cs="Arial"/>
                <w:b/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709" w:type="dxa"/>
          </w:tcPr>
          <w:p w14:paraId="5A887F11" w14:textId="77777777" w:rsidR="00A23329" w:rsidRDefault="00A23329" w:rsidP="009F71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9F7112" w:rsidP="009F71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9F71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7829BB34" w:rsidR="00A23329" w:rsidRPr="00410371" w:rsidRDefault="009F7112" w:rsidP="009F71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17.</w:t>
              </w:r>
              <w:r w:rsidR="008B1336">
                <w:rPr>
                  <w:b/>
                  <w:noProof/>
                  <w:sz w:val="28"/>
                </w:rPr>
                <w:t>3</w:t>
              </w:r>
              <w:r w:rsidR="00A2332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9F7112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9F71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9F7112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9F71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9F71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9F7112">
        <w:tc>
          <w:tcPr>
            <w:tcW w:w="9641" w:type="dxa"/>
            <w:gridSpan w:val="9"/>
          </w:tcPr>
          <w:p w14:paraId="67CBC936" w14:textId="77777777" w:rsidR="00A23329" w:rsidRDefault="00A23329" w:rsidP="009F71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9F7112">
        <w:tc>
          <w:tcPr>
            <w:tcW w:w="2835" w:type="dxa"/>
          </w:tcPr>
          <w:p w14:paraId="64DE86E1" w14:textId="77777777" w:rsidR="00A23329" w:rsidRDefault="00A23329" w:rsidP="009F71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9F71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9F7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9F71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9F7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9F71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9F7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9F71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9F71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9F7112">
        <w:tc>
          <w:tcPr>
            <w:tcW w:w="9640" w:type="dxa"/>
            <w:gridSpan w:val="11"/>
          </w:tcPr>
          <w:p w14:paraId="08C27DE5" w14:textId="77777777" w:rsidR="00A23329" w:rsidRDefault="00A23329" w:rsidP="009F71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9F71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9F71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57B1D5E7" w:rsidR="00A23329" w:rsidRDefault="00631249" w:rsidP="009F711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NR5GC</w:t>
            </w:r>
            <w:r w:rsidR="00232AD7">
              <w:t xml:space="preserve"> SM</w:t>
            </w:r>
            <w:r>
              <w:t xml:space="preserve"> testcases</w:t>
            </w:r>
          </w:p>
        </w:tc>
      </w:tr>
      <w:tr w:rsidR="00A23329" w14:paraId="56F4AADB" w14:textId="77777777" w:rsidTr="009F7112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9F71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9F71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9F7112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9F71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9F7112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9F7112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9F71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9F711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9F7112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9F71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9F71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9F7112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9F71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1DAAEF67" w:rsidR="00A23329" w:rsidRDefault="009F7112" w:rsidP="009F71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B1336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9F71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9F71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22DEE" w14:textId="3E9B944B" w:rsidR="008B1336" w:rsidRDefault="009F7112" w:rsidP="008B13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1336">
                <w:rPr>
                  <w:noProof/>
                </w:rPr>
                <w:t>2022-06-</w:t>
              </w:r>
            </w:fldSimple>
            <w:r w:rsidR="008B1336">
              <w:rPr>
                <w:noProof/>
              </w:rPr>
              <w:t>20</w:t>
            </w:r>
          </w:p>
          <w:p w14:paraId="5FCAD115" w14:textId="5BB8D009" w:rsidR="00A23329" w:rsidRDefault="00A23329" w:rsidP="009F7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14:paraId="33593147" w14:textId="77777777" w:rsidTr="009F7112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9F71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9F71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9F71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9F71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9F71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9F71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9F71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9F7112" w:rsidP="009F71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9F71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9F71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9F7112" w:rsidP="009F71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Rel-17</w:t>
              </w:r>
            </w:fldSimple>
          </w:p>
        </w:tc>
      </w:tr>
      <w:tr w:rsidR="00A23329" w14:paraId="5450D67F" w14:textId="77777777" w:rsidTr="009F71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9F71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9F71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9F71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9F71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9F7112">
        <w:tc>
          <w:tcPr>
            <w:tcW w:w="1843" w:type="dxa"/>
          </w:tcPr>
          <w:p w14:paraId="3C419F3A" w14:textId="77777777" w:rsidR="00A23329" w:rsidRDefault="00A23329" w:rsidP="009F71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9F71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9F71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BC51" w14:textId="6424BB46" w:rsidR="000517C9" w:rsidRPr="002E008A" w:rsidRDefault="00FC6FD5" w:rsidP="006312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SG"/>
              </w:rPr>
              <w:t>For the test cases listed in this document, the test body status is not set correctly.</w:t>
            </w:r>
          </w:p>
        </w:tc>
      </w:tr>
      <w:tr w:rsidR="00A23329" w14:paraId="292EFE85" w14:textId="77777777" w:rsidTr="009F71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9F71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703162BD" w:rsidR="000517C9" w:rsidRPr="006316B2" w:rsidRDefault="00FC6FD5" w:rsidP="00631249">
            <w:pPr>
              <w:pStyle w:val="CRCoverPage"/>
              <w:spacing w:after="0"/>
              <w:rPr>
                <w:noProof/>
              </w:rPr>
            </w:pPr>
            <w:r w:rsidRPr="00FC6FD5">
              <w:rPr>
                <w:noProof/>
              </w:rPr>
              <w:t>Added f_NR_TestBody_Set(true) before test body function and f_NR_TestBody_Set(false) after test body function</w:t>
            </w:r>
            <w:r>
              <w:rPr>
                <w:noProof/>
              </w:rPr>
              <w:t>.</w:t>
            </w:r>
          </w:p>
        </w:tc>
      </w:tr>
      <w:tr w:rsidR="00A23329" w14:paraId="099094C2" w14:textId="77777777" w:rsidTr="009F71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9F71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43400F58" w:rsidR="00A23329" w:rsidRPr="00CF39F2" w:rsidRDefault="008B1336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Incorrect </w:t>
            </w:r>
            <w:r w:rsidR="004112B8">
              <w:rPr>
                <w:noProof/>
              </w:rPr>
              <w:t>test body boundary in logs</w:t>
            </w:r>
          </w:p>
        </w:tc>
      </w:tr>
      <w:tr w:rsidR="00A23329" w14:paraId="72AD49C1" w14:textId="77777777" w:rsidTr="009F7112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9F71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1CCC5A49" w:rsidR="00A23329" w:rsidRDefault="00DE397B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10.1.6.1.NR5GC, 10.1.6.2.NR5GC, 10.1.5.1.NR5GC, 10.1.2.1.NR5GC, 10.1.2.2.NR5GC, 10.1.1.2.NR5GC, 10.1.1.1.NR5GC, 10.1.3.2.NR5GC, 10.1.4.1.NR5GC</w:t>
            </w:r>
          </w:p>
        </w:tc>
      </w:tr>
      <w:tr w:rsidR="00A23329" w14:paraId="3172AA08" w14:textId="77777777" w:rsidTr="009F71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9F71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9F71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9F71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A23329" w:rsidRDefault="007C1CEF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06E9063" w14:textId="77777777" w:rsidTr="009F71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9F71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9F71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9F71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9F71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662412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4CD8919" w14:textId="1A398B5B" w:rsidR="00FC6FD5" w:rsidRDefault="007A73E5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C6FD5" w:rsidRPr="009F01BB">
        <w:rPr>
          <w:rFonts w:ascii="Arial" w:hAnsi="Arial" w:cs="Arial"/>
          <w:iCs/>
        </w:rPr>
        <w:t>Table of Contents</w:t>
      </w:r>
      <w:r w:rsidR="00FC6FD5">
        <w:tab/>
      </w:r>
      <w:r w:rsidR="00FC6FD5">
        <w:fldChar w:fldCharType="begin"/>
      </w:r>
      <w:r w:rsidR="00FC6FD5">
        <w:instrText xml:space="preserve"> PAGEREF _Toc106624120 \h </w:instrText>
      </w:r>
      <w:r w:rsidR="00FC6FD5">
        <w:fldChar w:fldCharType="separate"/>
      </w:r>
      <w:r w:rsidR="00FC6FD5">
        <w:t>2</w:t>
      </w:r>
      <w:r w:rsidR="00FC6FD5">
        <w:fldChar w:fldCharType="end"/>
      </w:r>
    </w:p>
    <w:p w14:paraId="6C115C7F" w14:textId="21B124DC" w:rsidR="00FC6FD5" w:rsidRDefault="00FC6FD5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 w:rsidRPr="009F01B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  <w:tab/>
      </w:r>
      <w:r w:rsidRPr="009F01B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_Toc106624121 \h </w:instrText>
      </w:r>
      <w:r>
        <w:fldChar w:fldCharType="separate"/>
      </w:r>
      <w:r>
        <w:t>2</w:t>
      </w:r>
      <w:r>
        <w:fldChar w:fldCharType="end"/>
      </w:r>
    </w:p>
    <w:p w14:paraId="71165ADC" w14:textId="1B7068F2" w:rsidR="00FC6FD5" w:rsidRDefault="00FC6FD5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 w:rsidRPr="009F01B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  <w:tab/>
      </w:r>
      <w:r w:rsidRPr="009F01B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_Toc106624122 \h </w:instrText>
      </w:r>
      <w:r>
        <w:fldChar w:fldCharType="separate"/>
      </w:r>
      <w:r>
        <w:t>3</w:t>
      </w:r>
      <w:r>
        <w:fldChar w:fldCharType="end"/>
      </w:r>
    </w:p>
    <w:p w14:paraId="01A8AB54" w14:textId="55CAB446" w:rsidR="00FC6FD5" w:rsidRDefault="00FC6FD5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 w:rsidRPr="009F01B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  <w:tab/>
      </w:r>
      <w:r w:rsidRPr="009F01B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_Toc106624123 \h </w:instrText>
      </w:r>
      <w:r>
        <w:fldChar w:fldCharType="separate"/>
      </w:r>
      <w:r>
        <w:t>3</w:t>
      </w:r>
      <w:r>
        <w:fldChar w:fldCharType="end"/>
      </w:r>
    </w:p>
    <w:p w14:paraId="3EC15D4E" w14:textId="50721F64" w:rsidR="00FC6FD5" w:rsidRDefault="00FC6FD5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 w:rsidRPr="009F01BB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  <w:tab/>
      </w:r>
      <w:r w:rsidRPr="009F01BB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_Toc106624124 \h </w:instrText>
      </w:r>
      <w:r>
        <w:fldChar w:fldCharType="separate"/>
      </w:r>
      <w:r>
        <w:t>6</w:t>
      </w:r>
      <w:r>
        <w:fldChar w:fldCharType="end"/>
      </w:r>
    </w:p>
    <w:p w14:paraId="1B253E20" w14:textId="4331933D" w:rsidR="00FC6FD5" w:rsidRDefault="00FC6FD5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 w:rsidRPr="009F01BB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  <w:tab/>
      </w:r>
      <w:r w:rsidRPr="009F01BB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_Toc106624125 \h </w:instrText>
      </w:r>
      <w:r>
        <w:fldChar w:fldCharType="separate"/>
      </w:r>
      <w:r>
        <w:t>9</w:t>
      </w:r>
      <w:r>
        <w:fldChar w:fldCharType="end"/>
      </w:r>
    </w:p>
    <w:p w14:paraId="7ECD06D2" w14:textId="1873C3CB" w:rsidR="00FC6FD5" w:rsidRDefault="00FC6FD5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 w:rsidRPr="009F01BB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  <w:tab/>
      </w:r>
      <w:r w:rsidRPr="009F01BB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_Toc106624126 \h </w:instrText>
      </w:r>
      <w:r>
        <w:fldChar w:fldCharType="separate"/>
      </w:r>
      <w:r>
        <w:t>12</w:t>
      </w:r>
      <w:r>
        <w:fldChar w:fldCharType="end"/>
      </w:r>
    </w:p>
    <w:p w14:paraId="1A8BA525" w14:textId="1DFCF934" w:rsidR="00FC6FD5" w:rsidRDefault="00FC6FD5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 w:rsidRPr="009F01BB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  <w:tab/>
      </w:r>
      <w:r w:rsidRPr="009F01BB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_Toc106624127 \h </w:instrText>
      </w:r>
      <w:r>
        <w:fldChar w:fldCharType="separate"/>
      </w:r>
      <w:r>
        <w:t>15</w:t>
      </w:r>
      <w:r>
        <w:fldChar w:fldCharType="end"/>
      </w:r>
    </w:p>
    <w:p w14:paraId="7A4B43D8" w14:textId="431E7176" w:rsidR="00FC6FD5" w:rsidRDefault="00FC6FD5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 w:rsidRPr="009F01BB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  <w:tab/>
      </w:r>
      <w:r w:rsidRPr="009F01BB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_Toc106624128 \h </w:instrText>
      </w:r>
      <w:r>
        <w:fldChar w:fldCharType="separate"/>
      </w:r>
      <w:r>
        <w:t>18</w:t>
      </w:r>
      <w:r>
        <w:fldChar w:fldCharType="end"/>
      </w:r>
    </w:p>
    <w:p w14:paraId="3476B9A5" w14:textId="4B338CC5" w:rsidR="00FC6FD5" w:rsidRDefault="00FC6FD5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 w:rsidRPr="009F01BB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  <w:tab/>
      </w:r>
      <w:r w:rsidRPr="009F01BB">
        <w:rPr>
          <w:b/>
          <w:lang w:val="pt-BR"/>
        </w:rPr>
        <w:t>Change 7</w:t>
      </w:r>
      <w:r>
        <w:tab/>
      </w:r>
      <w:r>
        <w:fldChar w:fldCharType="begin"/>
      </w:r>
      <w:r>
        <w:instrText xml:space="preserve"> PAGEREF _Toc106624129 \h </w:instrText>
      </w:r>
      <w:r>
        <w:fldChar w:fldCharType="separate"/>
      </w:r>
      <w:r>
        <w:t>21</w:t>
      </w:r>
      <w:r>
        <w:fldChar w:fldCharType="end"/>
      </w:r>
    </w:p>
    <w:p w14:paraId="49BCB24D" w14:textId="1311FBD2" w:rsidR="00FC6FD5" w:rsidRDefault="00FC6FD5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 w:rsidRPr="009F01BB">
        <w:rPr>
          <w:b/>
          <w:lang w:val="pt-BR"/>
        </w:rPr>
        <w:t>2.8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  <w:tab/>
      </w:r>
      <w:r w:rsidRPr="009F01BB">
        <w:rPr>
          <w:b/>
          <w:lang w:val="pt-BR"/>
        </w:rPr>
        <w:t>Change 8</w:t>
      </w:r>
      <w:r>
        <w:tab/>
      </w:r>
      <w:r>
        <w:fldChar w:fldCharType="begin"/>
      </w:r>
      <w:r>
        <w:instrText xml:space="preserve"> PAGEREF _Toc106624130 \h </w:instrText>
      </w:r>
      <w:r>
        <w:fldChar w:fldCharType="separate"/>
      </w:r>
      <w:r>
        <w:t>24</w:t>
      </w:r>
      <w:r>
        <w:fldChar w:fldCharType="end"/>
      </w:r>
    </w:p>
    <w:p w14:paraId="67111920" w14:textId="28D5AB22" w:rsidR="00FC6FD5" w:rsidRDefault="00FC6FD5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</w:pPr>
      <w:r w:rsidRPr="009F01BB">
        <w:rPr>
          <w:b/>
          <w:lang w:val="pt-BR"/>
        </w:rPr>
        <w:t>2.9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ja-JP"/>
        </w:rPr>
        <w:tab/>
      </w:r>
      <w:r w:rsidRPr="009F01BB">
        <w:rPr>
          <w:b/>
          <w:lang w:val="pt-BR"/>
        </w:rPr>
        <w:t>Change 9</w:t>
      </w:r>
      <w:r>
        <w:tab/>
      </w:r>
      <w:r>
        <w:fldChar w:fldCharType="begin"/>
      </w:r>
      <w:r>
        <w:instrText xml:space="preserve"> PAGEREF _Toc106624131 \h </w:instrText>
      </w:r>
      <w:r>
        <w:fldChar w:fldCharType="separate"/>
      </w:r>
      <w:r>
        <w:t>27</w:t>
      </w:r>
      <w:r>
        <w:fldChar w:fldCharType="end"/>
      </w:r>
    </w:p>
    <w:p w14:paraId="61767724" w14:textId="15FDC2B6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6624121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71796B02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E25660" w:rsidRPr="00A37C31">
        <w:rPr>
          <w:rFonts w:cs="Arial"/>
        </w:rPr>
        <w:t>iWD-TTCN3-B2020-09_D2</w:t>
      </w:r>
      <w:r w:rsidR="00E25660">
        <w:rPr>
          <w:rFonts w:cs="Arial"/>
        </w:rPr>
        <w:t>2</w:t>
      </w:r>
      <w:r w:rsidR="00E25660" w:rsidRPr="00A37C31">
        <w:rPr>
          <w:rFonts w:cs="Arial"/>
        </w:rPr>
        <w:t>wk</w:t>
      </w:r>
      <w:r w:rsidR="00E25660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lastRenderedPageBreak/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3FBB8822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6624122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309DD88F" w14:textId="77777777" w:rsidR="0004131F" w:rsidRDefault="0004131F" w:rsidP="0004131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06624123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4131F" w14:paraId="2ECEE895" w14:textId="77777777" w:rsidTr="009F711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B620" w14:textId="77777777" w:rsidR="0004131F" w:rsidRPr="003C0071" w:rsidRDefault="0004131F" w:rsidP="009F7112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ABC" w14:textId="641E8DCD" w:rsidR="0004131F" w:rsidRPr="000077FF" w:rsidRDefault="00DE397B" w:rsidP="009F7112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E397B">
              <w:rPr>
                <w:rFonts w:ascii="Courier New" w:hAnsi="Courier New" w:cs="Courier New"/>
                <w:lang w:eastAsia="de-DE"/>
              </w:rPr>
              <w:t>function f_TC_10_1_6_1_NR5GC()</w:t>
            </w:r>
          </w:p>
        </w:tc>
      </w:tr>
      <w:tr w:rsidR="0004131F" w14:paraId="797F2414" w14:textId="77777777" w:rsidTr="009F711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6063" w14:textId="77777777" w:rsidR="0004131F" w:rsidRDefault="0004131F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203" w14:textId="5CD26E16" w:rsidR="0004131F" w:rsidRPr="000077FF" w:rsidRDefault="00FC6FD5" w:rsidP="009F7112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The test case’s</w:t>
            </w:r>
            <w:r w:rsidRPr="00FC6FD5">
              <w:rPr>
                <w:rFonts w:ascii="Arial" w:hAnsi="Arial"/>
                <w:noProof/>
                <w:lang w:val="en-SG"/>
              </w:rPr>
              <w:t xml:space="preserve"> test body status is not set correctly.</w:t>
            </w:r>
          </w:p>
        </w:tc>
      </w:tr>
      <w:tr w:rsidR="0004131F" w14:paraId="4CE9068B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0F0D" w14:textId="77777777" w:rsidR="0004131F" w:rsidRDefault="0004131F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1BE5" w14:textId="75605967" w:rsidR="0004131F" w:rsidRDefault="0004131F" w:rsidP="009F7112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="00DE397B" w:rsidRPr="00DE397B">
              <w:rPr>
                <w:noProof/>
                <w:lang w:val="en-SG"/>
              </w:rPr>
              <w:t>f_NR_TestBody_Set</w:t>
            </w:r>
            <w:r w:rsidR="00DE397B">
              <w:rPr>
                <w:noProof/>
                <w:lang w:val="en-SG"/>
              </w:rPr>
              <w:t>(true) before test body function and f_NR_TestBody_Set(false) after test body function</w:t>
            </w:r>
          </w:p>
        </w:tc>
      </w:tr>
      <w:tr w:rsidR="0004131F" w14:paraId="51FD8366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E122" w14:textId="77777777" w:rsidR="0004131F" w:rsidRDefault="0004131F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98A3" w14:textId="2900FD0F" w:rsidR="0004131F" w:rsidRPr="00DE397B" w:rsidRDefault="00DE397B" w:rsidP="009F7112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 w:rsidRPr="00DE397B">
              <w:rPr>
                <w:rFonts w:ascii="Arial" w:hAnsi="Arial" w:cs="Arial"/>
                <w:noProof/>
              </w:rPr>
              <w:t>GSM_TestCases_NR5GC</w:t>
            </w:r>
            <w:r>
              <w:rPr>
                <w:rFonts w:ascii="Arial" w:eastAsiaTheme="minorEastAsia" w:hAnsi="Arial" w:cs="Arial" w:hint="eastAsia"/>
                <w:noProof/>
                <w:lang w:eastAsia="ja-JP"/>
              </w:rPr>
              <w:t>.</w:t>
            </w:r>
            <w:r>
              <w:rPr>
                <w:rFonts w:ascii="Arial" w:eastAsiaTheme="minorEastAsia" w:hAnsi="Arial" w:cs="Arial"/>
                <w:noProof/>
                <w:lang w:eastAsia="ja-JP"/>
              </w:rPr>
              <w:t>ttcn</w:t>
            </w:r>
          </w:p>
        </w:tc>
      </w:tr>
      <w:tr w:rsidR="0004131F" w14:paraId="1B37D2A3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C643" w14:textId="77777777" w:rsidR="0004131F" w:rsidRDefault="0004131F" w:rsidP="009F711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A286" w14:textId="733D5399" w:rsidR="0004131F" w:rsidRDefault="009F7112" w:rsidP="009F711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7987687" w14:textId="77777777" w:rsidR="0004131F" w:rsidRDefault="0004131F" w:rsidP="0004131F">
      <w:pPr>
        <w:spacing w:after="0"/>
        <w:rPr>
          <w:rFonts w:ascii="Arial" w:hAnsi="Arial"/>
          <w:b/>
          <w:sz w:val="32"/>
          <w:lang w:val="pt-BR"/>
        </w:rPr>
      </w:pPr>
    </w:p>
    <w:p w14:paraId="3F08058A" w14:textId="77777777" w:rsidR="0004131F" w:rsidRDefault="0004131F" w:rsidP="0004131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04131F" w:rsidRPr="0004131F" w14:paraId="022F07FA" w14:textId="77777777" w:rsidTr="009F711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99FE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function f_TC_10_1_6_1_NR5GC() runs on NR5GC_PTC</w:t>
            </w:r>
          </w:p>
          <w:p w14:paraId="78307FB6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77A057A2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//UE-requested PDU session release / Abnormal / Collision with network-requested PDU session modification procedure</w:t>
            </w:r>
          </w:p>
          <w:p w14:paraId="5D4EDF0E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lastRenderedPageBreak/>
              <w:t xml:space="preserve">    var </w:t>
            </w:r>
            <w:proofErr w:type="spellStart"/>
            <w:r w:rsidRPr="00DE397B">
              <w:rPr>
                <w:rFonts w:ascii="Arial" w:hAnsi="Arial" w:cs="Arial"/>
                <w:bCs/>
                <w:lang w:eastAsia="de-DE"/>
              </w:rPr>
              <w:t>NR_CellId_Type</w:t>
            </w:r>
            <w:proofErr w:type="spellEnd"/>
            <w:r w:rsidRPr="00DE397B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DE397B">
              <w:rPr>
                <w:rFonts w:ascii="Arial" w:hAnsi="Arial" w:cs="Arial"/>
                <w:bCs/>
                <w:lang w:eastAsia="de-DE"/>
              </w:rPr>
              <w:t>v_NGC_</w:t>
            </w:r>
            <w:proofErr w:type="gramStart"/>
            <w:r w:rsidRPr="00DE397B">
              <w:rPr>
                <w:rFonts w:ascii="Arial" w:hAnsi="Arial" w:cs="Arial"/>
                <w:bCs/>
                <w:lang w:eastAsia="de-DE"/>
              </w:rPr>
              <w:t>NASCellA</w:t>
            </w:r>
            <w:proofErr w:type="spellEnd"/>
            <w:r w:rsidRPr="00DE397B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DE397B">
              <w:rPr>
                <w:rFonts w:ascii="Arial" w:hAnsi="Arial" w:cs="Arial"/>
                <w:bCs/>
                <w:lang w:eastAsia="de-DE"/>
              </w:rPr>
              <w:t>= f_NR5GC_MapNASCell(</w:t>
            </w:r>
            <w:proofErr w:type="spellStart"/>
            <w:r w:rsidRPr="00DE397B">
              <w:rPr>
                <w:rFonts w:ascii="Arial" w:hAnsi="Arial" w:cs="Arial"/>
                <w:bCs/>
                <w:lang w:eastAsia="de-DE"/>
              </w:rPr>
              <w:t>ngc_CellA</w:t>
            </w:r>
            <w:proofErr w:type="spellEnd"/>
            <w:r w:rsidRPr="00DE397B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DE397B">
              <w:rPr>
                <w:rFonts w:ascii="Arial" w:hAnsi="Arial" w:cs="Arial"/>
                <w:bCs/>
                <w:lang w:eastAsia="de-DE"/>
              </w:rPr>
              <w:t>NG_AllCellsOnSamePLMN</w:t>
            </w:r>
            <w:proofErr w:type="spellEnd"/>
            <w:r w:rsidRPr="00DE397B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35D00A02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91CB41D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f_NR5GC_Init_NAS(NR_1);</w:t>
            </w:r>
          </w:p>
          <w:p w14:paraId="2D3677A8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1D992793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//Create and configure cells</w:t>
            </w:r>
          </w:p>
          <w:p w14:paraId="178FE714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DE397B">
              <w:rPr>
                <w:rFonts w:ascii="Arial" w:hAnsi="Arial" w:cs="Arial"/>
                <w:bCs/>
                <w:lang w:eastAsia="de-DE"/>
              </w:rPr>
              <w:t>f_NR_CellConfig_Def</w:t>
            </w:r>
            <w:proofErr w:type="spellEnd"/>
            <w:r w:rsidRPr="00DE397B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DE397B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DE397B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06A0B858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5ECCC5C8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//Preamble</w:t>
            </w:r>
          </w:p>
          <w:p w14:paraId="70CC843C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//The UE is in 5GS state 3N-A</w:t>
            </w:r>
          </w:p>
          <w:p w14:paraId="70F9F84A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f_NR5GC_Preamble (</w:t>
            </w:r>
            <w:proofErr w:type="spellStart"/>
            <w:r w:rsidRPr="00DE397B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DE397B">
              <w:rPr>
                <w:rFonts w:ascii="Arial" w:hAnsi="Arial" w:cs="Arial"/>
                <w:bCs/>
                <w:lang w:eastAsia="de-DE"/>
              </w:rPr>
              <w:t>, STATE_CONNECTED_3A);</w:t>
            </w:r>
          </w:p>
          <w:p w14:paraId="40B730E2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4EDB2DA2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//Main test body</w:t>
            </w:r>
          </w:p>
          <w:p w14:paraId="49729065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fl_TC_10_1_6_1_</w:t>
            </w:r>
            <w:proofErr w:type="gramStart"/>
            <w:r w:rsidRPr="00DE397B">
              <w:rPr>
                <w:rFonts w:ascii="Arial" w:hAnsi="Arial" w:cs="Arial"/>
                <w:bCs/>
                <w:lang w:eastAsia="de-DE"/>
              </w:rPr>
              <w:t>Body(</w:t>
            </w:r>
            <w:proofErr w:type="gramEnd"/>
            <w:r w:rsidRPr="00DE397B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4B1A45C9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49F41AB8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// Finish</w:t>
            </w:r>
          </w:p>
          <w:p w14:paraId="34B1D17F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DE397B">
              <w:rPr>
                <w:rFonts w:ascii="Arial" w:hAnsi="Arial" w:cs="Arial"/>
                <w:bCs/>
                <w:lang w:eastAsia="de-DE"/>
              </w:rPr>
              <w:t>f_NR_</w:t>
            </w:r>
            <w:proofErr w:type="gramStart"/>
            <w:r w:rsidRPr="00DE397B">
              <w:rPr>
                <w:rFonts w:ascii="Arial" w:hAnsi="Arial" w:cs="Arial"/>
                <w:bCs/>
                <w:lang w:eastAsia="de-DE"/>
              </w:rPr>
              <w:t>Postamble</w:t>
            </w:r>
            <w:proofErr w:type="spellEnd"/>
            <w:r w:rsidRPr="00DE397B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DE397B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DE397B">
              <w:rPr>
                <w:rFonts w:ascii="Arial" w:hAnsi="Arial" w:cs="Arial"/>
                <w:bCs/>
                <w:lang w:eastAsia="de-DE"/>
              </w:rPr>
              <w:t>, STATE_CONNECTED_3A);</w:t>
            </w:r>
          </w:p>
          <w:p w14:paraId="31C95993" w14:textId="24BEC802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  <w:p w14:paraId="52CF9FB7" w14:textId="7FAA6D1B" w:rsidR="0004131F" w:rsidRPr="0004131F" w:rsidRDefault="0004131F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</w:p>
        </w:tc>
      </w:tr>
    </w:tbl>
    <w:p w14:paraId="6151A2C9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</w:p>
    <w:p w14:paraId="13DEF63B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04131F" w:rsidRPr="0004131F" w14:paraId="0B3787D4" w14:textId="77777777" w:rsidTr="009F711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DE1B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function f_TC_10_1_6_1_NR5GC() runs on NR5GC_PTC</w:t>
            </w:r>
          </w:p>
          <w:p w14:paraId="55A0947D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{</w:t>
            </w:r>
          </w:p>
          <w:p w14:paraId="0C6D61CB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//UE-requested PDU session release / Abnormal / Collision with network-requested PDU session modification procedure</w:t>
            </w:r>
          </w:p>
          <w:p w14:paraId="5B4D6F2D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DE397B">
              <w:rPr>
                <w:rFonts w:ascii="Arial" w:hAnsi="Arial" w:cs="Arial"/>
              </w:rPr>
              <w:t>NR_CellId_Type</w:t>
            </w:r>
            <w:proofErr w:type="spellEnd"/>
            <w:r w:rsidRPr="00DE397B">
              <w:rPr>
                <w:rFonts w:ascii="Arial" w:hAnsi="Arial" w:cs="Arial"/>
              </w:rPr>
              <w:t xml:space="preserve"> </w:t>
            </w:r>
            <w:proofErr w:type="spellStart"/>
            <w:r w:rsidRPr="00DE397B">
              <w:rPr>
                <w:rFonts w:ascii="Arial" w:hAnsi="Arial" w:cs="Arial"/>
              </w:rPr>
              <w:t>v_NGC_</w:t>
            </w:r>
            <w:proofErr w:type="gramStart"/>
            <w:r w:rsidRPr="00DE397B">
              <w:rPr>
                <w:rFonts w:ascii="Arial" w:hAnsi="Arial" w:cs="Arial"/>
              </w:rPr>
              <w:t>NASCellA</w:t>
            </w:r>
            <w:proofErr w:type="spellEnd"/>
            <w:r w:rsidRPr="00DE397B">
              <w:rPr>
                <w:rFonts w:ascii="Arial" w:hAnsi="Arial" w:cs="Arial"/>
              </w:rPr>
              <w:t xml:space="preserve"> :</w:t>
            </w:r>
            <w:proofErr w:type="gramEnd"/>
            <w:r w:rsidRPr="00DE397B">
              <w:rPr>
                <w:rFonts w:ascii="Arial" w:hAnsi="Arial" w:cs="Arial"/>
              </w:rPr>
              <w:t>= f_NR5GC_MapNASCell(</w:t>
            </w:r>
            <w:proofErr w:type="spellStart"/>
            <w:r w:rsidRPr="00DE397B">
              <w:rPr>
                <w:rFonts w:ascii="Arial" w:hAnsi="Arial" w:cs="Arial"/>
              </w:rPr>
              <w:t>ngc_CellA</w:t>
            </w:r>
            <w:proofErr w:type="spellEnd"/>
            <w:r w:rsidRPr="00DE397B">
              <w:rPr>
                <w:rFonts w:ascii="Arial" w:hAnsi="Arial" w:cs="Arial"/>
              </w:rPr>
              <w:t xml:space="preserve">, </w:t>
            </w:r>
            <w:proofErr w:type="spellStart"/>
            <w:r w:rsidRPr="00DE397B">
              <w:rPr>
                <w:rFonts w:ascii="Arial" w:hAnsi="Arial" w:cs="Arial"/>
              </w:rPr>
              <w:t>NG_AllCellsOnSamePLMN</w:t>
            </w:r>
            <w:proofErr w:type="spellEnd"/>
            <w:r w:rsidRPr="00DE397B">
              <w:rPr>
                <w:rFonts w:ascii="Arial" w:hAnsi="Arial" w:cs="Arial"/>
              </w:rPr>
              <w:t>);</w:t>
            </w:r>
          </w:p>
          <w:p w14:paraId="44AF07A9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09C5B0F8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f_NR5GC_Init_NAS(NR_1);</w:t>
            </w:r>
          </w:p>
          <w:p w14:paraId="0022D404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532C6097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//Create and configure cells</w:t>
            </w:r>
          </w:p>
          <w:p w14:paraId="6882511A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</w:t>
            </w:r>
            <w:proofErr w:type="spellStart"/>
            <w:r w:rsidRPr="00DE397B">
              <w:rPr>
                <w:rFonts w:ascii="Arial" w:hAnsi="Arial" w:cs="Arial"/>
              </w:rPr>
              <w:t>f_NR_CellConfig_Def</w:t>
            </w:r>
            <w:proofErr w:type="spellEnd"/>
            <w:r w:rsidRPr="00DE397B">
              <w:rPr>
                <w:rFonts w:ascii="Arial" w:hAnsi="Arial" w:cs="Arial"/>
              </w:rPr>
              <w:t>(</w:t>
            </w:r>
            <w:proofErr w:type="spellStart"/>
            <w:r w:rsidRPr="00DE397B">
              <w:rPr>
                <w:rFonts w:ascii="Arial" w:hAnsi="Arial" w:cs="Arial"/>
              </w:rPr>
              <w:t>v_NGC_NASCellA</w:t>
            </w:r>
            <w:proofErr w:type="spellEnd"/>
            <w:r w:rsidRPr="00DE397B">
              <w:rPr>
                <w:rFonts w:ascii="Arial" w:hAnsi="Arial" w:cs="Arial"/>
              </w:rPr>
              <w:t>);</w:t>
            </w:r>
          </w:p>
          <w:p w14:paraId="6A6E4F46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</w:t>
            </w:r>
          </w:p>
          <w:p w14:paraId="24E421CC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//Preamble</w:t>
            </w:r>
          </w:p>
          <w:p w14:paraId="5EF16221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//The UE is in 5GS state 3N-A</w:t>
            </w:r>
          </w:p>
          <w:p w14:paraId="6D4E6FB7" w14:textId="0780440D" w:rsid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DE397B">
              <w:rPr>
                <w:rFonts w:ascii="Arial" w:hAnsi="Arial" w:cs="Arial"/>
              </w:rPr>
              <w:t>v_NGC_NASCellA</w:t>
            </w:r>
            <w:proofErr w:type="spellEnd"/>
            <w:r w:rsidRPr="00DE397B">
              <w:rPr>
                <w:rFonts w:ascii="Arial" w:hAnsi="Arial" w:cs="Arial"/>
              </w:rPr>
              <w:t>, STATE_CONNECTED_3A);</w:t>
            </w:r>
          </w:p>
          <w:p w14:paraId="5EBF5D58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7520B69D" w14:textId="6E6CE2C4" w:rsid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</w:t>
            </w:r>
            <w:proofErr w:type="spellStart"/>
            <w:r w:rsidRPr="00DE397B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DE397B">
              <w:rPr>
                <w:rFonts w:ascii="Arial" w:hAnsi="Arial" w:cs="Arial"/>
                <w:highlight w:val="yellow"/>
              </w:rPr>
              <w:t>(true);</w:t>
            </w:r>
          </w:p>
          <w:p w14:paraId="62446553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030A9E0C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//Main test body</w:t>
            </w:r>
          </w:p>
          <w:p w14:paraId="495DF352" w14:textId="4387B327" w:rsid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fl_TC_10_1_6_1_</w:t>
            </w:r>
            <w:proofErr w:type="gramStart"/>
            <w:r w:rsidRPr="00DE397B">
              <w:rPr>
                <w:rFonts w:ascii="Arial" w:hAnsi="Arial" w:cs="Arial"/>
              </w:rPr>
              <w:t>Body(</w:t>
            </w:r>
            <w:proofErr w:type="gramEnd"/>
            <w:r w:rsidRPr="00DE397B">
              <w:rPr>
                <w:rFonts w:ascii="Arial" w:hAnsi="Arial" w:cs="Arial"/>
              </w:rPr>
              <w:t>);</w:t>
            </w:r>
          </w:p>
          <w:p w14:paraId="47F0C72B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294E7FC0" w14:textId="549E31A5" w:rsid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</w:t>
            </w:r>
            <w:proofErr w:type="spellStart"/>
            <w:r w:rsidRPr="00DE397B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DE397B">
              <w:rPr>
                <w:rFonts w:ascii="Arial" w:hAnsi="Arial" w:cs="Arial"/>
                <w:highlight w:val="yellow"/>
              </w:rPr>
              <w:t>(false);</w:t>
            </w:r>
          </w:p>
          <w:p w14:paraId="344C7D24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75698B37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// Finish</w:t>
            </w:r>
          </w:p>
          <w:p w14:paraId="6D0EC593" w14:textId="77777777" w:rsidR="00DE397B" w:rsidRP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  </w:t>
            </w:r>
            <w:proofErr w:type="spellStart"/>
            <w:r w:rsidRPr="00DE397B">
              <w:rPr>
                <w:rFonts w:ascii="Arial" w:hAnsi="Arial" w:cs="Arial"/>
              </w:rPr>
              <w:t>f_NR_</w:t>
            </w:r>
            <w:proofErr w:type="gramStart"/>
            <w:r w:rsidRPr="00DE397B">
              <w:rPr>
                <w:rFonts w:ascii="Arial" w:hAnsi="Arial" w:cs="Arial"/>
              </w:rPr>
              <w:t>Postamble</w:t>
            </w:r>
            <w:proofErr w:type="spellEnd"/>
            <w:r w:rsidRPr="00DE397B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DE397B">
              <w:rPr>
                <w:rFonts w:ascii="Arial" w:hAnsi="Arial" w:cs="Arial"/>
              </w:rPr>
              <w:t>v_NGC_NASCellA</w:t>
            </w:r>
            <w:proofErr w:type="spellEnd"/>
            <w:r w:rsidRPr="00DE397B">
              <w:rPr>
                <w:rFonts w:ascii="Arial" w:hAnsi="Arial" w:cs="Arial"/>
              </w:rPr>
              <w:t>, STATE_CONNECTED_3A);</w:t>
            </w:r>
          </w:p>
          <w:p w14:paraId="4B2FFE31" w14:textId="6ABE7756" w:rsidR="0004131F" w:rsidRPr="0004131F" w:rsidRDefault="00DE397B" w:rsidP="00DE397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 }</w:t>
            </w:r>
          </w:p>
        </w:tc>
      </w:tr>
    </w:tbl>
    <w:p w14:paraId="6C628450" w14:textId="013AAA6D" w:rsidR="0004131F" w:rsidRDefault="0004131F" w:rsidP="0004131F">
      <w:pPr>
        <w:spacing w:after="0"/>
        <w:rPr>
          <w:b/>
          <w:lang w:val="pt-BR"/>
        </w:rPr>
      </w:pPr>
      <w:r>
        <w:rPr>
          <w:b/>
          <w:lang w:val="pt-BR"/>
        </w:rPr>
        <w:lastRenderedPageBreak/>
        <w:br w:type="page"/>
      </w:r>
    </w:p>
    <w:p w14:paraId="26CA0F39" w14:textId="205F50E5" w:rsidR="00FC6FD5" w:rsidRDefault="00FC6FD5" w:rsidP="00FC6F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06624124"/>
      <w:r>
        <w:rPr>
          <w:b/>
          <w:lang w:val="pt-BR"/>
        </w:rPr>
        <w:lastRenderedPageBreak/>
        <w:t>Change 2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C6FD5" w14:paraId="51B67751" w14:textId="77777777" w:rsidTr="009F711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C351" w14:textId="77777777" w:rsidR="00FC6FD5" w:rsidRPr="003C0071" w:rsidRDefault="00FC6FD5" w:rsidP="009F7112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CA72" w14:textId="46EA654F" w:rsidR="00FC6FD5" w:rsidRPr="000077FF" w:rsidRDefault="00FC6FD5" w:rsidP="009F7112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E397B">
              <w:rPr>
                <w:rFonts w:ascii="Courier New" w:hAnsi="Courier New" w:cs="Courier New"/>
                <w:lang w:eastAsia="de-DE"/>
              </w:rPr>
              <w:t>function f_TC_10_1_6_</w:t>
            </w:r>
            <w:r w:rsidR="00C606D8">
              <w:rPr>
                <w:rFonts w:ascii="Courier New" w:hAnsi="Courier New" w:cs="Courier New"/>
                <w:lang w:eastAsia="de-DE"/>
              </w:rPr>
              <w:t>2</w:t>
            </w:r>
            <w:r w:rsidRPr="00DE397B">
              <w:rPr>
                <w:rFonts w:ascii="Courier New" w:hAnsi="Courier New" w:cs="Courier New"/>
                <w:lang w:eastAsia="de-DE"/>
              </w:rPr>
              <w:t>_NR5GC()</w:t>
            </w:r>
          </w:p>
        </w:tc>
      </w:tr>
      <w:tr w:rsidR="00FC6FD5" w14:paraId="5C802AC4" w14:textId="77777777" w:rsidTr="009F711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3AA9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563C" w14:textId="77777777" w:rsidR="00FC6FD5" w:rsidRPr="000077FF" w:rsidRDefault="00FC6FD5" w:rsidP="009F7112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The test case’s</w:t>
            </w:r>
            <w:r w:rsidRPr="00FC6FD5">
              <w:rPr>
                <w:rFonts w:ascii="Arial" w:hAnsi="Arial"/>
                <w:noProof/>
                <w:lang w:val="en-SG"/>
              </w:rPr>
              <w:t xml:space="preserve"> test body status is not set correctly.</w:t>
            </w:r>
          </w:p>
        </w:tc>
      </w:tr>
      <w:tr w:rsidR="00FC6FD5" w14:paraId="50FE58F7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7B6B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8605" w14:textId="77777777" w:rsidR="00FC6FD5" w:rsidRDefault="00FC6FD5" w:rsidP="009F7112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DE397B">
              <w:rPr>
                <w:noProof/>
                <w:lang w:val="en-SG"/>
              </w:rPr>
              <w:t>f_NR_TestBody_Set</w:t>
            </w:r>
            <w:r>
              <w:rPr>
                <w:noProof/>
                <w:lang w:val="en-SG"/>
              </w:rPr>
              <w:t>(true) before test body function and f_NR_TestBody_Set(false) after test body function</w:t>
            </w:r>
          </w:p>
        </w:tc>
      </w:tr>
      <w:tr w:rsidR="00FC6FD5" w14:paraId="7C7440B8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CBD4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6485" w14:textId="77777777" w:rsidR="00FC6FD5" w:rsidRPr="00DE397B" w:rsidRDefault="00FC6FD5" w:rsidP="009F7112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 w:rsidRPr="00DE397B">
              <w:rPr>
                <w:rFonts w:ascii="Arial" w:hAnsi="Arial" w:cs="Arial"/>
                <w:noProof/>
              </w:rPr>
              <w:t>GSM_TestCases_NR5GC</w:t>
            </w:r>
            <w:r>
              <w:rPr>
                <w:rFonts w:ascii="Arial" w:eastAsiaTheme="minorEastAsia" w:hAnsi="Arial" w:cs="Arial" w:hint="eastAsia"/>
                <w:noProof/>
                <w:lang w:eastAsia="ja-JP"/>
              </w:rPr>
              <w:t>.</w:t>
            </w:r>
            <w:r>
              <w:rPr>
                <w:rFonts w:ascii="Arial" w:eastAsiaTheme="minorEastAsia" w:hAnsi="Arial" w:cs="Arial"/>
                <w:noProof/>
                <w:lang w:eastAsia="ja-JP"/>
              </w:rPr>
              <w:t>ttcn</w:t>
            </w:r>
          </w:p>
        </w:tc>
      </w:tr>
      <w:tr w:rsidR="00FC6FD5" w14:paraId="58E7AB12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BD18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0B13" w14:textId="3050CA9D" w:rsidR="00FC6FD5" w:rsidRDefault="00954A6C" w:rsidP="009F711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A9AC334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</w:p>
    <w:p w14:paraId="2E3F90C9" w14:textId="77777777" w:rsidR="00FC6FD5" w:rsidRDefault="00FC6FD5" w:rsidP="00FC6F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5C43AC7F" w14:textId="77777777" w:rsidTr="009F711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0DD9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function f_TC_10_1_6_2_NR5GC() runs on NR5GC_PTC</w:t>
            </w:r>
          </w:p>
          <w:p w14:paraId="18E22769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370E9800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//UE-requested PDU session release / Abnormal / Collision with network-requested PDU session release procedure</w:t>
            </w:r>
          </w:p>
          <w:p w14:paraId="45E9FBF6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FC6FD5">
              <w:rPr>
                <w:rFonts w:ascii="Arial" w:hAnsi="Arial" w:cs="Arial"/>
                <w:bCs/>
                <w:lang w:eastAsia="de-DE"/>
              </w:rPr>
              <w:t>NR_CellId_Type</w:t>
            </w:r>
            <w:proofErr w:type="spellEnd"/>
            <w:r w:rsidRPr="00FC6FD5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FC6FD5">
              <w:rPr>
                <w:rFonts w:ascii="Arial" w:hAnsi="Arial" w:cs="Arial"/>
                <w:bCs/>
                <w:lang w:eastAsia="de-DE"/>
              </w:rPr>
              <w:t>v_NGC_</w:t>
            </w:r>
            <w:proofErr w:type="gramStart"/>
            <w:r w:rsidRPr="00FC6FD5">
              <w:rPr>
                <w:rFonts w:ascii="Arial" w:hAnsi="Arial" w:cs="Arial"/>
                <w:bCs/>
                <w:lang w:eastAsia="de-DE"/>
              </w:rPr>
              <w:t>NASCellA</w:t>
            </w:r>
            <w:proofErr w:type="spellEnd"/>
            <w:r w:rsidRPr="00FC6FD5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FC6FD5">
              <w:rPr>
                <w:rFonts w:ascii="Arial" w:hAnsi="Arial" w:cs="Arial"/>
                <w:bCs/>
                <w:lang w:eastAsia="de-DE"/>
              </w:rPr>
              <w:t>= f_NR5GC_MapNASCell(</w:t>
            </w:r>
            <w:proofErr w:type="spellStart"/>
            <w:r w:rsidRPr="00FC6FD5">
              <w:rPr>
                <w:rFonts w:ascii="Arial" w:hAnsi="Arial" w:cs="Arial"/>
                <w:bCs/>
                <w:lang w:eastAsia="de-DE"/>
              </w:rPr>
              <w:t>ngc_CellA</w:t>
            </w:r>
            <w:proofErr w:type="spellEnd"/>
            <w:r w:rsidRPr="00FC6FD5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FC6FD5">
              <w:rPr>
                <w:rFonts w:ascii="Arial" w:hAnsi="Arial" w:cs="Arial"/>
                <w:bCs/>
                <w:lang w:eastAsia="de-DE"/>
              </w:rPr>
              <w:t>NG_AllCellsOnSamePLMN</w:t>
            </w:r>
            <w:proofErr w:type="spellEnd"/>
            <w:r w:rsidRPr="00FC6FD5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3C73DC8A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43E0819C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f_NR5GC_Init_NAS(NR_1);</w:t>
            </w:r>
          </w:p>
          <w:p w14:paraId="16D91198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2084B87B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//Create and configure cells</w:t>
            </w:r>
          </w:p>
          <w:p w14:paraId="1EA60C5F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FC6FD5">
              <w:rPr>
                <w:rFonts w:ascii="Arial" w:hAnsi="Arial" w:cs="Arial"/>
                <w:bCs/>
                <w:lang w:eastAsia="de-DE"/>
              </w:rPr>
              <w:t>f_NR_CellConfig_Def</w:t>
            </w:r>
            <w:proofErr w:type="spellEnd"/>
            <w:r w:rsidRPr="00FC6FD5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FC6FD5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FC6FD5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63354923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lastRenderedPageBreak/>
              <w:t xml:space="preserve">    </w:t>
            </w:r>
          </w:p>
          <w:p w14:paraId="0E43BF80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//Preamble</w:t>
            </w:r>
          </w:p>
          <w:p w14:paraId="581647AC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//The UE is in 5GS state 3N-A</w:t>
            </w:r>
          </w:p>
          <w:p w14:paraId="69C877D6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f_NR5GC_Preamble (</w:t>
            </w:r>
            <w:proofErr w:type="spellStart"/>
            <w:r w:rsidRPr="00FC6FD5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FC6FD5">
              <w:rPr>
                <w:rFonts w:ascii="Arial" w:hAnsi="Arial" w:cs="Arial"/>
                <w:bCs/>
                <w:lang w:eastAsia="de-DE"/>
              </w:rPr>
              <w:t>, STATE_CONNECTED_3A);</w:t>
            </w:r>
          </w:p>
          <w:p w14:paraId="4AAA2B3A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7D492BC7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//Main test body</w:t>
            </w:r>
          </w:p>
          <w:p w14:paraId="7B217E14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fl_TC_10_1_6_2_</w:t>
            </w:r>
            <w:proofErr w:type="gramStart"/>
            <w:r w:rsidRPr="00FC6FD5">
              <w:rPr>
                <w:rFonts w:ascii="Arial" w:hAnsi="Arial" w:cs="Arial"/>
                <w:bCs/>
                <w:lang w:eastAsia="de-DE"/>
              </w:rPr>
              <w:t>Body(</w:t>
            </w:r>
            <w:proofErr w:type="gramEnd"/>
            <w:r w:rsidRPr="00FC6FD5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4EEED128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3ADACA2B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// Finish</w:t>
            </w:r>
          </w:p>
          <w:p w14:paraId="768A96E7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FC6FD5">
              <w:rPr>
                <w:rFonts w:ascii="Arial" w:hAnsi="Arial" w:cs="Arial"/>
                <w:bCs/>
                <w:lang w:eastAsia="de-DE"/>
              </w:rPr>
              <w:t>f_NR_</w:t>
            </w:r>
            <w:proofErr w:type="gramStart"/>
            <w:r w:rsidRPr="00FC6FD5">
              <w:rPr>
                <w:rFonts w:ascii="Arial" w:hAnsi="Arial" w:cs="Arial"/>
                <w:bCs/>
                <w:lang w:eastAsia="de-DE"/>
              </w:rPr>
              <w:t>Postamble</w:t>
            </w:r>
            <w:proofErr w:type="spellEnd"/>
            <w:r w:rsidRPr="00FC6FD5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FC6FD5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FC6FD5">
              <w:rPr>
                <w:rFonts w:ascii="Arial" w:hAnsi="Arial" w:cs="Arial"/>
                <w:bCs/>
                <w:lang w:eastAsia="de-DE"/>
              </w:rPr>
              <w:t>, STATE_CONNECTED_3A);</w:t>
            </w:r>
          </w:p>
          <w:p w14:paraId="6FF31A45" w14:textId="3DCC2077" w:rsidR="00FC6FD5" w:rsidRPr="0004131F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FC6FD5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</w:tc>
      </w:tr>
    </w:tbl>
    <w:p w14:paraId="2B3D5F7A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</w:p>
    <w:p w14:paraId="6C848EE7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79E3AE2F" w14:textId="77777777" w:rsidTr="009F711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F09A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function f_TC_10_1_6_2_NR5GC() runs on NR5GC_PTC</w:t>
            </w:r>
          </w:p>
          <w:p w14:paraId="576CEAD5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{</w:t>
            </w:r>
          </w:p>
          <w:p w14:paraId="0879D1A3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//UE-requested PDU session release / Abnormal / Collision with network-requested PDU session release procedure</w:t>
            </w:r>
          </w:p>
          <w:p w14:paraId="446C0F0A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var </w:t>
            </w:r>
            <w:proofErr w:type="spellStart"/>
            <w:r w:rsidRPr="00FC6FD5">
              <w:rPr>
                <w:rFonts w:ascii="Arial" w:hAnsi="Arial" w:cs="Arial"/>
              </w:rPr>
              <w:t>NR_CellId_Type</w:t>
            </w:r>
            <w:proofErr w:type="spellEnd"/>
            <w:r w:rsidRPr="00FC6FD5">
              <w:rPr>
                <w:rFonts w:ascii="Arial" w:hAnsi="Arial" w:cs="Arial"/>
              </w:rPr>
              <w:t xml:space="preserve"> </w:t>
            </w:r>
            <w:proofErr w:type="spellStart"/>
            <w:r w:rsidRPr="00FC6FD5">
              <w:rPr>
                <w:rFonts w:ascii="Arial" w:hAnsi="Arial" w:cs="Arial"/>
              </w:rPr>
              <w:t>v_NGC_</w:t>
            </w:r>
            <w:proofErr w:type="gramStart"/>
            <w:r w:rsidRPr="00FC6FD5">
              <w:rPr>
                <w:rFonts w:ascii="Arial" w:hAnsi="Arial" w:cs="Arial"/>
              </w:rPr>
              <w:t>NASCellA</w:t>
            </w:r>
            <w:proofErr w:type="spellEnd"/>
            <w:r w:rsidRPr="00FC6FD5">
              <w:rPr>
                <w:rFonts w:ascii="Arial" w:hAnsi="Arial" w:cs="Arial"/>
              </w:rPr>
              <w:t xml:space="preserve"> :</w:t>
            </w:r>
            <w:proofErr w:type="gramEnd"/>
            <w:r w:rsidRPr="00FC6FD5">
              <w:rPr>
                <w:rFonts w:ascii="Arial" w:hAnsi="Arial" w:cs="Arial"/>
              </w:rPr>
              <w:t>= f_NR5GC_MapNASCell(</w:t>
            </w:r>
            <w:proofErr w:type="spellStart"/>
            <w:r w:rsidRPr="00FC6FD5">
              <w:rPr>
                <w:rFonts w:ascii="Arial" w:hAnsi="Arial" w:cs="Arial"/>
              </w:rPr>
              <w:t>ngc_CellA</w:t>
            </w:r>
            <w:proofErr w:type="spellEnd"/>
            <w:r w:rsidRPr="00FC6FD5">
              <w:rPr>
                <w:rFonts w:ascii="Arial" w:hAnsi="Arial" w:cs="Arial"/>
              </w:rPr>
              <w:t xml:space="preserve">, </w:t>
            </w:r>
            <w:proofErr w:type="spellStart"/>
            <w:r w:rsidRPr="00FC6FD5">
              <w:rPr>
                <w:rFonts w:ascii="Arial" w:hAnsi="Arial" w:cs="Arial"/>
              </w:rPr>
              <w:t>NG_AllCellsOnSamePLMN</w:t>
            </w:r>
            <w:proofErr w:type="spellEnd"/>
            <w:r w:rsidRPr="00FC6FD5">
              <w:rPr>
                <w:rFonts w:ascii="Arial" w:hAnsi="Arial" w:cs="Arial"/>
              </w:rPr>
              <w:t>);</w:t>
            </w:r>
          </w:p>
          <w:p w14:paraId="0089CEA6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41C96BE1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f_NR5GC_Init_NAS(NR_1);</w:t>
            </w:r>
          </w:p>
          <w:p w14:paraId="673C6BB5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13FCE350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//Create and configure cells</w:t>
            </w:r>
          </w:p>
          <w:p w14:paraId="67A91E65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</w:t>
            </w:r>
            <w:proofErr w:type="spellStart"/>
            <w:r w:rsidRPr="00FC6FD5">
              <w:rPr>
                <w:rFonts w:ascii="Arial" w:hAnsi="Arial" w:cs="Arial"/>
              </w:rPr>
              <w:t>f_NR_CellConfig_Def</w:t>
            </w:r>
            <w:proofErr w:type="spellEnd"/>
            <w:r w:rsidRPr="00FC6FD5">
              <w:rPr>
                <w:rFonts w:ascii="Arial" w:hAnsi="Arial" w:cs="Arial"/>
              </w:rPr>
              <w:t>(</w:t>
            </w:r>
            <w:proofErr w:type="spellStart"/>
            <w:r w:rsidRPr="00FC6FD5">
              <w:rPr>
                <w:rFonts w:ascii="Arial" w:hAnsi="Arial" w:cs="Arial"/>
              </w:rPr>
              <w:t>v_NGC_NASCellA</w:t>
            </w:r>
            <w:proofErr w:type="spellEnd"/>
            <w:r w:rsidRPr="00FC6FD5">
              <w:rPr>
                <w:rFonts w:ascii="Arial" w:hAnsi="Arial" w:cs="Arial"/>
              </w:rPr>
              <w:t>);</w:t>
            </w:r>
          </w:p>
          <w:p w14:paraId="5DFFFA95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</w:t>
            </w:r>
          </w:p>
          <w:p w14:paraId="403D0391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//Preamble</w:t>
            </w:r>
          </w:p>
          <w:p w14:paraId="7FBE988E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lastRenderedPageBreak/>
              <w:t xml:space="preserve">    //The UE is in 5GS state 3N-A</w:t>
            </w:r>
          </w:p>
          <w:p w14:paraId="4DEF7958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FC6FD5">
              <w:rPr>
                <w:rFonts w:ascii="Arial" w:hAnsi="Arial" w:cs="Arial"/>
              </w:rPr>
              <w:t>v_NGC_NASCellA</w:t>
            </w:r>
            <w:proofErr w:type="spellEnd"/>
            <w:r w:rsidRPr="00FC6FD5">
              <w:rPr>
                <w:rFonts w:ascii="Arial" w:hAnsi="Arial" w:cs="Arial"/>
              </w:rPr>
              <w:t>, STATE_CONNECTED_3A);</w:t>
            </w:r>
          </w:p>
          <w:p w14:paraId="770F0540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</w:t>
            </w:r>
          </w:p>
          <w:p w14:paraId="164951C0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ab/>
            </w:r>
            <w:proofErr w:type="spellStart"/>
            <w:r w:rsidRPr="00FC6FD5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FC6FD5">
              <w:rPr>
                <w:rFonts w:ascii="Arial" w:hAnsi="Arial" w:cs="Arial"/>
                <w:highlight w:val="yellow"/>
              </w:rPr>
              <w:t>(true);</w:t>
            </w:r>
          </w:p>
          <w:p w14:paraId="15D20300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ab/>
            </w:r>
          </w:p>
          <w:p w14:paraId="34C9DF15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//Main test body</w:t>
            </w:r>
          </w:p>
          <w:p w14:paraId="3F7FF86E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fl_TC_10_1_6_2_</w:t>
            </w:r>
            <w:proofErr w:type="gramStart"/>
            <w:r w:rsidRPr="00FC6FD5">
              <w:rPr>
                <w:rFonts w:ascii="Arial" w:hAnsi="Arial" w:cs="Arial"/>
              </w:rPr>
              <w:t>Body(</w:t>
            </w:r>
            <w:proofErr w:type="gramEnd"/>
            <w:r w:rsidRPr="00FC6FD5">
              <w:rPr>
                <w:rFonts w:ascii="Arial" w:hAnsi="Arial" w:cs="Arial"/>
              </w:rPr>
              <w:t>);</w:t>
            </w:r>
          </w:p>
          <w:p w14:paraId="2B6A5899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ab/>
            </w:r>
          </w:p>
          <w:p w14:paraId="29D5A7BF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ab/>
            </w:r>
            <w:proofErr w:type="spellStart"/>
            <w:r w:rsidRPr="00FC6FD5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FC6FD5">
              <w:rPr>
                <w:rFonts w:ascii="Arial" w:hAnsi="Arial" w:cs="Arial"/>
                <w:highlight w:val="yellow"/>
              </w:rPr>
              <w:t>(false);</w:t>
            </w:r>
          </w:p>
          <w:p w14:paraId="04910CC7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4BA3DF39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// Finish</w:t>
            </w:r>
          </w:p>
          <w:p w14:paraId="68B758A2" w14:textId="77777777" w:rsidR="00FC6FD5" w:rsidRPr="00FC6FD5" w:rsidRDefault="00FC6FD5" w:rsidP="00FC6F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  </w:t>
            </w:r>
            <w:proofErr w:type="spellStart"/>
            <w:r w:rsidRPr="00FC6FD5">
              <w:rPr>
                <w:rFonts w:ascii="Arial" w:hAnsi="Arial" w:cs="Arial"/>
              </w:rPr>
              <w:t>f_NR_</w:t>
            </w:r>
            <w:proofErr w:type="gramStart"/>
            <w:r w:rsidRPr="00FC6FD5">
              <w:rPr>
                <w:rFonts w:ascii="Arial" w:hAnsi="Arial" w:cs="Arial"/>
              </w:rPr>
              <w:t>Postamble</w:t>
            </w:r>
            <w:proofErr w:type="spellEnd"/>
            <w:r w:rsidRPr="00FC6FD5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FC6FD5">
              <w:rPr>
                <w:rFonts w:ascii="Arial" w:hAnsi="Arial" w:cs="Arial"/>
              </w:rPr>
              <w:t>v_NGC_NASCellA</w:t>
            </w:r>
            <w:proofErr w:type="spellEnd"/>
            <w:r w:rsidRPr="00FC6FD5">
              <w:rPr>
                <w:rFonts w:ascii="Arial" w:hAnsi="Arial" w:cs="Arial"/>
              </w:rPr>
              <w:t>, STATE_CONNECTED_3A);</w:t>
            </w:r>
          </w:p>
          <w:p w14:paraId="2552F091" w14:textId="5CD03144" w:rsidR="00FC6FD5" w:rsidRPr="0004131F" w:rsidRDefault="00FC6FD5" w:rsidP="00FC6FD5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FC6FD5">
              <w:rPr>
                <w:rFonts w:ascii="Arial" w:hAnsi="Arial" w:cs="Arial"/>
              </w:rPr>
              <w:t xml:space="preserve">  }</w:t>
            </w:r>
          </w:p>
        </w:tc>
      </w:tr>
    </w:tbl>
    <w:p w14:paraId="2E9E342A" w14:textId="043013B9" w:rsidR="00FC6FD5" w:rsidRDefault="00FC6FD5" w:rsidP="00FC6FD5">
      <w:pPr>
        <w:spacing w:after="0"/>
        <w:rPr>
          <w:b/>
          <w:lang w:val="pt-BR"/>
        </w:rPr>
      </w:pPr>
      <w:r>
        <w:rPr>
          <w:b/>
          <w:lang w:val="pt-BR"/>
        </w:rPr>
        <w:lastRenderedPageBreak/>
        <w:br w:type="page"/>
      </w:r>
    </w:p>
    <w:p w14:paraId="6D1D1852" w14:textId="604DB6B2" w:rsidR="00FC6FD5" w:rsidRDefault="00FC6FD5" w:rsidP="00FC6F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06624125"/>
      <w:r>
        <w:rPr>
          <w:b/>
          <w:lang w:val="pt-BR"/>
        </w:rPr>
        <w:lastRenderedPageBreak/>
        <w:t>Change 3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C6FD5" w14:paraId="46633EF8" w14:textId="77777777" w:rsidTr="009F711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036B" w14:textId="77777777" w:rsidR="00FC6FD5" w:rsidRPr="003C0071" w:rsidRDefault="00FC6FD5" w:rsidP="009F7112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DCA3" w14:textId="32947FA7" w:rsidR="00FC6FD5" w:rsidRPr="000077FF" w:rsidRDefault="00FC6FD5" w:rsidP="009F7112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E397B">
              <w:rPr>
                <w:rFonts w:ascii="Courier New" w:hAnsi="Courier New" w:cs="Courier New"/>
                <w:lang w:eastAsia="de-DE"/>
              </w:rPr>
              <w:t>function f_TC_10_1_</w:t>
            </w:r>
            <w:r w:rsidR="00C606D8">
              <w:rPr>
                <w:rFonts w:ascii="Courier New" w:hAnsi="Courier New" w:cs="Courier New"/>
                <w:lang w:eastAsia="de-DE"/>
              </w:rPr>
              <w:t>5</w:t>
            </w:r>
            <w:r w:rsidRPr="00DE397B">
              <w:rPr>
                <w:rFonts w:ascii="Courier New" w:hAnsi="Courier New" w:cs="Courier New"/>
                <w:lang w:eastAsia="de-DE"/>
              </w:rPr>
              <w:t>_1_NR5GC()</w:t>
            </w:r>
          </w:p>
        </w:tc>
      </w:tr>
      <w:tr w:rsidR="00FC6FD5" w14:paraId="7EEFFB1C" w14:textId="77777777" w:rsidTr="009F711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7D31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BD7C" w14:textId="77777777" w:rsidR="00FC6FD5" w:rsidRPr="000077FF" w:rsidRDefault="00FC6FD5" w:rsidP="009F7112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The test case’s</w:t>
            </w:r>
            <w:r w:rsidRPr="00FC6FD5">
              <w:rPr>
                <w:rFonts w:ascii="Arial" w:hAnsi="Arial"/>
                <w:noProof/>
                <w:lang w:val="en-SG"/>
              </w:rPr>
              <w:t xml:space="preserve"> test body status is not set correctly.</w:t>
            </w:r>
          </w:p>
        </w:tc>
      </w:tr>
      <w:tr w:rsidR="00FC6FD5" w14:paraId="452D7CEA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62CC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0F3E" w14:textId="77777777" w:rsidR="00FC6FD5" w:rsidRDefault="00FC6FD5" w:rsidP="009F7112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DE397B">
              <w:rPr>
                <w:noProof/>
                <w:lang w:val="en-SG"/>
              </w:rPr>
              <w:t>f_NR_TestBody_Set</w:t>
            </w:r>
            <w:r>
              <w:rPr>
                <w:noProof/>
                <w:lang w:val="en-SG"/>
              </w:rPr>
              <w:t>(true) before test body function and f_NR_TestBody_Set(false) after test body function</w:t>
            </w:r>
          </w:p>
        </w:tc>
      </w:tr>
      <w:tr w:rsidR="00FC6FD5" w14:paraId="5FBE40D7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EA1B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0A7C" w14:textId="77777777" w:rsidR="00FC6FD5" w:rsidRPr="00DE397B" w:rsidRDefault="00FC6FD5" w:rsidP="009F7112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 w:rsidRPr="00DE397B">
              <w:rPr>
                <w:rFonts w:ascii="Arial" w:hAnsi="Arial" w:cs="Arial"/>
                <w:noProof/>
              </w:rPr>
              <w:t>GSM_TestCases_NR5GC</w:t>
            </w:r>
            <w:r>
              <w:rPr>
                <w:rFonts w:ascii="Arial" w:eastAsiaTheme="minorEastAsia" w:hAnsi="Arial" w:cs="Arial" w:hint="eastAsia"/>
                <w:noProof/>
                <w:lang w:eastAsia="ja-JP"/>
              </w:rPr>
              <w:t>.</w:t>
            </w:r>
            <w:r>
              <w:rPr>
                <w:rFonts w:ascii="Arial" w:eastAsiaTheme="minorEastAsia" w:hAnsi="Arial" w:cs="Arial"/>
                <w:noProof/>
                <w:lang w:eastAsia="ja-JP"/>
              </w:rPr>
              <w:t>ttcn</w:t>
            </w:r>
          </w:p>
        </w:tc>
      </w:tr>
      <w:tr w:rsidR="00FC6FD5" w14:paraId="6E3CD3B1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5372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0001" w14:textId="79A27615" w:rsidR="00FC6FD5" w:rsidRDefault="00954A6C" w:rsidP="009F711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E922962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</w:p>
    <w:p w14:paraId="384A66A6" w14:textId="77777777" w:rsidR="00FC6FD5" w:rsidRDefault="00FC6FD5" w:rsidP="00FC6F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7DAC9585" w14:textId="77777777" w:rsidTr="009F711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60E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function f_TC_10_1_5_1_NR5GC() runs on NR5GC_PTC</w:t>
            </w:r>
          </w:p>
          <w:p w14:paraId="37A2690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6CA3C77F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//UE-requested PDU session modification</w:t>
            </w:r>
          </w:p>
          <w:p w14:paraId="6229357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NR_CellId_Type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C606D8">
              <w:rPr>
                <w:rFonts w:ascii="Arial" w:hAnsi="Arial" w:cs="Arial"/>
                <w:bCs/>
                <w:lang w:eastAsia="de-DE"/>
              </w:rPr>
              <w:t>= f_NR5GC_MapNASCell(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ngc_CellA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NG_AllCellsOnSamePLMN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61F415E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BF82CC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f_NR5GC_Init_NAS(NR_1);</w:t>
            </w:r>
          </w:p>
          <w:p w14:paraId="2ADBD366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4E49AD9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//Create and configure cells</w:t>
            </w:r>
          </w:p>
          <w:p w14:paraId="7B9498BF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f_NR_CellConfig_Def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0EB4C80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4869A88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lastRenderedPageBreak/>
              <w:t xml:space="preserve">    //Preamble</w:t>
            </w:r>
          </w:p>
          <w:p w14:paraId="1872240C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//The UE is in 5GS state 3N-A</w:t>
            </w:r>
          </w:p>
          <w:p w14:paraId="6DDDA943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f_NR5GC_Preamble 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, STATE_CONNECTED_3A);</w:t>
            </w:r>
          </w:p>
          <w:p w14:paraId="6BB3656D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5C46EAA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//Main test body</w:t>
            </w:r>
          </w:p>
          <w:p w14:paraId="27A3E8D9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fl_TC_10_1_5_1_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Body(</w:t>
            </w:r>
            <w:proofErr w:type="gramEnd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562895D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E08234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 Finish</w:t>
            </w:r>
          </w:p>
          <w:p w14:paraId="493D548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f_NR_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Postamble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, STATE_CONNECTED_3A);</w:t>
            </w:r>
          </w:p>
          <w:p w14:paraId="45B9A2EF" w14:textId="50E05F56" w:rsidR="00FC6FD5" w:rsidRPr="0004131F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</w:tc>
      </w:tr>
    </w:tbl>
    <w:p w14:paraId="60F10254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</w:p>
    <w:p w14:paraId="18F349D4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5734E9E6" w14:textId="77777777" w:rsidTr="009F711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D5F9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function f_TC_10_1_5_1_NR5GC() runs on NR5GC_PTC</w:t>
            </w:r>
          </w:p>
          <w:p w14:paraId="35BAA2C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{</w:t>
            </w:r>
          </w:p>
          <w:p w14:paraId="54026BCD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//UE-requested PDU session modification</w:t>
            </w:r>
          </w:p>
          <w:p w14:paraId="7BEE7F5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var </w:t>
            </w:r>
            <w:proofErr w:type="spellStart"/>
            <w:r w:rsidRPr="00C606D8">
              <w:rPr>
                <w:rFonts w:ascii="Arial" w:hAnsi="Arial" w:cs="Arial"/>
              </w:rPr>
              <w:t>NR_CellId_Type</w:t>
            </w:r>
            <w:proofErr w:type="spellEnd"/>
            <w:r w:rsidRPr="00C606D8">
              <w:rPr>
                <w:rFonts w:ascii="Arial" w:hAnsi="Arial" w:cs="Arial"/>
              </w:rPr>
              <w:t xml:space="preserve"> </w:t>
            </w:r>
            <w:proofErr w:type="spellStart"/>
            <w:r w:rsidRPr="00C606D8">
              <w:rPr>
                <w:rFonts w:ascii="Arial" w:hAnsi="Arial" w:cs="Arial"/>
              </w:rPr>
              <w:t>v_NGC_</w:t>
            </w:r>
            <w:proofErr w:type="gramStart"/>
            <w:r w:rsidRPr="00C606D8">
              <w:rPr>
                <w:rFonts w:ascii="Arial" w:hAnsi="Arial" w:cs="Arial"/>
              </w:rPr>
              <w:t>NASCellA</w:t>
            </w:r>
            <w:proofErr w:type="spellEnd"/>
            <w:r w:rsidRPr="00C606D8">
              <w:rPr>
                <w:rFonts w:ascii="Arial" w:hAnsi="Arial" w:cs="Arial"/>
              </w:rPr>
              <w:t xml:space="preserve"> :</w:t>
            </w:r>
            <w:proofErr w:type="gramEnd"/>
            <w:r w:rsidRPr="00C606D8">
              <w:rPr>
                <w:rFonts w:ascii="Arial" w:hAnsi="Arial" w:cs="Arial"/>
              </w:rPr>
              <w:t>= f_NR5GC_MapNASCell(</w:t>
            </w:r>
            <w:proofErr w:type="spellStart"/>
            <w:r w:rsidRPr="00C606D8">
              <w:rPr>
                <w:rFonts w:ascii="Arial" w:hAnsi="Arial" w:cs="Arial"/>
              </w:rPr>
              <w:t>ngc_CellA</w:t>
            </w:r>
            <w:proofErr w:type="spellEnd"/>
            <w:r w:rsidRPr="00C606D8">
              <w:rPr>
                <w:rFonts w:ascii="Arial" w:hAnsi="Arial" w:cs="Arial"/>
              </w:rPr>
              <w:t xml:space="preserve">, </w:t>
            </w:r>
            <w:proofErr w:type="spellStart"/>
            <w:r w:rsidRPr="00C606D8">
              <w:rPr>
                <w:rFonts w:ascii="Arial" w:hAnsi="Arial" w:cs="Arial"/>
              </w:rPr>
              <w:t>NG_AllCellsOnSamePLMN</w:t>
            </w:r>
            <w:proofErr w:type="spellEnd"/>
            <w:r w:rsidRPr="00C606D8">
              <w:rPr>
                <w:rFonts w:ascii="Arial" w:hAnsi="Arial" w:cs="Arial"/>
              </w:rPr>
              <w:t>);</w:t>
            </w:r>
          </w:p>
          <w:p w14:paraId="0797638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55D2EE5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f_NR5GC_Init_NAS(NR_1);</w:t>
            </w:r>
          </w:p>
          <w:p w14:paraId="180D67F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5559BCE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//Create and configure cells</w:t>
            </w:r>
          </w:p>
          <w:p w14:paraId="6EB0CBC6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</w:rPr>
              <w:t>f_NR_CellConfig_Def</w:t>
            </w:r>
            <w:proofErr w:type="spellEnd"/>
            <w:r w:rsidRPr="00C606D8">
              <w:rPr>
                <w:rFonts w:ascii="Arial" w:hAnsi="Arial" w:cs="Arial"/>
              </w:rPr>
              <w:t>(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>);</w:t>
            </w:r>
          </w:p>
          <w:p w14:paraId="0F864D5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</w:p>
          <w:p w14:paraId="2E50BC9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//Preamble</w:t>
            </w:r>
          </w:p>
          <w:p w14:paraId="6A5F03F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//The UE is in 5GS state 3N-A</w:t>
            </w:r>
          </w:p>
          <w:p w14:paraId="5A279C7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>, STATE_CONNECTED_3A);</w:t>
            </w:r>
          </w:p>
          <w:p w14:paraId="3CA9EECC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lastRenderedPageBreak/>
              <w:t xml:space="preserve">    </w:t>
            </w:r>
          </w:p>
          <w:p w14:paraId="5E3AEE16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  <w:proofErr w:type="spellStart"/>
            <w:r w:rsidRPr="00C606D8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C606D8">
              <w:rPr>
                <w:rFonts w:ascii="Arial" w:hAnsi="Arial" w:cs="Arial"/>
                <w:highlight w:val="yellow"/>
              </w:rPr>
              <w:t>(true);</w:t>
            </w:r>
          </w:p>
          <w:p w14:paraId="15CCA40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</w:p>
          <w:p w14:paraId="66BC5DF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//Main test body</w:t>
            </w:r>
          </w:p>
          <w:p w14:paraId="636D3E3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fl_TC_10_1_5_1_</w:t>
            </w:r>
            <w:proofErr w:type="gramStart"/>
            <w:r w:rsidRPr="00C606D8">
              <w:rPr>
                <w:rFonts w:ascii="Arial" w:hAnsi="Arial" w:cs="Arial"/>
              </w:rPr>
              <w:t>Body(</w:t>
            </w:r>
            <w:proofErr w:type="gramEnd"/>
            <w:r w:rsidRPr="00C606D8">
              <w:rPr>
                <w:rFonts w:ascii="Arial" w:hAnsi="Arial" w:cs="Arial"/>
              </w:rPr>
              <w:t>);</w:t>
            </w:r>
          </w:p>
          <w:p w14:paraId="70F7D4DC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</w:p>
          <w:p w14:paraId="6EADEDCF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  <w:proofErr w:type="spellStart"/>
            <w:r w:rsidRPr="00C606D8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C606D8">
              <w:rPr>
                <w:rFonts w:ascii="Arial" w:hAnsi="Arial" w:cs="Arial"/>
                <w:highlight w:val="yellow"/>
              </w:rPr>
              <w:t>(false);</w:t>
            </w:r>
          </w:p>
          <w:p w14:paraId="2189220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24EA20F6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 Finish</w:t>
            </w:r>
          </w:p>
          <w:p w14:paraId="44FF315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</w:rPr>
              <w:t>f_NR_</w:t>
            </w:r>
            <w:proofErr w:type="gramStart"/>
            <w:r w:rsidRPr="00C606D8">
              <w:rPr>
                <w:rFonts w:ascii="Arial" w:hAnsi="Arial" w:cs="Arial"/>
              </w:rPr>
              <w:t>Postamble</w:t>
            </w:r>
            <w:proofErr w:type="spellEnd"/>
            <w:r w:rsidRPr="00C606D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>, STATE_CONNECTED_3A);</w:t>
            </w:r>
          </w:p>
          <w:p w14:paraId="5A9D14D4" w14:textId="0D15BF3D" w:rsidR="00FC6FD5" w:rsidRPr="0004131F" w:rsidRDefault="00C606D8" w:rsidP="00C606D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}</w:t>
            </w:r>
          </w:p>
        </w:tc>
      </w:tr>
    </w:tbl>
    <w:p w14:paraId="23FDF113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lastRenderedPageBreak/>
        <w:br w:type="page"/>
      </w:r>
    </w:p>
    <w:p w14:paraId="06FC63C4" w14:textId="14A4F191" w:rsidR="00FC6FD5" w:rsidRDefault="00FC6FD5" w:rsidP="00FC6F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06624126"/>
      <w:r>
        <w:rPr>
          <w:b/>
          <w:lang w:val="pt-BR"/>
        </w:rPr>
        <w:lastRenderedPageBreak/>
        <w:t>Change 4</w:t>
      </w:r>
      <w:bookmarkEnd w:id="1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C6FD5" w14:paraId="2F9508AC" w14:textId="77777777" w:rsidTr="009F711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15E5" w14:textId="77777777" w:rsidR="00FC6FD5" w:rsidRPr="003C0071" w:rsidRDefault="00FC6FD5" w:rsidP="009F7112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B4CD" w14:textId="0670213E" w:rsidR="00FC6FD5" w:rsidRPr="000077FF" w:rsidRDefault="00FC6FD5" w:rsidP="009F7112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E397B">
              <w:rPr>
                <w:rFonts w:ascii="Courier New" w:hAnsi="Courier New" w:cs="Courier New"/>
                <w:lang w:eastAsia="de-DE"/>
              </w:rPr>
              <w:t>function f_TC_10_1_</w:t>
            </w:r>
            <w:r w:rsidR="00C606D8">
              <w:rPr>
                <w:rFonts w:ascii="Courier New" w:hAnsi="Courier New" w:cs="Courier New"/>
                <w:lang w:eastAsia="de-DE"/>
              </w:rPr>
              <w:t>2</w:t>
            </w:r>
            <w:r w:rsidRPr="00DE397B">
              <w:rPr>
                <w:rFonts w:ascii="Courier New" w:hAnsi="Courier New" w:cs="Courier New"/>
                <w:lang w:eastAsia="de-DE"/>
              </w:rPr>
              <w:t>_1_NR5GC()</w:t>
            </w:r>
          </w:p>
        </w:tc>
      </w:tr>
      <w:tr w:rsidR="00FC6FD5" w14:paraId="107D4CD8" w14:textId="77777777" w:rsidTr="009F711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6D0E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58E7" w14:textId="77777777" w:rsidR="00FC6FD5" w:rsidRPr="000077FF" w:rsidRDefault="00FC6FD5" w:rsidP="009F7112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The test case’s</w:t>
            </w:r>
            <w:r w:rsidRPr="00FC6FD5">
              <w:rPr>
                <w:rFonts w:ascii="Arial" w:hAnsi="Arial"/>
                <w:noProof/>
                <w:lang w:val="en-SG"/>
              </w:rPr>
              <w:t xml:space="preserve"> test body status is not set correctly.</w:t>
            </w:r>
          </w:p>
        </w:tc>
      </w:tr>
      <w:tr w:rsidR="00FC6FD5" w14:paraId="5BEBFBE6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B36A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C525" w14:textId="77777777" w:rsidR="00FC6FD5" w:rsidRDefault="00FC6FD5" w:rsidP="009F7112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DE397B">
              <w:rPr>
                <w:noProof/>
                <w:lang w:val="en-SG"/>
              </w:rPr>
              <w:t>f_NR_TestBody_Set</w:t>
            </w:r>
            <w:r>
              <w:rPr>
                <w:noProof/>
                <w:lang w:val="en-SG"/>
              </w:rPr>
              <w:t>(true) before test body function and f_NR_TestBody_Set(false) after test body function</w:t>
            </w:r>
          </w:p>
        </w:tc>
      </w:tr>
      <w:tr w:rsidR="00FC6FD5" w14:paraId="4EE4CA37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9022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1935" w14:textId="77777777" w:rsidR="00FC6FD5" w:rsidRPr="00DE397B" w:rsidRDefault="00FC6FD5" w:rsidP="009F7112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 w:rsidRPr="00DE397B">
              <w:rPr>
                <w:rFonts w:ascii="Arial" w:hAnsi="Arial" w:cs="Arial"/>
                <w:noProof/>
              </w:rPr>
              <w:t>GSM_TestCases_NR5GC</w:t>
            </w:r>
            <w:r>
              <w:rPr>
                <w:rFonts w:ascii="Arial" w:eastAsiaTheme="minorEastAsia" w:hAnsi="Arial" w:cs="Arial" w:hint="eastAsia"/>
                <w:noProof/>
                <w:lang w:eastAsia="ja-JP"/>
              </w:rPr>
              <w:t>.</w:t>
            </w:r>
            <w:r>
              <w:rPr>
                <w:rFonts w:ascii="Arial" w:eastAsiaTheme="minorEastAsia" w:hAnsi="Arial" w:cs="Arial"/>
                <w:noProof/>
                <w:lang w:eastAsia="ja-JP"/>
              </w:rPr>
              <w:t>ttcn</w:t>
            </w:r>
          </w:p>
        </w:tc>
      </w:tr>
      <w:tr w:rsidR="00FC6FD5" w14:paraId="4074E0DD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7028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6FA5" w14:textId="655E8E2A" w:rsidR="00FC6FD5" w:rsidRDefault="00954A6C" w:rsidP="009F711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EE3428B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</w:p>
    <w:p w14:paraId="4F7CBA8B" w14:textId="77777777" w:rsidR="00FC6FD5" w:rsidRDefault="00FC6FD5" w:rsidP="00FC6F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24AA67AD" w14:textId="77777777" w:rsidTr="009F711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6F89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function f_TC_10_1_2_1_NR5GC() runs on NR5GC_PTC</w:t>
            </w:r>
          </w:p>
          <w:p w14:paraId="0CA9B45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657716DC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//Network-requested PDU session modification / Accepted / Reactivation</w:t>
            </w:r>
          </w:p>
          <w:p w14:paraId="24B4DFCC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NR_CellId_Type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C606D8">
              <w:rPr>
                <w:rFonts w:ascii="Arial" w:hAnsi="Arial" w:cs="Arial"/>
                <w:bCs/>
                <w:lang w:eastAsia="de-DE"/>
              </w:rPr>
              <w:t>= f_NR5GC_MapNASCell(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ngc_CellA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NG_AllCellsOnSamePLMN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49FA61D6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2588289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f_NR5GC_Init_NAS(NR_1);</w:t>
            </w:r>
          </w:p>
          <w:p w14:paraId="7389ADCC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3DD6AD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//Create and configure cells</w:t>
            </w:r>
          </w:p>
          <w:p w14:paraId="60596E9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f_NR_CellConfig_Def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61F44336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72C35CD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lastRenderedPageBreak/>
              <w:t xml:space="preserve">    //Preamble</w:t>
            </w:r>
          </w:p>
          <w:p w14:paraId="4BCD5F0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//The UE is in 5GS state 3N-A</w:t>
            </w:r>
          </w:p>
          <w:p w14:paraId="20C25426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f_NR5GC_Preamble 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, STATE_CONNECTED_3A,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TEST_LOOPModeB_ON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); // @sic R5-198972 sic@</w:t>
            </w:r>
          </w:p>
          <w:p w14:paraId="5A2304C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0C7B315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//Main test body</w:t>
            </w:r>
          </w:p>
          <w:p w14:paraId="6D21AC4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fl_TC_10_1_2_1_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Body(</w:t>
            </w:r>
            <w:proofErr w:type="gramEnd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3FDB046C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50457AFA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 Finish</w:t>
            </w:r>
          </w:p>
          <w:p w14:paraId="148B9733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f_NR5GC_OpenUE_TestLoopMode_Deactivate_TestMode(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); // @sic R5s190944 sic@</w:t>
            </w:r>
          </w:p>
          <w:p w14:paraId="4A3432DA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f_NR_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Postamble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, STATE_CONNECTED_3A);</w:t>
            </w:r>
          </w:p>
          <w:p w14:paraId="2D86BA6B" w14:textId="4F8FBF4B" w:rsidR="00FC6FD5" w:rsidRPr="0004131F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</w:tc>
      </w:tr>
    </w:tbl>
    <w:p w14:paraId="3858124B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</w:p>
    <w:p w14:paraId="25C294CC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2DB94548" w14:textId="77777777" w:rsidTr="009F711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47AB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function f_TC_10_1_2_1_NR5GC() runs on NR5GC_PTC</w:t>
            </w:r>
          </w:p>
          <w:p w14:paraId="0DEB398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{</w:t>
            </w:r>
          </w:p>
          <w:p w14:paraId="140996D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//Network-requested PDU session modification / Accepted / Reactivation</w:t>
            </w:r>
          </w:p>
          <w:p w14:paraId="4EEC06C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var </w:t>
            </w:r>
            <w:proofErr w:type="spellStart"/>
            <w:r w:rsidRPr="00C606D8">
              <w:rPr>
                <w:rFonts w:ascii="Arial" w:hAnsi="Arial" w:cs="Arial"/>
              </w:rPr>
              <w:t>NR_CellId_Type</w:t>
            </w:r>
            <w:proofErr w:type="spellEnd"/>
            <w:r w:rsidRPr="00C606D8">
              <w:rPr>
                <w:rFonts w:ascii="Arial" w:hAnsi="Arial" w:cs="Arial"/>
              </w:rPr>
              <w:t xml:space="preserve"> </w:t>
            </w:r>
            <w:proofErr w:type="spellStart"/>
            <w:r w:rsidRPr="00C606D8">
              <w:rPr>
                <w:rFonts w:ascii="Arial" w:hAnsi="Arial" w:cs="Arial"/>
              </w:rPr>
              <w:t>v_NGC_</w:t>
            </w:r>
            <w:proofErr w:type="gramStart"/>
            <w:r w:rsidRPr="00C606D8">
              <w:rPr>
                <w:rFonts w:ascii="Arial" w:hAnsi="Arial" w:cs="Arial"/>
              </w:rPr>
              <w:t>NASCellA</w:t>
            </w:r>
            <w:proofErr w:type="spellEnd"/>
            <w:r w:rsidRPr="00C606D8">
              <w:rPr>
                <w:rFonts w:ascii="Arial" w:hAnsi="Arial" w:cs="Arial"/>
              </w:rPr>
              <w:t xml:space="preserve"> :</w:t>
            </w:r>
            <w:proofErr w:type="gramEnd"/>
            <w:r w:rsidRPr="00C606D8">
              <w:rPr>
                <w:rFonts w:ascii="Arial" w:hAnsi="Arial" w:cs="Arial"/>
              </w:rPr>
              <w:t>= f_NR5GC_MapNASCell(</w:t>
            </w:r>
            <w:proofErr w:type="spellStart"/>
            <w:r w:rsidRPr="00C606D8">
              <w:rPr>
                <w:rFonts w:ascii="Arial" w:hAnsi="Arial" w:cs="Arial"/>
              </w:rPr>
              <w:t>ngc_CellA</w:t>
            </w:r>
            <w:proofErr w:type="spellEnd"/>
            <w:r w:rsidRPr="00C606D8">
              <w:rPr>
                <w:rFonts w:ascii="Arial" w:hAnsi="Arial" w:cs="Arial"/>
              </w:rPr>
              <w:t xml:space="preserve">, </w:t>
            </w:r>
            <w:proofErr w:type="spellStart"/>
            <w:r w:rsidRPr="00C606D8">
              <w:rPr>
                <w:rFonts w:ascii="Arial" w:hAnsi="Arial" w:cs="Arial"/>
              </w:rPr>
              <w:t>NG_AllCellsOnSamePLMN</w:t>
            </w:r>
            <w:proofErr w:type="spellEnd"/>
            <w:r w:rsidRPr="00C606D8">
              <w:rPr>
                <w:rFonts w:ascii="Arial" w:hAnsi="Arial" w:cs="Arial"/>
              </w:rPr>
              <w:t>);</w:t>
            </w:r>
          </w:p>
          <w:p w14:paraId="4FCBD56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59C5DE13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f_NR5GC_Init_NAS(NR_1);</w:t>
            </w:r>
          </w:p>
          <w:p w14:paraId="16E5781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7C3BCCA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//Create and configure cells</w:t>
            </w:r>
          </w:p>
          <w:p w14:paraId="1D26665A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</w:rPr>
              <w:t>f_NR_CellConfig_Def</w:t>
            </w:r>
            <w:proofErr w:type="spellEnd"/>
            <w:r w:rsidRPr="00C606D8">
              <w:rPr>
                <w:rFonts w:ascii="Arial" w:hAnsi="Arial" w:cs="Arial"/>
              </w:rPr>
              <w:t>(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>);</w:t>
            </w:r>
          </w:p>
          <w:p w14:paraId="65315C2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</w:p>
          <w:p w14:paraId="31A8BBED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lastRenderedPageBreak/>
              <w:t xml:space="preserve">    //Preamble</w:t>
            </w:r>
          </w:p>
          <w:p w14:paraId="313E4DB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//The UE is in 5GS state 3N-A</w:t>
            </w:r>
          </w:p>
          <w:p w14:paraId="3E37239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 xml:space="preserve">, STATE_CONNECTED_3A, </w:t>
            </w:r>
            <w:proofErr w:type="spellStart"/>
            <w:r w:rsidRPr="00C606D8">
              <w:rPr>
                <w:rFonts w:ascii="Arial" w:hAnsi="Arial" w:cs="Arial"/>
              </w:rPr>
              <w:t>TEST_LOOPModeB_ON</w:t>
            </w:r>
            <w:proofErr w:type="spellEnd"/>
            <w:r w:rsidRPr="00C606D8">
              <w:rPr>
                <w:rFonts w:ascii="Arial" w:hAnsi="Arial" w:cs="Arial"/>
              </w:rPr>
              <w:t>); // @sic R5-198972 sic@</w:t>
            </w:r>
          </w:p>
          <w:p w14:paraId="645C483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</w:p>
          <w:p w14:paraId="434B5E5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  <w:proofErr w:type="spellStart"/>
            <w:r w:rsidRPr="00C606D8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C606D8">
              <w:rPr>
                <w:rFonts w:ascii="Arial" w:hAnsi="Arial" w:cs="Arial"/>
                <w:highlight w:val="yellow"/>
              </w:rPr>
              <w:t>(true);</w:t>
            </w:r>
          </w:p>
          <w:p w14:paraId="3D6E1853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</w:p>
          <w:p w14:paraId="43A80C4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//Main test body</w:t>
            </w:r>
          </w:p>
          <w:p w14:paraId="20EB0D3B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fl_TC_10_1_2_1_</w:t>
            </w:r>
            <w:proofErr w:type="gramStart"/>
            <w:r w:rsidRPr="00C606D8">
              <w:rPr>
                <w:rFonts w:ascii="Arial" w:hAnsi="Arial" w:cs="Arial"/>
              </w:rPr>
              <w:t>Body(</w:t>
            </w:r>
            <w:proofErr w:type="gramEnd"/>
            <w:r w:rsidRPr="00C606D8">
              <w:rPr>
                <w:rFonts w:ascii="Arial" w:hAnsi="Arial" w:cs="Arial"/>
              </w:rPr>
              <w:t>);</w:t>
            </w:r>
          </w:p>
          <w:p w14:paraId="74674E5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</w:p>
          <w:p w14:paraId="3A34A15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  <w:proofErr w:type="spellStart"/>
            <w:r w:rsidRPr="00C606D8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C606D8">
              <w:rPr>
                <w:rFonts w:ascii="Arial" w:hAnsi="Arial" w:cs="Arial"/>
                <w:highlight w:val="yellow"/>
              </w:rPr>
              <w:t>(false);</w:t>
            </w:r>
          </w:p>
          <w:p w14:paraId="101E62B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78BD033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 Finish</w:t>
            </w:r>
          </w:p>
          <w:p w14:paraId="0630D91B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f_NR5GC_OpenUE_TestLoopMode_Deactivate_TestMode(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>); // @sic R5s190944 sic@</w:t>
            </w:r>
          </w:p>
          <w:p w14:paraId="1B0593FD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</w:rPr>
              <w:t>f_NR_</w:t>
            </w:r>
            <w:proofErr w:type="gramStart"/>
            <w:r w:rsidRPr="00C606D8">
              <w:rPr>
                <w:rFonts w:ascii="Arial" w:hAnsi="Arial" w:cs="Arial"/>
              </w:rPr>
              <w:t>Postamble</w:t>
            </w:r>
            <w:proofErr w:type="spellEnd"/>
            <w:r w:rsidRPr="00C606D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>, STATE_CONNECTED_3A);</w:t>
            </w:r>
          </w:p>
          <w:p w14:paraId="38444289" w14:textId="400B06B6" w:rsidR="00FC6FD5" w:rsidRPr="0004131F" w:rsidRDefault="00C606D8" w:rsidP="00C606D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}</w:t>
            </w:r>
          </w:p>
        </w:tc>
      </w:tr>
    </w:tbl>
    <w:p w14:paraId="37A3A7E2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lastRenderedPageBreak/>
        <w:br w:type="page"/>
      </w:r>
    </w:p>
    <w:p w14:paraId="1C6C62F1" w14:textId="02BFBAEB" w:rsidR="00FC6FD5" w:rsidRDefault="00FC6FD5" w:rsidP="00FC6F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06624127"/>
      <w:r>
        <w:rPr>
          <w:b/>
          <w:lang w:val="pt-BR"/>
        </w:rPr>
        <w:lastRenderedPageBreak/>
        <w:t>Change 5</w:t>
      </w:r>
      <w:bookmarkEnd w:id="1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C6FD5" w14:paraId="6A3A724E" w14:textId="77777777" w:rsidTr="009F711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893A" w14:textId="77777777" w:rsidR="00FC6FD5" w:rsidRPr="003C0071" w:rsidRDefault="00FC6FD5" w:rsidP="009F7112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2919" w14:textId="31DA2723" w:rsidR="00FC6FD5" w:rsidRPr="000077FF" w:rsidRDefault="00FC6FD5" w:rsidP="009F7112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E397B">
              <w:rPr>
                <w:rFonts w:ascii="Courier New" w:hAnsi="Courier New" w:cs="Courier New"/>
                <w:lang w:eastAsia="de-DE"/>
              </w:rPr>
              <w:t>function f_TC_10_1_</w:t>
            </w:r>
            <w:r w:rsidR="00C606D8">
              <w:rPr>
                <w:rFonts w:ascii="Courier New" w:hAnsi="Courier New" w:cs="Courier New"/>
                <w:lang w:eastAsia="de-DE"/>
              </w:rPr>
              <w:t>2</w:t>
            </w:r>
            <w:r w:rsidRPr="00DE397B">
              <w:rPr>
                <w:rFonts w:ascii="Courier New" w:hAnsi="Courier New" w:cs="Courier New"/>
                <w:lang w:eastAsia="de-DE"/>
              </w:rPr>
              <w:t>_</w:t>
            </w:r>
            <w:r w:rsidR="00C606D8">
              <w:rPr>
                <w:rFonts w:ascii="Courier New" w:hAnsi="Courier New" w:cs="Courier New"/>
                <w:lang w:eastAsia="de-DE"/>
              </w:rPr>
              <w:t>2</w:t>
            </w:r>
            <w:r w:rsidRPr="00DE397B">
              <w:rPr>
                <w:rFonts w:ascii="Courier New" w:hAnsi="Courier New" w:cs="Courier New"/>
                <w:lang w:eastAsia="de-DE"/>
              </w:rPr>
              <w:t>_NR5GC()</w:t>
            </w:r>
          </w:p>
        </w:tc>
      </w:tr>
      <w:tr w:rsidR="00FC6FD5" w14:paraId="760181C7" w14:textId="77777777" w:rsidTr="009F711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0C73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8A1E" w14:textId="77777777" w:rsidR="00FC6FD5" w:rsidRPr="000077FF" w:rsidRDefault="00FC6FD5" w:rsidP="009F7112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The test case’s</w:t>
            </w:r>
            <w:r w:rsidRPr="00FC6FD5">
              <w:rPr>
                <w:rFonts w:ascii="Arial" w:hAnsi="Arial"/>
                <w:noProof/>
                <w:lang w:val="en-SG"/>
              </w:rPr>
              <w:t xml:space="preserve"> test body status is not set correctly.</w:t>
            </w:r>
          </w:p>
        </w:tc>
      </w:tr>
      <w:tr w:rsidR="00FC6FD5" w14:paraId="07E4BC5B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AA2D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55FD" w14:textId="77777777" w:rsidR="00FC6FD5" w:rsidRDefault="00FC6FD5" w:rsidP="009F7112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DE397B">
              <w:rPr>
                <w:noProof/>
                <w:lang w:val="en-SG"/>
              </w:rPr>
              <w:t>f_NR_TestBody_Set</w:t>
            </w:r>
            <w:r>
              <w:rPr>
                <w:noProof/>
                <w:lang w:val="en-SG"/>
              </w:rPr>
              <w:t>(true) before test body function and f_NR_TestBody_Set(false) after test body function</w:t>
            </w:r>
          </w:p>
        </w:tc>
      </w:tr>
      <w:tr w:rsidR="00FC6FD5" w14:paraId="77812338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A2AF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F32F" w14:textId="77777777" w:rsidR="00FC6FD5" w:rsidRPr="00DE397B" w:rsidRDefault="00FC6FD5" w:rsidP="009F7112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 w:rsidRPr="00DE397B">
              <w:rPr>
                <w:rFonts w:ascii="Arial" w:hAnsi="Arial" w:cs="Arial"/>
                <w:noProof/>
              </w:rPr>
              <w:t>GSM_TestCases_NR5GC</w:t>
            </w:r>
            <w:r>
              <w:rPr>
                <w:rFonts w:ascii="Arial" w:eastAsiaTheme="minorEastAsia" w:hAnsi="Arial" w:cs="Arial" w:hint="eastAsia"/>
                <w:noProof/>
                <w:lang w:eastAsia="ja-JP"/>
              </w:rPr>
              <w:t>.</w:t>
            </w:r>
            <w:r>
              <w:rPr>
                <w:rFonts w:ascii="Arial" w:eastAsiaTheme="minorEastAsia" w:hAnsi="Arial" w:cs="Arial"/>
                <w:noProof/>
                <w:lang w:eastAsia="ja-JP"/>
              </w:rPr>
              <w:t>ttcn</w:t>
            </w:r>
          </w:p>
        </w:tc>
      </w:tr>
      <w:tr w:rsidR="00FC6FD5" w14:paraId="41514F64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10AF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CE6E" w14:textId="5FA67514" w:rsidR="00FC6FD5" w:rsidRDefault="00954A6C" w:rsidP="009F711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75F8BB6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</w:p>
    <w:p w14:paraId="577FC3E5" w14:textId="77777777" w:rsidR="00FC6FD5" w:rsidRDefault="00FC6FD5" w:rsidP="00FC6F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3C62CE6C" w14:textId="77777777" w:rsidTr="009F711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B3BF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function f_TC_10_1_2_2_NR5GC() runs on NR5GC_PTC</w:t>
            </w:r>
          </w:p>
          <w:p w14:paraId="3F588DDD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43472B3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//Network-requested PDU session modification / Abnormal / PDU session in state PDU SESSION INACTIVE / Invalid PDU session identity</w:t>
            </w:r>
          </w:p>
          <w:p w14:paraId="1C51548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NR_CellId_Type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C606D8">
              <w:rPr>
                <w:rFonts w:ascii="Arial" w:hAnsi="Arial" w:cs="Arial"/>
                <w:bCs/>
                <w:lang w:eastAsia="de-DE"/>
              </w:rPr>
              <w:t>= f_NR5GC_MapNASCell(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ngc_CellA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NG_AllCellsOnSamePLMN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772411A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3DC5713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f_NR5GC_Init_NAS(NR_1);</w:t>
            </w:r>
          </w:p>
          <w:p w14:paraId="5A94D3BF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1A8C29E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//Create and configure cells</w:t>
            </w:r>
          </w:p>
          <w:p w14:paraId="0E2FF21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f_NR_CellConfig_Def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6066084F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lastRenderedPageBreak/>
              <w:t xml:space="preserve">    </w:t>
            </w:r>
          </w:p>
          <w:p w14:paraId="455996E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//Preamble</w:t>
            </w:r>
          </w:p>
          <w:p w14:paraId="18FE7AA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//The UE is in 5GS state 3N-A</w:t>
            </w:r>
          </w:p>
          <w:p w14:paraId="75B419A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f_NR5GC_Preamble 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, STATE_CONNECTED_3A);</w:t>
            </w:r>
          </w:p>
          <w:p w14:paraId="194821D6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7F46DB6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//Main test body</w:t>
            </w:r>
          </w:p>
          <w:p w14:paraId="5C5B849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fl_TC_10_1_2_2_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Body(</w:t>
            </w:r>
            <w:proofErr w:type="gramEnd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3DF95E4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22A1CA9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 Finish</w:t>
            </w:r>
          </w:p>
          <w:p w14:paraId="33E4E62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f_NR_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Postamble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, STATE_CONNECTED_3A);</w:t>
            </w:r>
          </w:p>
          <w:p w14:paraId="0046EF9B" w14:textId="6F5F53D1" w:rsidR="00FC6FD5" w:rsidRPr="0004131F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</w:tc>
      </w:tr>
    </w:tbl>
    <w:p w14:paraId="3595D928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</w:p>
    <w:p w14:paraId="50B8A62D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62CD7A15" w14:textId="77777777" w:rsidTr="009F711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47FF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function f_TC_10_1_2_2_NR5GC() runs on NR5GC_PTC</w:t>
            </w:r>
          </w:p>
          <w:p w14:paraId="738ED4BB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{</w:t>
            </w:r>
          </w:p>
          <w:p w14:paraId="4983F4A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//Network-requested PDU session modification / Abnormal / PDU session in state PDU SESSION INACTIVE / Invalid PDU session identity</w:t>
            </w:r>
          </w:p>
          <w:p w14:paraId="664CB78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var </w:t>
            </w:r>
            <w:proofErr w:type="spellStart"/>
            <w:r w:rsidRPr="00C606D8">
              <w:rPr>
                <w:rFonts w:ascii="Arial" w:hAnsi="Arial" w:cs="Arial"/>
              </w:rPr>
              <w:t>NR_CellId_Type</w:t>
            </w:r>
            <w:proofErr w:type="spellEnd"/>
            <w:r w:rsidRPr="00C606D8">
              <w:rPr>
                <w:rFonts w:ascii="Arial" w:hAnsi="Arial" w:cs="Arial"/>
              </w:rPr>
              <w:t xml:space="preserve"> </w:t>
            </w:r>
            <w:proofErr w:type="spellStart"/>
            <w:r w:rsidRPr="00C606D8">
              <w:rPr>
                <w:rFonts w:ascii="Arial" w:hAnsi="Arial" w:cs="Arial"/>
              </w:rPr>
              <w:t>v_NGC_</w:t>
            </w:r>
            <w:proofErr w:type="gramStart"/>
            <w:r w:rsidRPr="00C606D8">
              <w:rPr>
                <w:rFonts w:ascii="Arial" w:hAnsi="Arial" w:cs="Arial"/>
              </w:rPr>
              <w:t>NASCellA</w:t>
            </w:r>
            <w:proofErr w:type="spellEnd"/>
            <w:r w:rsidRPr="00C606D8">
              <w:rPr>
                <w:rFonts w:ascii="Arial" w:hAnsi="Arial" w:cs="Arial"/>
              </w:rPr>
              <w:t xml:space="preserve"> :</w:t>
            </w:r>
            <w:proofErr w:type="gramEnd"/>
            <w:r w:rsidRPr="00C606D8">
              <w:rPr>
                <w:rFonts w:ascii="Arial" w:hAnsi="Arial" w:cs="Arial"/>
              </w:rPr>
              <w:t>= f_NR5GC_MapNASCell(</w:t>
            </w:r>
            <w:proofErr w:type="spellStart"/>
            <w:r w:rsidRPr="00C606D8">
              <w:rPr>
                <w:rFonts w:ascii="Arial" w:hAnsi="Arial" w:cs="Arial"/>
              </w:rPr>
              <w:t>ngc_CellA</w:t>
            </w:r>
            <w:proofErr w:type="spellEnd"/>
            <w:r w:rsidRPr="00C606D8">
              <w:rPr>
                <w:rFonts w:ascii="Arial" w:hAnsi="Arial" w:cs="Arial"/>
              </w:rPr>
              <w:t xml:space="preserve">, </w:t>
            </w:r>
            <w:proofErr w:type="spellStart"/>
            <w:r w:rsidRPr="00C606D8">
              <w:rPr>
                <w:rFonts w:ascii="Arial" w:hAnsi="Arial" w:cs="Arial"/>
              </w:rPr>
              <w:t>NG_AllCellsOnSamePLMN</w:t>
            </w:r>
            <w:proofErr w:type="spellEnd"/>
            <w:r w:rsidRPr="00C606D8">
              <w:rPr>
                <w:rFonts w:ascii="Arial" w:hAnsi="Arial" w:cs="Arial"/>
              </w:rPr>
              <w:t>);</w:t>
            </w:r>
          </w:p>
          <w:p w14:paraId="2828A2BC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39F7DC1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f_NR5GC_Init_NAS(NR_1);</w:t>
            </w:r>
          </w:p>
          <w:p w14:paraId="74C3375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00300943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//Create and configure cells</w:t>
            </w:r>
          </w:p>
          <w:p w14:paraId="4DE00969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</w:rPr>
              <w:t>f_NR_CellConfig_Def</w:t>
            </w:r>
            <w:proofErr w:type="spellEnd"/>
            <w:r w:rsidRPr="00C606D8">
              <w:rPr>
                <w:rFonts w:ascii="Arial" w:hAnsi="Arial" w:cs="Arial"/>
              </w:rPr>
              <w:t>(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>);</w:t>
            </w:r>
          </w:p>
          <w:p w14:paraId="26D5D238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</w:p>
          <w:p w14:paraId="73EE84BC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//Preamble</w:t>
            </w:r>
          </w:p>
          <w:p w14:paraId="20670AB3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lastRenderedPageBreak/>
              <w:t xml:space="preserve">    //The UE is in 5GS state 3N-A</w:t>
            </w:r>
          </w:p>
          <w:p w14:paraId="2C1225CF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>, STATE_CONNECTED_3A);</w:t>
            </w:r>
          </w:p>
          <w:p w14:paraId="4F41333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</w:p>
          <w:p w14:paraId="1355B319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  <w:proofErr w:type="spellStart"/>
            <w:r w:rsidRPr="00C606D8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C606D8">
              <w:rPr>
                <w:rFonts w:ascii="Arial" w:hAnsi="Arial" w:cs="Arial"/>
                <w:highlight w:val="yellow"/>
              </w:rPr>
              <w:t>(true);</w:t>
            </w:r>
          </w:p>
          <w:p w14:paraId="59C486D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</w:p>
          <w:p w14:paraId="6374FDBB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//Main test body</w:t>
            </w:r>
          </w:p>
          <w:p w14:paraId="1A36C7CD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fl_TC_10_1_2_2_</w:t>
            </w:r>
            <w:proofErr w:type="gramStart"/>
            <w:r w:rsidRPr="00C606D8">
              <w:rPr>
                <w:rFonts w:ascii="Arial" w:hAnsi="Arial" w:cs="Arial"/>
              </w:rPr>
              <w:t>Body(</w:t>
            </w:r>
            <w:proofErr w:type="gramEnd"/>
            <w:r w:rsidRPr="00C606D8">
              <w:rPr>
                <w:rFonts w:ascii="Arial" w:hAnsi="Arial" w:cs="Arial"/>
              </w:rPr>
              <w:t>);</w:t>
            </w:r>
          </w:p>
          <w:p w14:paraId="429BC748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</w:p>
          <w:p w14:paraId="6D38FDC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  <w:proofErr w:type="spellStart"/>
            <w:r w:rsidRPr="00C606D8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C606D8">
              <w:rPr>
                <w:rFonts w:ascii="Arial" w:hAnsi="Arial" w:cs="Arial"/>
                <w:highlight w:val="yellow"/>
              </w:rPr>
              <w:t>(false);</w:t>
            </w:r>
          </w:p>
          <w:p w14:paraId="3E6BC4D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476AF2A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 Finish</w:t>
            </w:r>
          </w:p>
          <w:p w14:paraId="6CEAB66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</w:rPr>
              <w:t>f_NR_</w:t>
            </w:r>
            <w:proofErr w:type="gramStart"/>
            <w:r w:rsidRPr="00C606D8">
              <w:rPr>
                <w:rFonts w:ascii="Arial" w:hAnsi="Arial" w:cs="Arial"/>
              </w:rPr>
              <w:t>Postamble</w:t>
            </w:r>
            <w:proofErr w:type="spellEnd"/>
            <w:r w:rsidRPr="00C606D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>, STATE_CONNECTED_3A);</w:t>
            </w:r>
          </w:p>
          <w:p w14:paraId="12EB2A96" w14:textId="03642B78" w:rsidR="00FC6FD5" w:rsidRPr="0004131F" w:rsidRDefault="00C606D8" w:rsidP="00C606D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}</w:t>
            </w:r>
          </w:p>
        </w:tc>
      </w:tr>
    </w:tbl>
    <w:p w14:paraId="7FD15D4E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lastRenderedPageBreak/>
        <w:br w:type="page"/>
      </w:r>
    </w:p>
    <w:p w14:paraId="1DF565D6" w14:textId="6D60254B" w:rsidR="00FC6FD5" w:rsidRDefault="00FC6FD5" w:rsidP="00FC6F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06624128"/>
      <w:r>
        <w:rPr>
          <w:b/>
          <w:lang w:val="pt-BR"/>
        </w:rPr>
        <w:lastRenderedPageBreak/>
        <w:t>Change 6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C6FD5" w14:paraId="744405F7" w14:textId="77777777" w:rsidTr="009F711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76D1" w14:textId="77777777" w:rsidR="00FC6FD5" w:rsidRPr="003C0071" w:rsidRDefault="00FC6FD5" w:rsidP="009F7112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12FC" w14:textId="6F880557" w:rsidR="00FC6FD5" w:rsidRPr="000077FF" w:rsidRDefault="00FC6FD5" w:rsidP="009F7112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E397B">
              <w:rPr>
                <w:rFonts w:ascii="Courier New" w:hAnsi="Courier New" w:cs="Courier New"/>
                <w:lang w:eastAsia="de-DE"/>
              </w:rPr>
              <w:t>function f_TC_10_1_</w:t>
            </w:r>
            <w:r w:rsidR="00C606D8">
              <w:rPr>
                <w:rFonts w:ascii="Courier New" w:hAnsi="Courier New" w:cs="Courier New"/>
                <w:lang w:eastAsia="de-DE"/>
              </w:rPr>
              <w:t>1</w:t>
            </w:r>
            <w:r w:rsidRPr="00DE397B">
              <w:rPr>
                <w:rFonts w:ascii="Courier New" w:hAnsi="Courier New" w:cs="Courier New"/>
                <w:lang w:eastAsia="de-DE"/>
              </w:rPr>
              <w:t>_</w:t>
            </w:r>
            <w:r w:rsidR="00C606D8">
              <w:rPr>
                <w:rFonts w:ascii="Courier New" w:hAnsi="Courier New" w:cs="Courier New"/>
                <w:lang w:eastAsia="de-DE"/>
              </w:rPr>
              <w:t>2</w:t>
            </w:r>
            <w:r w:rsidRPr="00DE397B">
              <w:rPr>
                <w:rFonts w:ascii="Courier New" w:hAnsi="Courier New" w:cs="Courier New"/>
                <w:lang w:eastAsia="de-DE"/>
              </w:rPr>
              <w:t>_NR5GC()</w:t>
            </w:r>
          </w:p>
        </w:tc>
      </w:tr>
      <w:tr w:rsidR="00FC6FD5" w14:paraId="35EC9E2D" w14:textId="77777777" w:rsidTr="009F711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CC50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155F" w14:textId="77777777" w:rsidR="00FC6FD5" w:rsidRPr="000077FF" w:rsidRDefault="00FC6FD5" w:rsidP="009F7112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The test case’s</w:t>
            </w:r>
            <w:r w:rsidRPr="00FC6FD5">
              <w:rPr>
                <w:rFonts w:ascii="Arial" w:hAnsi="Arial"/>
                <w:noProof/>
                <w:lang w:val="en-SG"/>
              </w:rPr>
              <w:t xml:space="preserve"> test body status is not set correctly.</w:t>
            </w:r>
          </w:p>
        </w:tc>
      </w:tr>
      <w:tr w:rsidR="00FC6FD5" w14:paraId="560FDC3A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F4D2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946" w14:textId="77777777" w:rsidR="00FC6FD5" w:rsidRDefault="00FC6FD5" w:rsidP="009F7112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DE397B">
              <w:rPr>
                <w:noProof/>
                <w:lang w:val="en-SG"/>
              </w:rPr>
              <w:t>f_NR_TestBody_Set</w:t>
            </w:r>
            <w:r>
              <w:rPr>
                <w:noProof/>
                <w:lang w:val="en-SG"/>
              </w:rPr>
              <w:t>(true) before test body function and f_NR_TestBody_Set(false) after test body function</w:t>
            </w:r>
          </w:p>
        </w:tc>
      </w:tr>
      <w:tr w:rsidR="00FC6FD5" w14:paraId="336FDC23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8931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FAC4" w14:textId="77777777" w:rsidR="00FC6FD5" w:rsidRPr="00DE397B" w:rsidRDefault="00FC6FD5" w:rsidP="009F7112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 w:rsidRPr="00DE397B">
              <w:rPr>
                <w:rFonts w:ascii="Arial" w:hAnsi="Arial" w:cs="Arial"/>
                <w:noProof/>
              </w:rPr>
              <w:t>GSM_TestCases_NR5GC</w:t>
            </w:r>
            <w:r>
              <w:rPr>
                <w:rFonts w:ascii="Arial" w:eastAsiaTheme="minorEastAsia" w:hAnsi="Arial" w:cs="Arial" w:hint="eastAsia"/>
                <w:noProof/>
                <w:lang w:eastAsia="ja-JP"/>
              </w:rPr>
              <w:t>.</w:t>
            </w:r>
            <w:r>
              <w:rPr>
                <w:rFonts w:ascii="Arial" w:eastAsiaTheme="minorEastAsia" w:hAnsi="Arial" w:cs="Arial"/>
                <w:noProof/>
                <w:lang w:eastAsia="ja-JP"/>
              </w:rPr>
              <w:t>ttcn</w:t>
            </w:r>
          </w:p>
        </w:tc>
      </w:tr>
      <w:tr w:rsidR="00FC6FD5" w14:paraId="6D72EBE1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07A0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67F5" w14:textId="03399EFC" w:rsidR="00FC6FD5" w:rsidRDefault="00954A6C" w:rsidP="009F711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CD01AAF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</w:p>
    <w:p w14:paraId="069CA6D6" w14:textId="77777777" w:rsidR="00FC6FD5" w:rsidRDefault="00FC6FD5" w:rsidP="00FC6F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652F70A4" w14:textId="77777777" w:rsidTr="009F711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0FB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function f_TC_10_1_1_2_NR5GC() runs on NR5GC_PTC</w:t>
            </w:r>
          </w:p>
          <w:p w14:paraId="2A9DBECA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00AD2706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//PDU session authentication and authorization/ After the UE-requested PDU session procedure // @sic R5-212847 sic@</w:t>
            </w:r>
          </w:p>
          <w:p w14:paraId="0DBECA4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NR_CellId_Type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C606D8">
              <w:rPr>
                <w:rFonts w:ascii="Arial" w:hAnsi="Arial" w:cs="Arial"/>
                <w:bCs/>
                <w:lang w:eastAsia="de-DE"/>
              </w:rPr>
              <w:t>= f_NR5GC_MapNASCell(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ngc_CellA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NG_AllCellsOnSamePLMN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6B62C90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47C60E1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f_NR5GC_Init_NAS(NR_1);</w:t>
            </w:r>
          </w:p>
          <w:p w14:paraId="14170E4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538B7AA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//Create and configure cells</w:t>
            </w:r>
          </w:p>
          <w:p w14:paraId="28EE4A9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f_NR_CellConfig_Def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58B0537A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lastRenderedPageBreak/>
              <w:t xml:space="preserve">    </w:t>
            </w:r>
          </w:p>
          <w:p w14:paraId="7F7F5A3D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//Preamble</w:t>
            </w:r>
          </w:p>
          <w:p w14:paraId="53B5DE14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f_NR5GC_Preamble (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, STATE_CONNECTED_3A); // @sic R5-203785 sic@</w:t>
            </w:r>
          </w:p>
          <w:p w14:paraId="0315924A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6D99DF5F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//Main test body</w:t>
            </w:r>
          </w:p>
          <w:p w14:paraId="431B2C16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fl_TC_10_1_1_2_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Body(</w:t>
            </w:r>
            <w:proofErr w:type="gramEnd"/>
            <w:r w:rsidRPr="00C606D8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04771A0B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82EC78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// Finish</w:t>
            </w:r>
          </w:p>
          <w:p w14:paraId="65A8597B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  <w:bCs/>
                <w:lang w:eastAsia="de-DE"/>
              </w:rPr>
              <w:t>f_NR_</w:t>
            </w:r>
            <w:proofErr w:type="gramStart"/>
            <w:r w:rsidRPr="00C606D8">
              <w:rPr>
                <w:rFonts w:ascii="Arial" w:hAnsi="Arial" w:cs="Arial"/>
                <w:bCs/>
                <w:lang w:eastAsia="de-DE"/>
              </w:rPr>
              <w:t>Postamble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C606D8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C606D8">
              <w:rPr>
                <w:rFonts w:ascii="Arial" w:hAnsi="Arial" w:cs="Arial"/>
                <w:bCs/>
                <w:lang w:eastAsia="de-DE"/>
              </w:rPr>
              <w:t>, STATE_CONNECTED_3A);</w:t>
            </w:r>
          </w:p>
          <w:p w14:paraId="7EA6EF18" w14:textId="067DB7AD" w:rsidR="00FC6FD5" w:rsidRPr="0004131F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C606D8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</w:tc>
      </w:tr>
    </w:tbl>
    <w:p w14:paraId="68012668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</w:p>
    <w:p w14:paraId="0F2B5407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4005DF2E" w14:textId="77777777" w:rsidTr="009F711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3C5B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function f_TC_10_1_1_2_NR5GC() runs on NR5GC_PTC</w:t>
            </w:r>
          </w:p>
          <w:p w14:paraId="0F971D4B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{</w:t>
            </w:r>
          </w:p>
          <w:p w14:paraId="334B7C7F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//PDU session authentication and authorization/ After the UE-requested PDU session procedure // @sic R5-212847 sic@</w:t>
            </w:r>
          </w:p>
          <w:p w14:paraId="71F3DB1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var </w:t>
            </w:r>
            <w:proofErr w:type="spellStart"/>
            <w:r w:rsidRPr="00C606D8">
              <w:rPr>
                <w:rFonts w:ascii="Arial" w:hAnsi="Arial" w:cs="Arial"/>
              </w:rPr>
              <w:t>NR_CellId_Type</w:t>
            </w:r>
            <w:proofErr w:type="spellEnd"/>
            <w:r w:rsidRPr="00C606D8">
              <w:rPr>
                <w:rFonts w:ascii="Arial" w:hAnsi="Arial" w:cs="Arial"/>
              </w:rPr>
              <w:t xml:space="preserve"> </w:t>
            </w:r>
            <w:proofErr w:type="spellStart"/>
            <w:r w:rsidRPr="00C606D8">
              <w:rPr>
                <w:rFonts w:ascii="Arial" w:hAnsi="Arial" w:cs="Arial"/>
              </w:rPr>
              <w:t>v_NGC_</w:t>
            </w:r>
            <w:proofErr w:type="gramStart"/>
            <w:r w:rsidRPr="00C606D8">
              <w:rPr>
                <w:rFonts w:ascii="Arial" w:hAnsi="Arial" w:cs="Arial"/>
              </w:rPr>
              <w:t>NASCellA</w:t>
            </w:r>
            <w:proofErr w:type="spellEnd"/>
            <w:r w:rsidRPr="00C606D8">
              <w:rPr>
                <w:rFonts w:ascii="Arial" w:hAnsi="Arial" w:cs="Arial"/>
              </w:rPr>
              <w:t xml:space="preserve"> :</w:t>
            </w:r>
            <w:proofErr w:type="gramEnd"/>
            <w:r w:rsidRPr="00C606D8">
              <w:rPr>
                <w:rFonts w:ascii="Arial" w:hAnsi="Arial" w:cs="Arial"/>
              </w:rPr>
              <w:t>= f_NR5GC_MapNASCell(</w:t>
            </w:r>
            <w:proofErr w:type="spellStart"/>
            <w:r w:rsidRPr="00C606D8">
              <w:rPr>
                <w:rFonts w:ascii="Arial" w:hAnsi="Arial" w:cs="Arial"/>
              </w:rPr>
              <w:t>ngc_CellA</w:t>
            </w:r>
            <w:proofErr w:type="spellEnd"/>
            <w:r w:rsidRPr="00C606D8">
              <w:rPr>
                <w:rFonts w:ascii="Arial" w:hAnsi="Arial" w:cs="Arial"/>
              </w:rPr>
              <w:t xml:space="preserve">, </w:t>
            </w:r>
            <w:proofErr w:type="spellStart"/>
            <w:r w:rsidRPr="00C606D8">
              <w:rPr>
                <w:rFonts w:ascii="Arial" w:hAnsi="Arial" w:cs="Arial"/>
              </w:rPr>
              <w:t>NG_AllCellsOnSamePLMN</w:t>
            </w:r>
            <w:proofErr w:type="spellEnd"/>
            <w:r w:rsidRPr="00C606D8">
              <w:rPr>
                <w:rFonts w:ascii="Arial" w:hAnsi="Arial" w:cs="Arial"/>
              </w:rPr>
              <w:t>);</w:t>
            </w:r>
          </w:p>
          <w:p w14:paraId="3329021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4741BBD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f_NR5GC_Init_NAS(NR_1);</w:t>
            </w:r>
          </w:p>
          <w:p w14:paraId="3FD0FE2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4FB20098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//Create and configure cells</w:t>
            </w:r>
          </w:p>
          <w:p w14:paraId="7ACDA16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</w:rPr>
              <w:t>f_NR_CellConfig_Def</w:t>
            </w:r>
            <w:proofErr w:type="spellEnd"/>
            <w:r w:rsidRPr="00C606D8">
              <w:rPr>
                <w:rFonts w:ascii="Arial" w:hAnsi="Arial" w:cs="Arial"/>
              </w:rPr>
              <w:t>(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>);</w:t>
            </w:r>
          </w:p>
          <w:p w14:paraId="3DB6ED7A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</w:p>
          <w:p w14:paraId="2DC1262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//Preamble</w:t>
            </w:r>
          </w:p>
          <w:p w14:paraId="65E289C7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>, STATE_CONNECTED_3A); // @sic R5-203785 sic@</w:t>
            </w:r>
          </w:p>
          <w:p w14:paraId="3ECC73AE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lastRenderedPageBreak/>
              <w:t xml:space="preserve">    </w:t>
            </w:r>
          </w:p>
          <w:p w14:paraId="447EB2A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  <w:proofErr w:type="spellStart"/>
            <w:r w:rsidRPr="00C606D8">
              <w:rPr>
                <w:rFonts w:ascii="Arial" w:hAnsi="Arial" w:cs="Arial"/>
              </w:rPr>
              <w:t>f_NR_TestBody_Set</w:t>
            </w:r>
            <w:proofErr w:type="spellEnd"/>
            <w:r w:rsidRPr="00C606D8">
              <w:rPr>
                <w:rFonts w:ascii="Arial" w:hAnsi="Arial" w:cs="Arial"/>
              </w:rPr>
              <w:t>(true);</w:t>
            </w:r>
          </w:p>
          <w:p w14:paraId="4B978ADA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</w:p>
          <w:p w14:paraId="0FB6A829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//Main test body</w:t>
            </w:r>
          </w:p>
          <w:p w14:paraId="6D5DF40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fl_TC_10_1_1_2_</w:t>
            </w:r>
            <w:proofErr w:type="gramStart"/>
            <w:r w:rsidRPr="00C606D8">
              <w:rPr>
                <w:rFonts w:ascii="Arial" w:hAnsi="Arial" w:cs="Arial"/>
              </w:rPr>
              <w:t>Body(</w:t>
            </w:r>
            <w:proofErr w:type="gramEnd"/>
            <w:r w:rsidRPr="00C606D8">
              <w:rPr>
                <w:rFonts w:ascii="Arial" w:hAnsi="Arial" w:cs="Arial"/>
              </w:rPr>
              <w:t>);</w:t>
            </w:r>
          </w:p>
          <w:p w14:paraId="48668C4D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</w:p>
          <w:p w14:paraId="212139D2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ab/>
            </w:r>
            <w:proofErr w:type="spellStart"/>
            <w:r w:rsidRPr="00C606D8">
              <w:rPr>
                <w:rFonts w:ascii="Arial" w:hAnsi="Arial" w:cs="Arial"/>
              </w:rPr>
              <w:t>f_NR_TestBody_Set</w:t>
            </w:r>
            <w:proofErr w:type="spellEnd"/>
            <w:r w:rsidRPr="00C606D8">
              <w:rPr>
                <w:rFonts w:ascii="Arial" w:hAnsi="Arial" w:cs="Arial"/>
              </w:rPr>
              <w:t>(false);</w:t>
            </w:r>
          </w:p>
          <w:p w14:paraId="12B3EA95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1B3B1FF0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// Finish</w:t>
            </w:r>
          </w:p>
          <w:p w14:paraId="4644EA71" w14:textId="77777777" w:rsidR="00C606D8" w:rsidRPr="00C606D8" w:rsidRDefault="00C606D8" w:rsidP="00C606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  </w:t>
            </w:r>
            <w:proofErr w:type="spellStart"/>
            <w:r w:rsidRPr="00C606D8">
              <w:rPr>
                <w:rFonts w:ascii="Arial" w:hAnsi="Arial" w:cs="Arial"/>
              </w:rPr>
              <w:t>f_NR_</w:t>
            </w:r>
            <w:proofErr w:type="gramStart"/>
            <w:r w:rsidRPr="00C606D8">
              <w:rPr>
                <w:rFonts w:ascii="Arial" w:hAnsi="Arial" w:cs="Arial"/>
              </w:rPr>
              <w:t>Postamble</w:t>
            </w:r>
            <w:proofErr w:type="spellEnd"/>
            <w:r w:rsidRPr="00C606D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606D8">
              <w:rPr>
                <w:rFonts w:ascii="Arial" w:hAnsi="Arial" w:cs="Arial"/>
              </w:rPr>
              <w:t>v_NGC_NASCellA</w:t>
            </w:r>
            <w:proofErr w:type="spellEnd"/>
            <w:r w:rsidRPr="00C606D8">
              <w:rPr>
                <w:rFonts w:ascii="Arial" w:hAnsi="Arial" w:cs="Arial"/>
              </w:rPr>
              <w:t>, STATE_CONNECTED_3A);</w:t>
            </w:r>
          </w:p>
          <w:p w14:paraId="6109621D" w14:textId="5CE2C9FD" w:rsidR="00FC6FD5" w:rsidRPr="0004131F" w:rsidRDefault="00C606D8" w:rsidP="00C606D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C606D8">
              <w:rPr>
                <w:rFonts w:ascii="Arial" w:hAnsi="Arial" w:cs="Arial"/>
              </w:rPr>
              <w:t xml:space="preserve">  }</w:t>
            </w:r>
          </w:p>
        </w:tc>
      </w:tr>
    </w:tbl>
    <w:p w14:paraId="3C4FD016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lastRenderedPageBreak/>
        <w:br w:type="page"/>
      </w:r>
    </w:p>
    <w:p w14:paraId="5CEEB6CE" w14:textId="69B7B88C" w:rsidR="00FC6FD5" w:rsidRDefault="00FC6FD5" w:rsidP="00FC6F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06624129"/>
      <w:r>
        <w:rPr>
          <w:b/>
          <w:lang w:val="pt-BR"/>
        </w:rPr>
        <w:lastRenderedPageBreak/>
        <w:t>Change 7</w:t>
      </w:r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C6FD5" w14:paraId="2A544366" w14:textId="77777777" w:rsidTr="009F711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DC5E" w14:textId="77777777" w:rsidR="00FC6FD5" w:rsidRPr="003C0071" w:rsidRDefault="00FC6FD5" w:rsidP="009F7112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F2B0" w14:textId="21EEB0E2" w:rsidR="00FC6FD5" w:rsidRPr="000077FF" w:rsidRDefault="00FC6FD5" w:rsidP="009F7112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E397B">
              <w:rPr>
                <w:rFonts w:ascii="Courier New" w:hAnsi="Courier New" w:cs="Courier New"/>
                <w:lang w:eastAsia="de-DE"/>
              </w:rPr>
              <w:t>function f_TC_10_1_</w:t>
            </w:r>
            <w:r w:rsidR="00647007">
              <w:rPr>
                <w:rFonts w:ascii="Courier New" w:hAnsi="Courier New" w:cs="Courier New"/>
                <w:lang w:eastAsia="de-DE"/>
              </w:rPr>
              <w:t>1</w:t>
            </w:r>
            <w:r w:rsidRPr="00DE397B">
              <w:rPr>
                <w:rFonts w:ascii="Courier New" w:hAnsi="Courier New" w:cs="Courier New"/>
                <w:lang w:eastAsia="de-DE"/>
              </w:rPr>
              <w:t>_1_NR5GC()</w:t>
            </w:r>
          </w:p>
        </w:tc>
      </w:tr>
      <w:tr w:rsidR="00FC6FD5" w14:paraId="14DD05F3" w14:textId="77777777" w:rsidTr="009F711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6476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CDB" w14:textId="77777777" w:rsidR="00FC6FD5" w:rsidRPr="000077FF" w:rsidRDefault="00FC6FD5" w:rsidP="009F7112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The test case’s</w:t>
            </w:r>
            <w:r w:rsidRPr="00FC6FD5">
              <w:rPr>
                <w:rFonts w:ascii="Arial" w:hAnsi="Arial"/>
                <w:noProof/>
                <w:lang w:val="en-SG"/>
              </w:rPr>
              <w:t xml:space="preserve"> test body status is not set correctly.</w:t>
            </w:r>
          </w:p>
        </w:tc>
      </w:tr>
      <w:tr w:rsidR="00FC6FD5" w14:paraId="021A3AD8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EB14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5A20" w14:textId="77777777" w:rsidR="00FC6FD5" w:rsidRDefault="00FC6FD5" w:rsidP="009F7112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DE397B">
              <w:rPr>
                <w:noProof/>
                <w:lang w:val="en-SG"/>
              </w:rPr>
              <w:t>f_NR_TestBody_Set</w:t>
            </w:r>
            <w:r>
              <w:rPr>
                <w:noProof/>
                <w:lang w:val="en-SG"/>
              </w:rPr>
              <w:t>(true) before test body function and f_NR_TestBody_Set(false) after test body function</w:t>
            </w:r>
          </w:p>
        </w:tc>
      </w:tr>
      <w:tr w:rsidR="00FC6FD5" w14:paraId="343B5279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334E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1213" w14:textId="77777777" w:rsidR="00FC6FD5" w:rsidRPr="00DE397B" w:rsidRDefault="00FC6FD5" w:rsidP="009F7112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 w:rsidRPr="00DE397B">
              <w:rPr>
                <w:rFonts w:ascii="Arial" w:hAnsi="Arial" w:cs="Arial"/>
                <w:noProof/>
              </w:rPr>
              <w:t>GSM_TestCases_NR5GC</w:t>
            </w:r>
            <w:r>
              <w:rPr>
                <w:rFonts w:ascii="Arial" w:eastAsiaTheme="minorEastAsia" w:hAnsi="Arial" w:cs="Arial" w:hint="eastAsia"/>
                <w:noProof/>
                <w:lang w:eastAsia="ja-JP"/>
              </w:rPr>
              <w:t>.</w:t>
            </w:r>
            <w:r>
              <w:rPr>
                <w:rFonts w:ascii="Arial" w:eastAsiaTheme="minorEastAsia" w:hAnsi="Arial" w:cs="Arial"/>
                <w:noProof/>
                <w:lang w:eastAsia="ja-JP"/>
              </w:rPr>
              <w:t>ttcn</w:t>
            </w:r>
          </w:p>
        </w:tc>
      </w:tr>
      <w:tr w:rsidR="00FC6FD5" w14:paraId="461D2001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B144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5838" w14:textId="53FB6174" w:rsidR="00FC6FD5" w:rsidRDefault="00954A6C" w:rsidP="009F711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661A106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</w:p>
    <w:p w14:paraId="4A6B5B24" w14:textId="77777777" w:rsidR="00FC6FD5" w:rsidRDefault="00FC6FD5" w:rsidP="00FC6F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1C5F3D9A" w14:textId="77777777" w:rsidTr="009F711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428C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function f_TC_10_1_1_1_NR5GC() runs on NR5GC_PTC</w:t>
            </w:r>
          </w:p>
          <w:p w14:paraId="2A8EB3E0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3F976900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//PDU session authentication and authorization / During the UE-requested PDU session procedure // @sic R5-212847 sic@</w:t>
            </w:r>
          </w:p>
          <w:p w14:paraId="2EA3E990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NR_CellId_Type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v_NGC_</w:t>
            </w:r>
            <w:proofErr w:type="gramStart"/>
            <w:r w:rsidRPr="00647007">
              <w:rPr>
                <w:rFonts w:ascii="Arial" w:hAnsi="Arial" w:cs="Arial"/>
                <w:bCs/>
                <w:lang w:eastAsia="de-DE"/>
              </w:rPr>
              <w:t>NASCellA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647007">
              <w:rPr>
                <w:rFonts w:ascii="Arial" w:hAnsi="Arial" w:cs="Arial"/>
                <w:bCs/>
                <w:lang w:eastAsia="de-DE"/>
              </w:rPr>
              <w:t>= f_NR5GC_MapNASCell(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ngc_CellA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NG_AllCellsOnSamePLMN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6143F481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707E5BD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f_NR5GC_Init_NAS(NR_1);</w:t>
            </w:r>
          </w:p>
          <w:p w14:paraId="55053436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43B0F06E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//Create and configure cells</w:t>
            </w:r>
          </w:p>
          <w:p w14:paraId="76048C9E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f_NR_CellConfig_Def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27936F61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lastRenderedPageBreak/>
              <w:t xml:space="preserve">    </w:t>
            </w:r>
          </w:p>
          <w:p w14:paraId="5E2497F4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//Preamble</w:t>
            </w:r>
          </w:p>
          <w:p w14:paraId="3CE662ED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f_NR5GC_Preamble (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>, STATE_IDLE_1A);</w:t>
            </w:r>
          </w:p>
          <w:p w14:paraId="6D6DFE87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2FCA787B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//Main test body</w:t>
            </w:r>
          </w:p>
          <w:p w14:paraId="057CCED8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fl_TC_10_1_1_1_</w:t>
            </w:r>
            <w:proofErr w:type="gramStart"/>
            <w:r w:rsidRPr="00647007">
              <w:rPr>
                <w:rFonts w:ascii="Arial" w:hAnsi="Arial" w:cs="Arial"/>
                <w:bCs/>
                <w:lang w:eastAsia="de-DE"/>
              </w:rPr>
              <w:t>Body(</w:t>
            </w:r>
            <w:proofErr w:type="gramEnd"/>
            <w:r w:rsidRPr="00647007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2017E4E0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4FB425E3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// Finish</w:t>
            </w:r>
          </w:p>
          <w:p w14:paraId="4D1E5E5D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f_NR_</w:t>
            </w:r>
            <w:proofErr w:type="gramStart"/>
            <w:r w:rsidRPr="00647007">
              <w:rPr>
                <w:rFonts w:ascii="Arial" w:hAnsi="Arial" w:cs="Arial"/>
                <w:bCs/>
                <w:lang w:eastAsia="de-DE"/>
              </w:rPr>
              <w:t>Postamble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647007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>, STATE_IDLE_1A);</w:t>
            </w:r>
          </w:p>
          <w:p w14:paraId="1A8C888D" w14:textId="2116FB04" w:rsidR="00FC6FD5" w:rsidRPr="0004131F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</w:tc>
      </w:tr>
    </w:tbl>
    <w:p w14:paraId="0CCAEF27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</w:p>
    <w:p w14:paraId="6045531A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5D4FEDD8" w14:textId="77777777" w:rsidTr="009F711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2751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function f_TC_10_1_1_1_NR5GC() runs on NR5GC_PTC</w:t>
            </w:r>
          </w:p>
          <w:p w14:paraId="0B030055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{</w:t>
            </w:r>
          </w:p>
          <w:p w14:paraId="0D306F4F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//PDU session authentication and authorization / During the UE-requested PDU session procedure // @sic R5-212847 sic@</w:t>
            </w:r>
          </w:p>
          <w:p w14:paraId="162AE68B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var </w:t>
            </w:r>
            <w:proofErr w:type="spellStart"/>
            <w:r w:rsidRPr="00647007">
              <w:rPr>
                <w:rFonts w:ascii="Arial" w:hAnsi="Arial" w:cs="Arial"/>
              </w:rPr>
              <w:t>NR_CellId_Type</w:t>
            </w:r>
            <w:proofErr w:type="spellEnd"/>
            <w:r w:rsidRPr="00647007">
              <w:rPr>
                <w:rFonts w:ascii="Arial" w:hAnsi="Arial" w:cs="Arial"/>
              </w:rPr>
              <w:t xml:space="preserve"> </w:t>
            </w:r>
            <w:proofErr w:type="spellStart"/>
            <w:r w:rsidRPr="00647007">
              <w:rPr>
                <w:rFonts w:ascii="Arial" w:hAnsi="Arial" w:cs="Arial"/>
              </w:rPr>
              <w:t>v_NGC_</w:t>
            </w:r>
            <w:proofErr w:type="gramStart"/>
            <w:r w:rsidRPr="00647007">
              <w:rPr>
                <w:rFonts w:ascii="Arial" w:hAnsi="Arial" w:cs="Arial"/>
              </w:rPr>
              <w:t>NASCellA</w:t>
            </w:r>
            <w:proofErr w:type="spellEnd"/>
            <w:r w:rsidRPr="00647007">
              <w:rPr>
                <w:rFonts w:ascii="Arial" w:hAnsi="Arial" w:cs="Arial"/>
              </w:rPr>
              <w:t xml:space="preserve"> :</w:t>
            </w:r>
            <w:proofErr w:type="gramEnd"/>
            <w:r w:rsidRPr="00647007">
              <w:rPr>
                <w:rFonts w:ascii="Arial" w:hAnsi="Arial" w:cs="Arial"/>
              </w:rPr>
              <w:t>= f_NR5GC_MapNASCell(</w:t>
            </w:r>
            <w:proofErr w:type="spellStart"/>
            <w:r w:rsidRPr="00647007">
              <w:rPr>
                <w:rFonts w:ascii="Arial" w:hAnsi="Arial" w:cs="Arial"/>
              </w:rPr>
              <w:t>ngc_CellA</w:t>
            </w:r>
            <w:proofErr w:type="spellEnd"/>
            <w:r w:rsidRPr="00647007">
              <w:rPr>
                <w:rFonts w:ascii="Arial" w:hAnsi="Arial" w:cs="Arial"/>
              </w:rPr>
              <w:t xml:space="preserve">, </w:t>
            </w:r>
            <w:proofErr w:type="spellStart"/>
            <w:r w:rsidRPr="00647007">
              <w:rPr>
                <w:rFonts w:ascii="Arial" w:hAnsi="Arial" w:cs="Arial"/>
              </w:rPr>
              <w:t>NG_AllCellsOnSamePLMN</w:t>
            </w:r>
            <w:proofErr w:type="spellEnd"/>
            <w:r w:rsidRPr="00647007">
              <w:rPr>
                <w:rFonts w:ascii="Arial" w:hAnsi="Arial" w:cs="Arial"/>
              </w:rPr>
              <w:t>);</w:t>
            </w:r>
          </w:p>
          <w:p w14:paraId="06DB28DC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20BB228A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f_NR5GC_Init_NAS(NR_1);</w:t>
            </w:r>
          </w:p>
          <w:p w14:paraId="4628DED3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28F92490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//Create and configure cells</w:t>
            </w:r>
          </w:p>
          <w:p w14:paraId="78FC6EF7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</w:t>
            </w:r>
            <w:proofErr w:type="spellStart"/>
            <w:r w:rsidRPr="00647007">
              <w:rPr>
                <w:rFonts w:ascii="Arial" w:hAnsi="Arial" w:cs="Arial"/>
              </w:rPr>
              <w:t>f_NR_CellConfig_Def</w:t>
            </w:r>
            <w:proofErr w:type="spellEnd"/>
            <w:r w:rsidRPr="00647007">
              <w:rPr>
                <w:rFonts w:ascii="Arial" w:hAnsi="Arial" w:cs="Arial"/>
              </w:rPr>
              <w:t>(</w:t>
            </w:r>
            <w:proofErr w:type="spellStart"/>
            <w:r w:rsidRPr="00647007">
              <w:rPr>
                <w:rFonts w:ascii="Arial" w:hAnsi="Arial" w:cs="Arial"/>
              </w:rPr>
              <w:t>v_NGC_NASCellA</w:t>
            </w:r>
            <w:proofErr w:type="spellEnd"/>
            <w:r w:rsidRPr="00647007">
              <w:rPr>
                <w:rFonts w:ascii="Arial" w:hAnsi="Arial" w:cs="Arial"/>
              </w:rPr>
              <w:t>);</w:t>
            </w:r>
          </w:p>
          <w:p w14:paraId="073A04F3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</w:t>
            </w:r>
          </w:p>
          <w:p w14:paraId="57DCA4A2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//Preamble</w:t>
            </w:r>
          </w:p>
          <w:p w14:paraId="46A4CA32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647007">
              <w:rPr>
                <w:rFonts w:ascii="Arial" w:hAnsi="Arial" w:cs="Arial"/>
              </w:rPr>
              <w:t>v_NGC_NASCellA</w:t>
            </w:r>
            <w:proofErr w:type="spellEnd"/>
            <w:r w:rsidRPr="00647007">
              <w:rPr>
                <w:rFonts w:ascii="Arial" w:hAnsi="Arial" w:cs="Arial"/>
              </w:rPr>
              <w:t>, STATE_IDLE_1A);</w:t>
            </w:r>
          </w:p>
          <w:p w14:paraId="3AEDB6DB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lastRenderedPageBreak/>
              <w:t xml:space="preserve">    </w:t>
            </w:r>
          </w:p>
          <w:p w14:paraId="4C8CCF77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ab/>
            </w:r>
            <w:proofErr w:type="spellStart"/>
            <w:r w:rsidRPr="00647007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647007">
              <w:rPr>
                <w:rFonts w:ascii="Arial" w:hAnsi="Arial" w:cs="Arial"/>
                <w:highlight w:val="yellow"/>
              </w:rPr>
              <w:t>(true);</w:t>
            </w:r>
          </w:p>
          <w:p w14:paraId="50FFF540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ab/>
            </w:r>
          </w:p>
          <w:p w14:paraId="06707D1B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//Main test body</w:t>
            </w:r>
          </w:p>
          <w:p w14:paraId="247C3B05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fl_TC_10_1_1_1_</w:t>
            </w:r>
            <w:proofErr w:type="gramStart"/>
            <w:r w:rsidRPr="00647007">
              <w:rPr>
                <w:rFonts w:ascii="Arial" w:hAnsi="Arial" w:cs="Arial"/>
              </w:rPr>
              <w:t>Body(</w:t>
            </w:r>
            <w:proofErr w:type="gramEnd"/>
            <w:r w:rsidRPr="00647007">
              <w:rPr>
                <w:rFonts w:ascii="Arial" w:hAnsi="Arial" w:cs="Arial"/>
              </w:rPr>
              <w:t>);</w:t>
            </w:r>
          </w:p>
          <w:p w14:paraId="4CF0E9DC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ab/>
            </w:r>
          </w:p>
          <w:p w14:paraId="51487BDB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ab/>
            </w:r>
            <w:proofErr w:type="spellStart"/>
            <w:r w:rsidRPr="00647007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647007">
              <w:rPr>
                <w:rFonts w:ascii="Arial" w:hAnsi="Arial" w:cs="Arial"/>
                <w:highlight w:val="yellow"/>
              </w:rPr>
              <w:t>(false);</w:t>
            </w:r>
          </w:p>
          <w:p w14:paraId="64C45FB7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5C98E38B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// Finish</w:t>
            </w:r>
          </w:p>
          <w:p w14:paraId="705E3332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</w:t>
            </w:r>
            <w:proofErr w:type="spellStart"/>
            <w:r w:rsidRPr="00647007">
              <w:rPr>
                <w:rFonts w:ascii="Arial" w:hAnsi="Arial" w:cs="Arial"/>
              </w:rPr>
              <w:t>f_NR_</w:t>
            </w:r>
            <w:proofErr w:type="gramStart"/>
            <w:r w:rsidRPr="00647007">
              <w:rPr>
                <w:rFonts w:ascii="Arial" w:hAnsi="Arial" w:cs="Arial"/>
              </w:rPr>
              <w:t>Postamble</w:t>
            </w:r>
            <w:proofErr w:type="spellEnd"/>
            <w:r w:rsidRPr="00647007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47007">
              <w:rPr>
                <w:rFonts w:ascii="Arial" w:hAnsi="Arial" w:cs="Arial"/>
              </w:rPr>
              <w:t>v_NGC_NASCellA</w:t>
            </w:r>
            <w:proofErr w:type="spellEnd"/>
            <w:r w:rsidRPr="00647007">
              <w:rPr>
                <w:rFonts w:ascii="Arial" w:hAnsi="Arial" w:cs="Arial"/>
              </w:rPr>
              <w:t>, STATE_IDLE_1A);</w:t>
            </w:r>
          </w:p>
          <w:p w14:paraId="0FF24BBB" w14:textId="68DEEDFD" w:rsidR="00FC6FD5" w:rsidRPr="0004131F" w:rsidRDefault="00647007" w:rsidP="0064700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}</w:t>
            </w:r>
          </w:p>
        </w:tc>
      </w:tr>
    </w:tbl>
    <w:p w14:paraId="5E64580D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lastRenderedPageBreak/>
        <w:br w:type="page"/>
      </w:r>
    </w:p>
    <w:p w14:paraId="4A92C9BB" w14:textId="54C3A8BC" w:rsidR="00FC6FD5" w:rsidRDefault="00FC6FD5" w:rsidP="00FC6F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06624130"/>
      <w:r>
        <w:rPr>
          <w:b/>
          <w:lang w:val="pt-BR"/>
        </w:rPr>
        <w:lastRenderedPageBreak/>
        <w:t>Change 8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C6FD5" w14:paraId="1ADD308E" w14:textId="77777777" w:rsidTr="009F711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F10F" w14:textId="77777777" w:rsidR="00FC6FD5" w:rsidRPr="003C0071" w:rsidRDefault="00FC6FD5" w:rsidP="009F7112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BC64" w14:textId="13965785" w:rsidR="00FC6FD5" w:rsidRPr="000077FF" w:rsidRDefault="00FC6FD5" w:rsidP="009F7112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E397B">
              <w:rPr>
                <w:rFonts w:ascii="Courier New" w:hAnsi="Courier New" w:cs="Courier New"/>
                <w:lang w:eastAsia="de-DE"/>
              </w:rPr>
              <w:t>function f_TC_10_1_</w:t>
            </w:r>
            <w:r w:rsidR="00647007">
              <w:rPr>
                <w:rFonts w:ascii="Courier New" w:hAnsi="Courier New" w:cs="Courier New"/>
                <w:lang w:eastAsia="de-DE"/>
              </w:rPr>
              <w:t>3</w:t>
            </w:r>
            <w:r w:rsidRPr="00DE397B">
              <w:rPr>
                <w:rFonts w:ascii="Courier New" w:hAnsi="Courier New" w:cs="Courier New"/>
                <w:lang w:eastAsia="de-DE"/>
              </w:rPr>
              <w:t>_</w:t>
            </w:r>
            <w:r w:rsidR="00647007">
              <w:rPr>
                <w:rFonts w:ascii="Courier New" w:hAnsi="Courier New" w:cs="Courier New"/>
                <w:lang w:eastAsia="de-DE"/>
              </w:rPr>
              <w:t>2</w:t>
            </w:r>
            <w:r w:rsidRPr="00DE397B">
              <w:rPr>
                <w:rFonts w:ascii="Courier New" w:hAnsi="Courier New" w:cs="Courier New"/>
                <w:lang w:eastAsia="de-DE"/>
              </w:rPr>
              <w:t>_NR5GC()</w:t>
            </w:r>
          </w:p>
        </w:tc>
      </w:tr>
      <w:tr w:rsidR="00FC6FD5" w14:paraId="34240F43" w14:textId="77777777" w:rsidTr="009F711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848A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6A84" w14:textId="77777777" w:rsidR="00FC6FD5" w:rsidRPr="000077FF" w:rsidRDefault="00FC6FD5" w:rsidP="009F7112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The test case’s</w:t>
            </w:r>
            <w:r w:rsidRPr="00FC6FD5">
              <w:rPr>
                <w:rFonts w:ascii="Arial" w:hAnsi="Arial"/>
                <w:noProof/>
                <w:lang w:val="en-SG"/>
              </w:rPr>
              <w:t xml:space="preserve"> test body status is not set correctly.</w:t>
            </w:r>
          </w:p>
        </w:tc>
      </w:tr>
      <w:tr w:rsidR="00FC6FD5" w14:paraId="137BAF03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57DA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3039" w14:textId="77777777" w:rsidR="00FC6FD5" w:rsidRDefault="00FC6FD5" w:rsidP="009F7112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DE397B">
              <w:rPr>
                <w:noProof/>
                <w:lang w:val="en-SG"/>
              </w:rPr>
              <w:t>f_NR_TestBody_Set</w:t>
            </w:r>
            <w:r>
              <w:rPr>
                <w:noProof/>
                <w:lang w:val="en-SG"/>
              </w:rPr>
              <w:t>(true) before test body function and f_NR_TestBody_Set(false) after test body function</w:t>
            </w:r>
          </w:p>
        </w:tc>
      </w:tr>
      <w:tr w:rsidR="00FC6FD5" w14:paraId="40B0CCC0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B154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8F94" w14:textId="77777777" w:rsidR="00FC6FD5" w:rsidRPr="00DE397B" w:rsidRDefault="00FC6FD5" w:rsidP="009F7112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 w:rsidRPr="00DE397B">
              <w:rPr>
                <w:rFonts w:ascii="Arial" w:hAnsi="Arial" w:cs="Arial"/>
                <w:noProof/>
              </w:rPr>
              <w:t>GSM_TestCases_NR5GC</w:t>
            </w:r>
            <w:r>
              <w:rPr>
                <w:rFonts w:ascii="Arial" w:eastAsiaTheme="minorEastAsia" w:hAnsi="Arial" w:cs="Arial" w:hint="eastAsia"/>
                <w:noProof/>
                <w:lang w:eastAsia="ja-JP"/>
              </w:rPr>
              <w:t>.</w:t>
            </w:r>
            <w:r>
              <w:rPr>
                <w:rFonts w:ascii="Arial" w:eastAsiaTheme="minorEastAsia" w:hAnsi="Arial" w:cs="Arial"/>
                <w:noProof/>
                <w:lang w:eastAsia="ja-JP"/>
              </w:rPr>
              <w:t>ttcn</w:t>
            </w:r>
          </w:p>
        </w:tc>
      </w:tr>
      <w:tr w:rsidR="00FC6FD5" w14:paraId="4CBC7C89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AD20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9A7D" w14:textId="0A37B11D" w:rsidR="00FC6FD5" w:rsidRDefault="00954A6C" w:rsidP="009F711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602666A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</w:p>
    <w:p w14:paraId="551FD7C2" w14:textId="77777777" w:rsidR="00FC6FD5" w:rsidRDefault="00FC6FD5" w:rsidP="00FC6F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5D16AA36" w14:textId="77777777" w:rsidTr="009F711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E61B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function f_TC_10_1_3_2_NR5GC() runs on NR5GC_PTC</w:t>
            </w:r>
          </w:p>
          <w:p w14:paraId="13B099CA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79089726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//Network-requested PDU session release / Insufficient resources / Insufficient resources for specific slice and DNN / abnormal / Invalid PDU session identity // @sic R5-212847 sic@</w:t>
            </w:r>
          </w:p>
          <w:p w14:paraId="599B728E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3B86A533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NR_CellId_Type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v_NGC_</w:t>
            </w:r>
            <w:proofErr w:type="gramStart"/>
            <w:r w:rsidRPr="00647007">
              <w:rPr>
                <w:rFonts w:ascii="Arial" w:hAnsi="Arial" w:cs="Arial"/>
                <w:bCs/>
                <w:lang w:eastAsia="de-DE"/>
              </w:rPr>
              <w:t>NASCellA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647007">
              <w:rPr>
                <w:rFonts w:ascii="Arial" w:hAnsi="Arial" w:cs="Arial"/>
                <w:bCs/>
                <w:lang w:eastAsia="de-DE"/>
              </w:rPr>
              <w:t>= f_NR5GC_MapNASCell(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ngc_CellA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NG_AllCellsOnSamePLMN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377C79C8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3D58C8D8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f_NR5GC_Init_NAS(NR_1);</w:t>
            </w:r>
          </w:p>
          <w:p w14:paraId="121DE27C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1F86649F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//Create and configure cells</w:t>
            </w:r>
          </w:p>
          <w:p w14:paraId="01CEFCBC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lastRenderedPageBreak/>
              <w:t xml:space="preserve">    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f_NR_CellConfig_Def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7CC26B05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49909DE6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//Preamble</w:t>
            </w:r>
          </w:p>
          <w:p w14:paraId="4C064D81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//The UE is in 5GS state 3N-A</w:t>
            </w:r>
          </w:p>
          <w:p w14:paraId="28D83C9C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f_NR5GC_Preamble (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>, STATE_CONNECTED_3A);</w:t>
            </w:r>
          </w:p>
          <w:p w14:paraId="0A99F1FC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4EE504B2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//Main test body</w:t>
            </w:r>
          </w:p>
          <w:p w14:paraId="42F20AB0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fl_TC_10_1_3_2_</w:t>
            </w:r>
            <w:proofErr w:type="gramStart"/>
            <w:r w:rsidRPr="00647007">
              <w:rPr>
                <w:rFonts w:ascii="Arial" w:hAnsi="Arial" w:cs="Arial"/>
                <w:bCs/>
                <w:lang w:eastAsia="de-DE"/>
              </w:rPr>
              <w:t>Body(</w:t>
            </w:r>
            <w:proofErr w:type="gramEnd"/>
            <w:r w:rsidRPr="00647007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5A90DC99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26BD18C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// Finish</w:t>
            </w:r>
          </w:p>
          <w:p w14:paraId="7D5293EA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647007">
              <w:rPr>
                <w:rFonts w:ascii="Arial" w:hAnsi="Arial" w:cs="Arial"/>
                <w:bCs/>
                <w:lang w:eastAsia="de-DE"/>
              </w:rPr>
              <w:t>f_NR_</w:t>
            </w:r>
            <w:proofErr w:type="gramStart"/>
            <w:r w:rsidRPr="00647007">
              <w:rPr>
                <w:rFonts w:ascii="Arial" w:hAnsi="Arial" w:cs="Arial"/>
                <w:bCs/>
                <w:lang w:eastAsia="de-DE"/>
              </w:rPr>
              <w:t>Postamble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647007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647007">
              <w:rPr>
                <w:rFonts w:ascii="Arial" w:hAnsi="Arial" w:cs="Arial"/>
                <w:bCs/>
                <w:lang w:eastAsia="de-DE"/>
              </w:rPr>
              <w:t>, STATE_CONNECTED_3A);</w:t>
            </w:r>
          </w:p>
          <w:p w14:paraId="0E653E60" w14:textId="640170B8" w:rsidR="00FC6FD5" w:rsidRPr="0004131F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647007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</w:tc>
      </w:tr>
    </w:tbl>
    <w:p w14:paraId="498CC271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</w:p>
    <w:p w14:paraId="380C4750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0733B92D" w14:textId="77777777" w:rsidTr="009F711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738F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function f_TC_10_1_3_2_NR5GC() runs on NR5GC_PTC</w:t>
            </w:r>
          </w:p>
          <w:p w14:paraId="5BC5EA39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{</w:t>
            </w:r>
          </w:p>
          <w:p w14:paraId="52B76C2A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//Network-requested PDU session release / Insufficient resources / Insufficient resources for specific slice and DNN / abnormal / Invalid PDU session identity // @sic R5-212847 sic@</w:t>
            </w:r>
          </w:p>
          <w:p w14:paraId="61BD70D4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3B9E7299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var </w:t>
            </w:r>
            <w:proofErr w:type="spellStart"/>
            <w:r w:rsidRPr="00647007">
              <w:rPr>
                <w:rFonts w:ascii="Arial" w:hAnsi="Arial" w:cs="Arial"/>
              </w:rPr>
              <w:t>NR_CellId_Type</w:t>
            </w:r>
            <w:proofErr w:type="spellEnd"/>
            <w:r w:rsidRPr="00647007">
              <w:rPr>
                <w:rFonts w:ascii="Arial" w:hAnsi="Arial" w:cs="Arial"/>
              </w:rPr>
              <w:t xml:space="preserve"> </w:t>
            </w:r>
            <w:proofErr w:type="spellStart"/>
            <w:r w:rsidRPr="00647007">
              <w:rPr>
                <w:rFonts w:ascii="Arial" w:hAnsi="Arial" w:cs="Arial"/>
              </w:rPr>
              <w:t>v_NGC_</w:t>
            </w:r>
            <w:proofErr w:type="gramStart"/>
            <w:r w:rsidRPr="00647007">
              <w:rPr>
                <w:rFonts w:ascii="Arial" w:hAnsi="Arial" w:cs="Arial"/>
              </w:rPr>
              <w:t>NASCellA</w:t>
            </w:r>
            <w:proofErr w:type="spellEnd"/>
            <w:r w:rsidRPr="00647007">
              <w:rPr>
                <w:rFonts w:ascii="Arial" w:hAnsi="Arial" w:cs="Arial"/>
              </w:rPr>
              <w:t xml:space="preserve"> :</w:t>
            </w:r>
            <w:proofErr w:type="gramEnd"/>
            <w:r w:rsidRPr="00647007">
              <w:rPr>
                <w:rFonts w:ascii="Arial" w:hAnsi="Arial" w:cs="Arial"/>
              </w:rPr>
              <w:t>= f_NR5GC_MapNASCell(</w:t>
            </w:r>
            <w:proofErr w:type="spellStart"/>
            <w:r w:rsidRPr="00647007">
              <w:rPr>
                <w:rFonts w:ascii="Arial" w:hAnsi="Arial" w:cs="Arial"/>
              </w:rPr>
              <w:t>ngc_CellA</w:t>
            </w:r>
            <w:proofErr w:type="spellEnd"/>
            <w:r w:rsidRPr="00647007">
              <w:rPr>
                <w:rFonts w:ascii="Arial" w:hAnsi="Arial" w:cs="Arial"/>
              </w:rPr>
              <w:t xml:space="preserve">, </w:t>
            </w:r>
            <w:proofErr w:type="spellStart"/>
            <w:r w:rsidRPr="00647007">
              <w:rPr>
                <w:rFonts w:ascii="Arial" w:hAnsi="Arial" w:cs="Arial"/>
              </w:rPr>
              <w:t>NG_AllCellsOnSamePLMN</w:t>
            </w:r>
            <w:proofErr w:type="spellEnd"/>
            <w:r w:rsidRPr="00647007">
              <w:rPr>
                <w:rFonts w:ascii="Arial" w:hAnsi="Arial" w:cs="Arial"/>
              </w:rPr>
              <w:t>);</w:t>
            </w:r>
          </w:p>
          <w:p w14:paraId="489F1B8B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1AF073AC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f_NR5GC_Init_NAS(NR_1);</w:t>
            </w:r>
          </w:p>
          <w:p w14:paraId="15924E9A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28DE1781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//Create and configure cells</w:t>
            </w:r>
          </w:p>
          <w:p w14:paraId="6B38741F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</w:t>
            </w:r>
            <w:proofErr w:type="spellStart"/>
            <w:r w:rsidRPr="00647007">
              <w:rPr>
                <w:rFonts w:ascii="Arial" w:hAnsi="Arial" w:cs="Arial"/>
              </w:rPr>
              <w:t>f_NR_CellConfig_Def</w:t>
            </w:r>
            <w:proofErr w:type="spellEnd"/>
            <w:r w:rsidRPr="00647007">
              <w:rPr>
                <w:rFonts w:ascii="Arial" w:hAnsi="Arial" w:cs="Arial"/>
              </w:rPr>
              <w:t>(</w:t>
            </w:r>
            <w:proofErr w:type="spellStart"/>
            <w:r w:rsidRPr="00647007">
              <w:rPr>
                <w:rFonts w:ascii="Arial" w:hAnsi="Arial" w:cs="Arial"/>
              </w:rPr>
              <w:t>v_NGC_NASCellA</w:t>
            </w:r>
            <w:proofErr w:type="spellEnd"/>
            <w:r w:rsidRPr="00647007">
              <w:rPr>
                <w:rFonts w:ascii="Arial" w:hAnsi="Arial" w:cs="Arial"/>
              </w:rPr>
              <w:t>);</w:t>
            </w:r>
          </w:p>
          <w:p w14:paraId="6FCBB54E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lastRenderedPageBreak/>
              <w:t xml:space="preserve">    </w:t>
            </w:r>
          </w:p>
          <w:p w14:paraId="74F76ED7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//Preamble</w:t>
            </w:r>
          </w:p>
          <w:p w14:paraId="53641189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//The UE is in 5GS state 3N-A</w:t>
            </w:r>
          </w:p>
          <w:p w14:paraId="4101901B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647007">
              <w:rPr>
                <w:rFonts w:ascii="Arial" w:hAnsi="Arial" w:cs="Arial"/>
              </w:rPr>
              <w:t>v_NGC_NASCellA</w:t>
            </w:r>
            <w:proofErr w:type="spellEnd"/>
            <w:r w:rsidRPr="00647007">
              <w:rPr>
                <w:rFonts w:ascii="Arial" w:hAnsi="Arial" w:cs="Arial"/>
              </w:rPr>
              <w:t>, STATE_CONNECTED_3A);</w:t>
            </w:r>
          </w:p>
          <w:p w14:paraId="740245C1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</w:t>
            </w:r>
          </w:p>
          <w:p w14:paraId="163AF72D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ab/>
            </w:r>
            <w:proofErr w:type="spellStart"/>
            <w:r w:rsidRPr="00647007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647007">
              <w:rPr>
                <w:rFonts w:ascii="Arial" w:hAnsi="Arial" w:cs="Arial"/>
                <w:highlight w:val="yellow"/>
              </w:rPr>
              <w:t>(true);</w:t>
            </w:r>
          </w:p>
          <w:p w14:paraId="6F2928C6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ab/>
            </w:r>
          </w:p>
          <w:p w14:paraId="190E334F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//Main test body</w:t>
            </w:r>
          </w:p>
          <w:p w14:paraId="50D32F72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fl_TC_10_1_3_2_</w:t>
            </w:r>
            <w:proofErr w:type="gramStart"/>
            <w:r w:rsidRPr="00647007">
              <w:rPr>
                <w:rFonts w:ascii="Arial" w:hAnsi="Arial" w:cs="Arial"/>
              </w:rPr>
              <w:t>Body(</w:t>
            </w:r>
            <w:proofErr w:type="gramEnd"/>
            <w:r w:rsidRPr="00647007">
              <w:rPr>
                <w:rFonts w:ascii="Arial" w:hAnsi="Arial" w:cs="Arial"/>
              </w:rPr>
              <w:t>);</w:t>
            </w:r>
          </w:p>
          <w:p w14:paraId="50D008C5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ab/>
            </w:r>
          </w:p>
          <w:p w14:paraId="57ED5E08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ab/>
            </w:r>
            <w:proofErr w:type="spellStart"/>
            <w:r w:rsidRPr="00647007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647007">
              <w:rPr>
                <w:rFonts w:ascii="Arial" w:hAnsi="Arial" w:cs="Arial"/>
                <w:highlight w:val="yellow"/>
              </w:rPr>
              <w:t>(false);</w:t>
            </w:r>
          </w:p>
          <w:p w14:paraId="483D4B66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72825082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// Finish</w:t>
            </w:r>
          </w:p>
          <w:p w14:paraId="0C577DDF" w14:textId="77777777" w:rsidR="00647007" w:rsidRPr="00647007" w:rsidRDefault="00647007" w:rsidP="006470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  </w:t>
            </w:r>
            <w:proofErr w:type="spellStart"/>
            <w:r w:rsidRPr="00647007">
              <w:rPr>
                <w:rFonts w:ascii="Arial" w:hAnsi="Arial" w:cs="Arial"/>
              </w:rPr>
              <w:t>f_NR_</w:t>
            </w:r>
            <w:proofErr w:type="gramStart"/>
            <w:r w:rsidRPr="00647007">
              <w:rPr>
                <w:rFonts w:ascii="Arial" w:hAnsi="Arial" w:cs="Arial"/>
              </w:rPr>
              <w:t>Postamble</w:t>
            </w:r>
            <w:proofErr w:type="spellEnd"/>
            <w:r w:rsidRPr="00647007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47007">
              <w:rPr>
                <w:rFonts w:ascii="Arial" w:hAnsi="Arial" w:cs="Arial"/>
              </w:rPr>
              <w:t>v_NGC_NASCellA</w:t>
            </w:r>
            <w:proofErr w:type="spellEnd"/>
            <w:r w:rsidRPr="00647007">
              <w:rPr>
                <w:rFonts w:ascii="Arial" w:hAnsi="Arial" w:cs="Arial"/>
              </w:rPr>
              <w:t>, STATE_CONNECTED_3A);</w:t>
            </w:r>
          </w:p>
          <w:p w14:paraId="4B0E85E7" w14:textId="13848432" w:rsidR="00FC6FD5" w:rsidRPr="0004131F" w:rsidRDefault="00647007" w:rsidP="0064700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647007">
              <w:rPr>
                <w:rFonts w:ascii="Arial" w:hAnsi="Arial" w:cs="Arial"/>
              </w:rPr>
              <w:t xml:space="preserve">  }</w:t>
            </w:r>
          </w:p>
        </w:tc>
      </w:tr>
    </w:tbl>
    <w:p w14:paraId="6653A70C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lastRenderedPageBreak/>
        <w:br w:type="page"/>
      </w:r>
    </w:p>
    <w:p w14:paraId="323C5DF0" w14:textId="3AEDC1FE" w:rsidR="00FC6FD5" w:rsidRDefault="00FC6FD5" w:rsidP="00FC6F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06624131"/>
      <w:r>
        <w:rPr>
          <w:b/>
          <w:lang w:val="pt-BR"/>
        </w:rPr>
        <w:lastRenderedPageBreak/>
        <w:t>Change 9</w:t>
      </w:r>
      <w:bookmarkEnd w:id="1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C6FD5" w14:paraId="7280EC10" w14:textId="77777777" w:rsidTr="009F711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8D37" w14:textId="77777777" w:rsidR="00FC6FD5" w:rsidRPr="003C0071" w:rsidRDefault="00FC6FD5" w:rsidP="009F7112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4655" w14:textId="2083D659" w:rsidR="00FC6FD5" w:rsidRPr="000077FF" w:rsidRDefault="00FC6FD5" w:rsidP="009F7112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E397B">
              <w:rPr>
                <w:rFonts w:ascii="Courier New" w:hAnsi="Courier New" w:cs="Courier New"/>
                <w:lang w:eastAsia="de-DE"/>
              </w:rPr>
              <w:t>function f_TC_10_1_</w:t>
            </w:r>
            <w:r w:rsidR="004E7D17">
              <w:rPr>
                <w:rFonts w:ascii="Courier New" w:hAnsi="Courier New" w:cs="Courier New"/>
                <w:lang w:eastAsia="de-DE"/>
              </w:rPr>
              <w:t>4</w:t>
            </w:r>
            <w:r w:rsidRPr="00DE397B">
              <w:rPr>
                <w:rFonts w:ascii="Courier New" w:hAnsi="Courier New" w:cs="Courier New"/>
                <w:lang w:eastAsia="de-DE"/>
              </w:rPr>
              <w:t>_1_NR5GC()</w:t>
            </w:r>
          </w:p>
        </w:tc>
      </w:tr>
      <w:tr w:rsidR="00FC6FD5" w14:paraId="24F9E05B" w14:textId="77777777" w:rsidTr="009F711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2310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0363" w14:textId="77777777" w:rsidR="00FC6FD5" w:rsidRPr="000077FF" w:rsidRDefault="00FC6FD5" w:rsidP="009F7112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The test case’s</w:t>
            </w:r>
            <w:r w:rsidRPr="00FC6FD5">
              <w:rPr>
                <w:rFonts w:ascii="Arial" w:hAnsi="Arial"/>
                <w:noProof/>
                <w:lang w:val="en-SG"/>
              </w:rPr>
              <w:t xml:space="preserve"> test body status is not set correctly.</w:t>
            </w:r>
          </w:p>
        </w:tc>
      </w:tr>
      <w:tr w:rsidR="00FC6FD5" w14:paraId="1ACFE2C5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D269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C756" w14:textId="77777777" w:rsidR="00FC6FD5" w:rsidRDefault="00FC6FD5" w:rsidP="009F7112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DE397B">
              <w:rPr>
                <w:noProof/>
                <w:lang w:val="en-SG"/>
              </w:rPr>
              <w:t>f_NR_TestBody_Set</w:t>
            </w:r>
            <w:r>
              <w:rPr>
                <w:noProof/>
                <w:lang w:val="en-SG"/>
              </w:rPr>
              <w:t>(true) before test body function and f_NR_TestBody_Set(false) after test body function</w:t>
            </w:r>
          </w:p>
        </w:tc>
      </w:tr>
      <w:tr w:rsidR="00FC6FD5" w14:paraId="20DB3F55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5FB5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7FD0" w14:textId="77777777" w:rsidR="00FC6FD5" w:rsidRPr="00DE397B" w:rsidRDefault="00FC6FD5" w:rsidP="009F7112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 w:rsidRPr="00DE397B">
              <w:rPr>
                <w:rFonts w:ascii="Arial" w:hAnsi="Arial" w:cs="Arial"/>
                <w:noProof/>
              </w:rPr>
              <w:t>GSM_TestCases_NR5GC</w:t>
            </w:r>
            <w:r>
              <w:rPr>
                <w:rFonts w:ascii="Arial" w:eastAsiaTheme="minorEastAsia" w:hAnsi="Arial" w:cs="Arial" w:hint="eastAsia"/>
                <w:noProof/>
                <w:lang w:eastAsia="ja-JP"/>
              </w:rPr>
              <w:t>.</w:t>
            </w:r>
            <w:r>
              <w:rPr>
                <w:rFonts w:ascii="Arial" w:eastAsiaTheme="minorEastAsia" w:hAnsi="Arial" w:cs="Arial"/>
                <w:noProof/>
                <w:lang w:eastAsia="ja-JP"/>
              </w:rPr>
              <w:t>ttcn</w:t>
            </w:r>
          </w:p>
        </w:tc>
      </w:tr>
      <w:tr w:rsidR="00FC6FD5" w14:paraId="44225BA9" w14:textId="77777777" w:rsidTr="009F7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6185" w14:textId="77777777" w:rsidR="00FC6FD5" w:rsidRDefault="00FC6FD5" w:rsidP="009F711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E349" w14:textId="4910E128" w:rsidR="00FC6FD5" w:rsidRDefault="00954A6C" w:rsidP="009F711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bookmarkStart w:id="19" w:name="_GoBack"/>
            <w:bookmarkEnd w:id="19"/>
          </w:p>
        </w:tc>
      </w:tr>
    </w:tbl>
    <w:p w14:paraId="75232AB3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</w:p>
    <w:p w14:paraId="6129F9BB" w14:textId="77777777" w:rsidR="00FC6FD5" w:rsidRDefault="00FC6FD5" w:rsidP="00FC6F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4F8E89B3" w14:textId="77777777" w:rsidTr="009F711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80DC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function f_TC_10_1_4_1_NR5GC() runs on NR5GC_PTC</w:t>
            </w:r>
          </w:p>
          <w:p w14:paraId="4AD367A4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2B3BD1D3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//UE-requested PDU session establishment / Abnormal / T3580</w:t>
            </w:r>
          </w:p>
          <w:p w14:paraId="30ED5DED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1D391182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NR_CellId_Type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v_NGC_</w:t>
            </w:r>
            <w:proofErr w:type="gramStart"/>
            <w:r w:rsidRPr="004E7D17">
              <w:rPr>
                <w:rFonts w:ascii="Arial" w:hAnsi="Arial" w:cs="Arial"/>
                <w:bCs/>
                <w:lang w:eastAsia="de-DE"/>
              </w:rPr>
              <w:t>NASCellA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4E7D17">
              <w:rPr>
                <w:rFonts w:ascii="Arial" w:hAnsi="Arial" w:cs="Arial"/>
                <w:bCs/>
                <w:lang w:eastAsia="de-DE"/>
              </w:rPr>
              <w:t>= f_NR5GC_MapNASCell(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ngc_CellA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NG_AllCellsOnSamePLMN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31617BD9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PDU_PDN_DNN_Type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v_PDNType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03D90296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3744E44C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f_NR5GC_Init_NAS(NR_1);</w:t>
            </w:r>
          </w:p>
          <w:p w14:paraId="68F70D1A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8BE81F3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//Create and configure cells</w:t>
            </w:r>
          </w:p>
          <w:p w14:paraId="6F8C2981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lastRenderedPageBreak/>
              <w:t xml:space="preserve">    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f_NR_CellConfig_Def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6F213F15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697E0755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//Preamble</w:t>
            </w:r>
          </w:p>
          <w:p w14:paraId="22EC27B7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//The UE is in 5GS state 3N-A</w:t>
            </w:r>
          </w:p>
          <w:p w14:paraId="58BC572B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// @sic R5s210148 sic@</w:t>
            </w:r>
          </w:p>
          <w:p w14:paraId="4C68F598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//Preamble</w:t>
            </w:r>
          </w:p>
          <w:p w14:paraId="71A2B46A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//The UE is in 5GS state 3N-A</w:t>
            </w:r>
          </w:p>
          <w:p w14:paraId="09F02B71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f_NR5GC_Preamble (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>, STATE_CONNECTED_3A);</w:t>
            </w:r>
          </w:p>
          <w:p w14:paraId="5DBF34F0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0B5EBF72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if (f_NR5GC_MobileInfo_GetNoOfSessions() == 0){</w:t>
            </w:r>
          </w:p>
          <w:p w14:paraId="4CE32D3D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    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v_PDNType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f_GetDefaultAPN_DNNType_FromPICS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>();// @sic R5-217280 sic@</w:t>
            </w:r>
          </w:p>
          <w:p w14:paraId="424B592C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    f_NR5GC_</w:t>
            </w:r>
            <w:proofErr w:type="gramStart"/>
            <w:r w:rsidRPr="004E7D17">
              <w:rPr>
                <w:rFonts w:ascii="Arial" w:hAnsi="Arial" w:cs="Arial"/>
                <w:bCs/>
                <w:lang w:eastAsia="de-DE"/>
              </w:rPr>
              <w:t>TriggerSinglePDUSession(</w:t>
            </w:r>
            <w:proofErr w:type="spellStart"/>
            <w:proofErr w:type="gramEnd"/>
            <w:r w:rsidRPr="004E7D17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 xml:space="preserve">, 1, 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v_PDNType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tsc_RandomAPN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>, cs_S_NSSAI_SST1eMBB);</w:t>
            </w:r>
          </w:p>
          <w:p w14:paraId="5FA8C8EB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6930DAB3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1243047C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//Main test body</w:t>
            </w:r>
          </w:p>
          <w:p w14:paraId="300FBB66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fl_TC_10_1_4_1_</w:t>
            </w:r>
            <w:proofErr w:type="gramStart"/>
            <w:r w:rsidRPr="004E7D17">
              <w:rPr>
                <w:rFonts w:ascii="Arial" w:hAnsi="Arial" w:cs="Arial"/>
                <w:bCs/>
                <w:lang w:eastAsia="de-DE"/>
              </w:rPr>
              <w:t>Body(</w:t>
            </w:r>
            <w:proofErr w:type="gramEnd"/>
            <w:r w:rsidRPr="004E7D17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6695144A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0384BBB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// Finish</w:t>
            </w:r>
          </w:p>
          <w:p w14:paraId="0ABDE72E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4E7D17">
              <w:rPr>
                <w:rFonts w:ascii="Arial" w:hAnsi="Arial" w:cs="Arial"/>
                <w:bCs/>
                <w:lang w:eastAsia="de-DE"/>
              </w:rPr>
              <w:t>f_NR_</w:t>
            </w:r>
            <w:proofErr w:type="gramStart"/>
            <w:r w:rsidRPr="004E7D17">
              <w:rPr>
                <w:rFonts w:ascii="Arial" w:hAnsi="Arial" w:cs="Arial"/>
                <w:bCs/>
                <w:lang w:eastAsia="de-DE"/>
              </w:rPr>
              <w:t>Postamble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4E7D17">
              <w:rPr>
                <w:rFonts w:ascii="Arial" w:hAnsi="Arial" w:cs="Arial"/>
                <w:bCs/>
                <w:lang w:eastAsia="de-DE"/>
              </w:rPr>
              <w:t>v_NGC_NASCellA</w:t>
            </w:r>
            <w:proofErr w:type="spellEnd"/>
            <w:r w:rsidRPr="004E7D17">
              <w:rPr>
                <w:rFonts w:ascii="Arial" w:hAnsi="Arial" w:cs="Arial"/>
                <w:bCs/>
                <w:lang w:eastAsia="de-DE"/>
              </w:rPr>
              <w:t>, STATE_CONNECTED_3A);</w:t>
            </w:r>
          </w:p>
          <w:p w14:paraId="325A8390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2CA1A047" w14:textId="557607D7" w:rsidR="00FC6FD5" w:rsidRPr="0004131F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4E7D17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</w:tc>
      </w:tr>
    </w:tbl>
    <w:p w14:paraId="2A4583ED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</w:p>
    <w:p w14:paraId="47E2E427" w14:textId="77777777" w:rsidR="00FC6FD5" w:rsidRPr="0004131F" w:rsidRDefault="00FC6FD5" w:rsidP="00FC6FD5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C6FD5" w:rsidRPr="0004131F" w14:paraId="57DEEECC" w14:textId="77777777" w:rsidTr="009F711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AFFA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function f_TC_10_1_4_1_NR5GC() runs on NR5GC_PTC</w:t>
            </w:r>
          </w:p>
          <w:p w14:paraId="7D60F81D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{</w:t>
            </w:r>
          </w:p>
          <w:p w14:paraId="0C1B6FC4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lastRenderedPageBreak/>
              <w:t xml:space="preserve">   //UE-requested PDU session establishment / Abnormal / T3580</w:t>
            </w:r>
          </w:p>
          <w:p w14:paraId="139B762B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</w:t>
            </w:r>
          </w:p>
          <w:p w14:paraId="4E10F96E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var </w:t>
            </w:r>
            <w:proofErr w:type="spellStart"/>
            <w:r w:rsidRPr="004E7D17">
              <w:rPr>
                <w:rFonts w:ascii="Arial" w:hAnsi="Arial" w:cs="Arial"/>
              </w:rPr>
              <w:t>NR_CellId_Type</w:t>
            </w:r>
            <w:proofErr w:type="spellEnd"/>
            <w:r w:rsidRPr="004E7D17">
              <w:rPr>
                <w:rFonts w:ascii="Arial" w:hAnsi="Arial" w:cs="Arial"/>
              </w:rPr>
              <w:t xml:space="preserve"> </w:t>
            </w:r>
            <w:proofErr w:type="spellStart"/>
            <w:r w:rsidRPr="004E7D17">
              <w:rPr>
                <w:rFonts w:ascii="Arial" w:hAnsi="Arial" w:cs="Arial"/>
              </w:rPr>
              <w:t>v_NGC_</w:t>
            </w:r>
            <w:proofErr w:type="gramStart"/>
            <w:r w:rsidRPr="004E7D17">
              <w:rPr>
                <w:rFonts w:ascii="Arial" w:hAnsi="Arial" w:cs="Arial"/>
              </w:rPr>
              <w:t>NASCellA</w:t>
            </w:r>
            <w:proofErr w:type="spellEnd"/>
            <w:r w:rsidRPr="004E7D17">
              <w:rPr>
                <w:rFonts w:ascii="Arial" w:hAnsi="Arial" w:cs="Arial"/>
              </w:rPr>
              <w:t xml:space="preserve"> :</w:t>
            </w:r>
            <w:proofErr w:type="gramEnd"/>
            <w:r w:rsidRPr="004E7D17">
              <w:rPr>
                <w:rFonts w:ascii="Arial" w:hAnsi="Arial" w:cs="Arial"/>
              </w:rPr>
              <w:t>= f_NR5GC_MapNASCell(</w:t>
            </w:r>
            <w:proofErr w:type="spellStart"/>
            <w:r w:rsidRPr="004E7D17">
              <w:rPr>
                <w:rFonts w:ascii="Arial" w:hAnsi="Arial" w:cs="Arial"/>
              </w:rPr>
              <w:t>ngc_CellA</w:t>
            </w:r>
            <w:proofErr w:type="spellEnd"/>
            <w:r w:rsidRPr="004E7D17">
              <w:rPr>
                <w:rFonts w:ascii="Arial" w:hAnsi="Arial" w:cs="Arial"/>
              </w:rPr>
              <w:t xml:space="preserve">, </w:t>
            </w:r>
            <w:proofErr w:type="spellStart"/>
            <w:r w:rsidRPr="004E7D17">
              <w:rPr>
                <w:rFonts w:ascii="Arial" w:hAnsi="Arial" w:cs="Arial"/>
              </w:rPr>
              <w:t>NG_AllCellsOnSamePLMN</w:t>
            </w:r>
            <w:proofErr w:type="spellEnd"/>
            <w:r w:rsidRPr="004E7D17">
              <w:rPr>
                <w:rFonts w:ascii="Arial" w:hAnsi="Arial" w:cs="Arial"/>
              </w:rPr>
              <w:t>);</w:t>
            </w:r>
          </w:p>
          <w:p w14:paraId="7C3DD86F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var </w:t>
            </w:r>
            <w:proofErr w:type="spellStart"/>
            <w:r w:rsidRPr="004E7D17">
              <w:rPr>
                <w:rFonts w:ascii="Arial" w:hAnsi="Arial" w:cs="Arial"/>
              </w:rPr>
              <w:t>PDU_PDN_DNN_Type</w:t>
            </w:r>
            <w:proofErr w:type="spellEnd"/>
            <w:r w:rsidRPr="004E7D17">
              <w:rPr>
                <w:rFonts w:ascii="Arial" w:hAnsi="Arial" w:cs="Arial"/>
              </w:rPr>
              <w:t xml:space="preserve"> </w:t>
            </w:r>
            <w:proofErr w:type="spellStart"/>
            <w:r w:rsidRPr="004E7D17">
              <w:rPr>
                <w:rFonts w:ascii="Arial" w:hAnsi="Arial" w:cs="Arial"/>
              </w:rPr>
              <w:t>v_PDNType</w:t>
            </w:r>
            <w:proofErr w:type="spellEnd"/>
            <w:r w:rsidRPr="004E7D17">
              <w:rPr>
                <w:rFonts w:ascii="Arial" w:hAnsi="Arial" w:cs="Arial"/>
              </w:rPr>
              <w:t>;</w:t>
            </w:r>
          </w:p>
          <w:p w14:paraId="6BA5149B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371468EF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f_NR5GC_Init_NAS(NR_1);</w:t>
            </w:r>
          </w:p>
          <w:p w14:paraId="250A5E96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19DB5817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//Create and configure cells</w:t>
            </w:r>
          </w:p>
          <w:p w14:paraId="0ECF3BA8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</w:t>
            </w:r>
            <w:proofErr w:type="spellStart"/>
            <w:r w:rsidRPr="004E7D17">
              <w:rPr>
                <w:rFonts w:ascii="Arial" w:hAnsi="Arial" w:cs="Arial"/>
              </w:rPr>
              <w:t>f_NR_CellConfig_Def</w:t>
            </w:r>
            <w:proofErr w:type="spellEnd"/>
            <w:r w:rsidRPr="004E7D17">
              <w:rPr>
                <w:rFonts w:ascii="Arial" w:hAnsi="Arial" w:cs="Arial"/>
              </w:rPr>
              <w:t>(</w:t>
            </w:r>
            <w:proofErr w:type="spellStart"/>
            <w:r w:rsidRPr="004E7D17">
              <w:rPr>
                <w:rFonts w:ascii="Arial" w:hAnsi="Arial" w:cs="Arial"/>
              </w:rPr>
              <w:t>v_NGC_NASCellA</w:t>
            </w:r>
            <w:proofErr w:type="spellEnd"/>
            <w:r w:rsidRPr="004E7D17">
              <w:rPr>
                <w:rFonts w:ascii="Arial" w:hAnsi="Arial" w:cs="Arial"/>
              </w:rPr>
              <w:t>);</w:t>
            </w:r>
          </w:p>
          <w:p w14:paraId="3F305294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</w:t>
            </w:r>
          </w:p>
          <w:p w14:paraId="3BDCDA99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//Preamble</w:t>
            </w:r>
          </w:p>
          <w:p w14:paraId="22BAE977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//The UE is in 5GS state 3N-A</w:t>
            </w:r>
          </w:p>
          <w:p w14:paraId="779B3173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// @sic R5s210148 sic@</w:t>
            </w:r>
          </w:p>
          <w:p w14:paraId="17C503F6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//Preamble</w:t>
            </w:r>
          </w:p>
          <w:p w14:paraId="7C35BF84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//The UE is in 5GS state 3N-A</w:t>
            </w:r>
          </w:p>
          <w:p w14:paraId="35013246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4E7D17">
              <w:rPr>
                <w:rFonts w:ascii="Arial" w:hAnsi="Arial" w:cs="Arial"/>
              </w:rPr>
              <w:t>v_NGC_NASCellA</w:t>
            </w:r>
            <w:proofErr w:type="spellEnd"/>
            <w:r w:rsidRPr="004E7D17">
              <w:rPr>
                <w:rFonts w:ascii="Arial" w:hAnsi="Arial" w:cs="Arial"/>
              </w:rPr>
              <w:t>, STATE_CONNECTED_3A);</w:t>
            </w:r>
          </w:p>
          <w:p w14:paraId="09F28312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</w:t>
            </w:r>
          </w:p>
          <w:p w14:paraId="379B02A3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if (f_NR5GC_MobileInfo_GetNoOfSessions() == 0){</w:t>
            </w:r>
          </w:p>
          <w:p w14:paraId="50C0EA6D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    </w:t>
            </w:r>
            <w:proofErr w:type="spellStart"/>
            <w:r w:rsidRPr="004E7D17">
              <w:rPr>
                <w:rFonts w:ascii="Arial" w:hAnsi="Arial" w:cs="Arial"/>
              </w:rPr>
              <w:t>v_PDNType</w:t>
            </w:r>
            <w:proofErr w:type="spellEnd"/>
            <w:r w:rsidRPr="004E7D17">
              <w:rPr>
                <w:rFonts w:ascii="Arial" w:hAnsi="Arial" w:cs="Arial"/>
              </w:rPr>
              <w:t xml:space="preserve"> := </w:t>
            </w:r>
            <w:proofErr w:type="spellStart"/>
            <w:r w:rsidRPr="004E7D17">
              <w:rPr>
                <w:rFonts w:ascii="Arial" w:hAnsi="Arial" w:cs="Arial"/>
              </w:rPr>
              <w:t>f_GetDefaultAPN_DNNType_FromPICS</w:t>
            </w:r>
            <w:proofErr w:type="spellEnd"/>
            <w:r w:rsidRPr="004E7D17">
              <w:rPr>
                <w:rFonts w:ascii="Arial" w:hAnsi="Arial" w:cs="Arial"/>
              </w:rPr>
              <w:t>();// @sic R5-217280 sic@</w:t>
            </w:r>
          </w:p>
          <w:p w14:paraId="13EE2ED1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    f_NR5GC_</w:t>
            </w:r>
            <w:proofErr w:type="gramStart"/>
            <w:r w:rsidRPr="004E7D17">
              <w:rPr>
                <w:rFonts w:ascii="Arial" w:hAnsi="Arial" w:cs="Arial"/>
              </w:rPr>
              <w:t>TriggerSinglePDUSession(</w:t>
            </w:r>
            <w:proofErr w:type="spellStart"/>
            <w:proofErr w:type="gramEnd"/>
            <w:r w:rsidRPr="004E7D17">
              <w:rPr>
                <w:rFonts w:ascii="Arial" w:hAnsi="Arial" w:cs="Arial"/>
              </w:rPr>
              <w:t>v_NGC_NASCellA</w:t>
            </w:r>
            <w:proofErr w:type="spellEnd"/>
            <w:r w:rsidRPr="004E7D17">
              <w:rPr>
                <w:rFonts w:ascii="Arial" w:hAnsi="Arial" w:cs="Arial"/>
              </w:rPr>
              <w:t xml:space="preserve">, 1, </w:t>
            </w:r>
            <w:proofErr w:type="spellStart"/>
            <w:r w:rsidRPr="004E7D17">
              <w:rPr>
                <w:rFonts w:ascii="Arial" w:hAnsi="Arial" w:cs="Arial"/>
              </w:rPr>
              <w:t>v_PDNType</w:t>
            </w:r>
            <w:proofErr w:type="spellEnd"/>
            <w:r w:rsidRPr="004E7D17">
              <w:rPr>
                <w:rFonts w:ascii="Arial" w:hAnsi="Arial" w:cs="Arial"/>
              </w:rPr>
              <w:t xml:space="preserve">, </w:t>
            </w:r>
            <w:proofErr w:type="spellStart"/>
            <w:r w:rsidRPr="004E7D17">
              <w:rPr>
                <w:rFonts w:ascii="Arial" w:hAnsi="Arial" w:cs="Arial"/>
              </w:rPr>
              <w:t>tsc_RandomAPN</w:t>
            </w:r>
            <w:proofErr w:type="spellEnd"/>
            <w:r w:rsidRPr="004E7D17">
              <w:rPr>
                <w:rFonts w:ascii="Arial" w:hAnsi="Arial" w:cs="Arial"/>
              </w:rPr>
              <w:t>, cs_S_NSSAI_SST1eMBB);</w:t>
            </w:r>
          </w:p>
          <w:p w14:paraId="3386CBE3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}</w:t>
            </w:r>
          </w:p>
          <w:p w14:paraId="554893A3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</w:t>
            </w:r>
          </w:p>
          <w:p w14:paraId="5C54BBB0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ab/>
            </w:r>
            <w:proofErr w:type="spellStart"/>
            <w:r w:rsidRPr="004E7D17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4E7D17">
              <w:rPr>
                <w:rFonts w:ascii="Arial" w:hAnsi="Arial" w:cs="Arial"/>
                <w:highlight w:val="yellow"/>
              </w:rPr>
              <w:t>(true);</w:t>
            </w:r>
          </w:p>
          <w:p w14:paraId="39B14939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ab/>
            </w:r>
          </w:p>
          <w:p w14:paraId="6152D3F7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lastRenderedPageBreak/>
              <w:t xml:space="preserve">    //Main test body</w:t>
            </w:r>
          </w:p>
          <w:p w14:paraId="419A96C7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fl_TC_10_1_4_1_</w:t>
            </w:r>
            <w:proofErr w:type="gramStart"/>
            <w:r w:rsidRPr="004E7D17">
              <w:rPr>
                <w:rFonts w:ascii="Arial" w:hAnsi="Arial" w:cs="Arial"/>
              </w:rPr>
              <w:t>Body(</w:t>
            </w:r>
            <w:proofErr w:type="gramEnd"/>
            <w:r w:rsidRPr="004E7D17">
              <w:rPr>
                <w:rFonts w:ascii="Arial" w:hAnsi="Arial" w:cs="Arial"/>
              </w:rPr>
              <w:t>);</w:t>
            </w:r>
          </w:p>
          <w:p w14:paraId="62972748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ab/>
            </w:r>
          </w:p>
          <w:p w14:paraId="5BCAF0F0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ab/>
            </w:r>
            <w:proofErr w:type="spellStart"/>
            <w:r w:rsidRPr="004E7D17">
              <w:rPr>
                <w:rFonts w:ascii="Arial" w:hAnsi="Arial" w:cs="Arial"/>
                <w:highlight w:val="yellow"/>
              </w:rPr>
              <w:t>f_NR_TestBody_Set</w:t>
            </w:r>
            <w:proofErr w:type="spellEnd"/>
            <w:r w:rsidRPr="004E7D17">
              <w:rPr>
                <w:rFonts w:ascii="Arial" w:hAnsi="Arial" w:cs="Arial"/>
                <w:highlight w:val="yellow"/>
              </w:rPr>
              <w:t>(false);</w:t>
            </w:r>
          </w:p>
          <w:p w14:paraId="138A03BA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30BDB68F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// Finish</w:t>
            </w:r>
          </w:p>
          <w:p w14:paraId="79116A6E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  </w:t>
            </w:r>
            <w:proofErr w:type="spellStart"/>
            <w:r w:rsidRPr="004E7D17">
              <w:rPr>
                <w:rFonts w:ascii="Arial" w:hAnsi="Arial" w:cs="Arial"/>
              </w:rPr>
              <w:t>f_NR_</w:t>
            </w:r>
            <w:proofErr w:type="gramStart"/>
            <w:r w:rsidRPr="004E7D17">
              <w:rPr>
                <w:rFonts w:ascii="Arial" w:hAnsi="Arial" w:cs="Arial"/>
              </w:rPr>
              <w:t>Postamble</w:t>
            </w:r>
            <w:proofErr w:type="spellEnd"/>
            <w:r w:rsidRPr="004E7D17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4E7D17">
              <w:rPr>
                <w:rFonts w:ascii="Arial" w:hAnsi="Arial" w:cs="Arial"/>
              </w:rPr>
              <w:t>v_NGC_NASCellA</w:t>
            </w:r>
            <w:proofErr w:type="spellEnd"/>
            <w:r w:rsidRPr="004E7D17">
              <w:rPr>
                <w:rFonts w:ascii="Arial" w:hAnsi="Arial" w:cs="Arial"/>
              </w:rPr>
              <w:t>, STATE_CONNECTED_3A);</w:t>
            </w:r>
          </w:p>
          <w:p w14:paraId="2C2D000A" w14:textId="77777777" w:rsidR="004E7D17" w:rsidRPr="004E7D17" w:rsidRDefault="004E7D17" w:rsidP="004E7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6C7822E0" w14:textId="55673FB2" w:rsidR="00FC6FD5" w:rsidRPr="0004131F" w:rsidRDefault="004E7D17" w:rsidP="004E7D1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4E7D17">
              <w:rPr>
                <w:rFonts w:ascii="Arial" w:hAnsi="Arial" w:cs="Arial"/>
              </w:rPr>
              <w:t xml:space="preserve">  }</w:t>
            </w:r>
          </w:p>
        </w:tc>
      </w:tr>
    </w:tbl>
    <w:p w14:paraId="1E7BF907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lastRenderedPageBreak/>
        <w:br w:type="page"/>
      </w:r>
    </w:p>
    <w:p w14:paraId="43715029" w14:textId="77777777" w:rsidR="00FC6FD5" w:rsidRDefault="00FC6FD5" w:rsidP="00FC6FD5">
      <w:pPr>
        <w:spacing w:after="0"/>
        <w:rPr>
          <w:rFonts w:ascii="Arial" w:hAnsi="Arial"/>
          <w:b/>
          <w:sz w:val="32"/>
          <w:lang w:val="pt-BR"/>
        </w:rPr>
      </w:pPr>
    </w:p>
    <w:p w14:paraId="42A8C2AE" w14:textId="77777777" w:rsidR="00FC6FD5" w:rsidRDefault="00FC6FD5" w:rsidP="0004131F">
      <w:pPr>
        <w:spacing w:after="0"/>
        <w:rPr>
          <w:rFonts w:ascii="Arial" w:hAnsi="Arial"/>
          <w:b/>
          <w:sz w:val="32"/>
          <w:lang w:val="pt-BR"/>
        </w:rPr>
      </w:pPr>
    </w:p>
    <w:p w14:paraId="18625BFE" w14:textId="77777777" w:rsidR="0004131F" w:rsidRPr="0004131F" w:rsidRDefault="0004131F" w:rsidP="0004131F"/>
    <w:sectPr w:rsidR="0004131F" w:rsidRPr="0004131F" w:rsidSect="00D04109">
      <w:headerReference w:type="even" r:id="rId13"/>
      <w:headerReference w:type="default" r:id="rId14"/>
      <w:headerReference w:type="first" r:id="rId15"/>
      <w:footnotePr>
        <w:numRestart w:val="eachSect"/>
      </w:footnotePr>
      <w:pgSz w:w="11906" w:h="8391" w:orient="landscape" w:code="11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F655E" w14:textId="77777777" w:rsidR="00EB77A3" w:rsidRDefault="00EB77A3">
      <w:r>
        <w:separator/>
      </w:r>
    </w:p>
  </w:endnote>
  <w:endnote w:type="continuationSeparator" w:id="0">
    <w:p w14:paraId="453A01DD" w14:textId="77777777" w:rsidR="00EB77A3" w:rsidRDefault="00EB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2FB2E" w14:textId="77777777" w:rsidR="00EB77A3" w:rsidRDefault="00EB77A3">
      <w:r>
        <w:separator/>
      </w:r>
    </w:p>
  </w:footnote>
  <w:footnote w:type="continuationSeparator" w:id="0">
    <w:p w14:paraId="002178C2" w14:textId="77777777" w:rsidR="00EB77A3" w:rsidRDefault="00EB7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436AE" w14:textId="77777777" w:rsidR="009F7112" w:rsidRDefault="009F71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6C0CE" w14:textId="77777777" w:rsidR="009F7112" w:rsidRDefault="009F71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95EE9" w14:textId="77777777" w:rsidR="009F7112" w:rsidRDefault="009F71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7762B" w14:textId="77777777" w:rsidR="009F7112" w:rsidRDefault="009F71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8"/>
  </w:num>
  <w:num w:numId="5">
    <w:abstractNumId w:val="5"/>
  </w:num>
  <w:num w:numId="6">
    <w:abstractNumId w:val="3"/>
  </w:num>
  <w:num w:numId="7">
    <w:abstractNumId w:val="9"/>
  </w:num>
  <w:num w:numId="8">
    <w:abstractNumId w:val="6"/>
  </w:num>
  <w:num w:numId="9">
    <w:abstractNumId w:val="7"/>
  </w:num>
  <w:num w:numId="10">
    <w:abstractNumId w:val="0"/>
  </w:num>
  <w:num w:numId="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131F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385F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AD7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2B8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E7D17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4C59"/>
    <w:rsid w:val="006257ED"/>
    <w:rsid w:val="00625935"/>
    <w:rsid w:val="00625CF9"/>
    <w:rsid w:val="00626779"/>
    <w:rsid w:val="00626811"/>
    <w:rsid w:val="00631249"/>
    <w:rsid w:val="006316B2"/>
    <w:rsid w:val="006379F5"/>
    <w:rsid w:val="0064139A"/>
    <w:rsid w:val="00642CCB"/>
    <w:rsid w:val="00643A7D"/>
    <w:rsid w:val="00644586"/>
    <w:rsid w:val="00647007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3BCB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10AA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1336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A6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112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4D1B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6D8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1453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109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397B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5660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B77A3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6FD5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238A1-A4B0-4A1C-896A-ED5184025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31</Pages>
  <Words>2812</Words>
  <Characters>16032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18807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2022-06-21T11:08:00Z</dcterms:created>
  <dcterms:modified xsi:type="dcterms:W3CDTF">2022-06-21T11:08:00Z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