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93904" w14:textId="77777777" w:rsidR="00A00EC6" w:rsidRDefault="00A00EC6" w:rsidP="00A00E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3F24">
        <w:fldChar w:fldCharType="begin"/>
      </w:r>
      <w:r w:rsidR="00723F24">
        <w:instrText xml:space="preserve"> DOCPROPERTY  TSG/WGRef  \* MERGEFORMAT </w:instrText>
      </w:r>
      <w:r w:rsidR="00723F24">
        <w:fldChar w:fldCharType="separate"/>
      </w:r>
      <w:r>
        <w:rPr>
          <w:b/>
          <w:noProof/>
          <w:sz w:val="24"/>
        </w:rPr>
        <w:t>RAN5</w:t>
      </w:r>
      <w:r w:rsidR="00723F2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3F24">
        <w:fldChar w:fldCharType="begin"/>
      </w:r>
      <w:r w:rsidR="00723F24">
        <w:instrText xml:space="preserve"> DOCPROPERTY  MtgSeq  \* MERGEFORMAT </w:instrText>
      </w:r>
      <w:r w:rsidR="00723F24">
        <w:fldChar w:fldCharType="separate"/>
      </w:r>
      <w:r w:rsidRPr="00EB09B7">
        <w:rPr>
          <w:b/>
          <w:noProof/>
          <w:sz w:val="24"/>
        </w:rPr>
        <w:t>2022</w:t>
      </w:r>
      <w:r w:rsidR="00723F24">
        <w:rPr>
          <w:b/>
          <w:noProof/>
          <w:sz w:val="24"/>
        </w:rPr>
        <w:fldChar w:fldCharType="end"/>
      </w:r>
      <w:r w:rsidR="00723F24">
        <w:fldChar w:fldCharType="begin"/>
      </w:r>
      <w:r w:rsidR="00723F24">
        <w:instrText xml:space="preserve"> DOCPROPERTY  MtgTitle  \* MERGEFORMAT </w:instrText>
      </w:r>
      <w:r w:rsidR="00723F24">
        <w:fldChar w:fldCharType="separate"/>
      </w:r>
      <w:r>
        <w:rPr>
          <w:b/>
          <w:noProof/>
          <w:sz w:val="24"/>
        </w:rPr>
        <w:t>-TTCN email</w:t>
      </w:r>
      <w:r w:rsidR="00723F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3F24">
        <w:fldChar w:fldCharType="begin"/>
      </w:r>
      <w:r w:rsidR="00723F24">
        <w:instrText xml:space="preserve"> DOCPROPERTY  Tdoc#  \* MERGEFORMAT </w:instrText>
      </w:r>
      <w:r w:rsidR="00723F24">
        <w:fldChar w:fldCharType="separate"/>
      </w:r>
      <w:r w:rsidRPr="00E13F3D">
        <w:rPr>
          <w:b/>
          <w:i/>
          <w:noProof/>
          <w:sz w:val="28"/>
        </w:rPr>
        <w:t>R5s220794</w:t>
      </w:r>
      <w:r w:rsidR="00723F24">
        <w:rPr>
          <w:b/>
          <w:i/>
          <w:noProof/>
          <w:sz w:val="28"/>
        </w:rPr>
        <w:fldChar w:fldCharType="end"/>
      </w:r>
    </w:p>
    <w:p w14:paraId="3B0D39AD" w14:textId="77777777" w:rsidR="00A00EC6" w:rsidRDefault="00723F24" w:rsidP="00A00E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0EC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00EC6">
        <w:rPr>
          <w:b/>
          <w:noProof/>
          <w:sz w:val="24"/>
        </w:rPr>
        <w:t xml:space="preserve">, </w:t>
      </w:r>
      <w:r w:rsidR="00A00EC6">
        <w:fldChar w:fldCharType="begin"/>
      </w:r>
      <w:r w:rsidR="00A00EC6">
        <w:instrText xml:space="preserve"> DOCPROPERTY  Country  \* MERGEFORMAT </w:instrText>
      </w:r>
      <w:r w:rsidR="00A00EC6">
        <w:fldChar w:fldCharType="end"/>
      </w:r>
      <w:r w:rsidR="00A00E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00EC6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00EC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0EC6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EC6" w14:paraId="60B06543" w14:textId="7777777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A78FE" w14:textId="77777777" w:rsidR="00A00EC6" w:rsidRDefault="00A00EC6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0EC6" w14:paraId="5D37DEBD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9B5FF" w14:textId="77777777" w:rsidR="00A00EC6" w:rsidRDefault="00A00EC6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0EC6" w14:paraId="27044E50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8D01A" w14:textId="77777777"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14:paraId="396695B3" w14:textId="77777777" w:rsidTr="005A1558">
        <w:tc>
          <w:tcPr>
            <w:tcW w:w="142" w:type="dxa"/>
            <w:tcBorders>
              <w:left w:val="single" w:sz="4" w:space="0" w:color="auto"/>
            </w:tcBorders>
          </w:tcPr>
          <w:p w14:paraId="6B3D16DF" w14:textId="77777777" w:rsidR="00A00EC6" w:rsidRDefault="00A00EC6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A3519D" w14:textId="77777777" w:rsidR="00A00EC6" w:rsidRPr="00410371" w:rsidRDefault="00723F24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EC6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7EBD65" w14:textId="77777777" w:rsidR="00A00EC6" w:rsidRDefault="00A00EC6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47880" w14:textId="77777777" w:rsidR="00A00EC6" w:rsidRPr="00410371" w:rsidRDefault="00723F24" w:rsidP="005A15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0EC6" w:rsidRPr="00410371">
              <w:rPr>
                <w:b/>
                <w:noProof/>
                <w:sz w:val="28"/>
              </w:rPr>
              <w:t>2608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F91CD" w14:textId="77777777" w:rsidR="00A00EC6" w:rsidRDefault="00A00EC6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89545F" w14:textId="77777777" w:rsidR="00A00EC6" w:rsidRPr="00410371" w:rsidRDefault="00723F24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EC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766D64" w14:textId="77777777" w:rsidR="00A00EC6" w:rsidRDefault="00A00EC6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4F8DF6" w14:textId="77777777" w:rsidR="00A00EC6" w:rsidRPr="00410371" w:rsidRDefault="00723F24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EC6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60125" w14:textId="77777777" w:rsidR="00A00EC6" w:rsidRDefault="00A00EC6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A00EC6" w14:paraId="53022276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9C2C7" w14:textId="77777777" w:rsidR="00A00EC6" w:rsidRDefault="00A00EC6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A00EC6" w14:paraId="1A8F52EE" w14:textId="7777777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F0DE5D" w14:textId="77777777" w:rsidR="00A00EC6" w:rsidRPr="00F25D98" w:rsidRDefault="00A00EC6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0EC6" w14:paraId="02E3E561" w14:textId="77777777" w:rsidTr="005A1558">
        <w:tc>
          <w:tcPr>
            <w:tcW w:w="9641" w:type="dxa"/>
            <w:gridSpan w:val="9"/>
          </w:tcPr>
          <w:p w14:paraId="076D3055" w14:textId="77777777"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E36C10" w14:textId="77777777" w:rsidR="00A00EC6" w:rsidRDefault="00A00EC6" w:rsidP="00A00E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EC6" w14:paraId="6B3C53CC" w14:textId="77777777" w:rsidTr="005A1558">
        <w:tc>
          <w:tcPr>
            <w:tcW w:w="2835" w:type="dxa"/>
          </w:tcPr>
          <w:p w14:paraId="5EB59A00" w14:textId="77777777" w:rsidR="00A00EC6" w:rsidRDefault="00A00EC6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E1CA0A" w14:textId="77777777" w:rsidR="00A00EC6" w:rsidRDefault="00A00EC6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10CBE2" w14:textId="77777777" w:rsidR="00A00EC6" w:rsidRDefault="00A00EC6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6A6675" w14:textId="77777777" w:rsidR="00A00EC6" w:rsidRDefault="00A00EC6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69AC" w14:textId="77777777" w:rsidR="00A00EC6" w:rsidRDefault="00A00EC6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87DD27" w14:textId="77777777" w:rsidR="00A00EC6" w:rsidRDefault="00A00EC6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3BE9B4" w14:textId="77777777" w:rsidR="00A00EC6" w:rsidRDefault="00A00EC6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814B47" w14:textId="77777777" w:rsidR="00A00EC6" w:rsidRDefault="00A00EC6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18EB4" w14:textId="77777777" w:rsidR="00A00EC6" w:rsidRDefault="00A00EC6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7B319" w14:textId="77777777" w:rsidR="00A00EC6" w:rsidRDefault="00A00EC6" w:rsidP="00A00E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EC6" w14:paraId="70F0C7C2" w14:textId="77777777" w:rsidTr="005A1558">
        <w:tc>
          <w:tcPr>
            <w:tcW w:w="9640" w:type="dxa"/>
            <w:gridSpan w:val="11"/>
          </w:tcPr>
          <w:p w14:paraId="194E6E79" w14:textId="77777777"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14:paraId="68B472B3" w14:textId="7777777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2C5955" w14:textId="77777777" w:rsidR="00A00EC6" w:rsidRDefault="00A00EC6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BF576" w14:textId="77777777" w:rsidR="00A00EC6" w:rsidRDefault="00723F24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0EC6">
              <w:t>Correction to NR testcase 7.1.1.1.2</w:t>
            </w:r>
            <w:r>
              <w:fldChar w:fldCharType="end"/>
            </w:r>
          </w:p>
        </w:tc>
      </w:tr>
      <w:tr w:rsidR="00A00EC6" w14:paraId="74F42608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6DA13E20" w14:textId="77777777" w:rsidR="00A00EC6" w:rsidRDefault="00A00EC6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9508D" w14:textId="77777777"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14:paraId="491C7BA6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556407ED" w14:textId="77777777" w:rsidR="00A00EC6" w:rsidRDefault="00A00EC6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0F539" w14:textId="77777777" w:rsidR="00A00EC6" w:rsidRDefault="00723F24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00EC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00EC6" w14:paraId="5EF1D6EE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64C07787" w14:textId="77777777" w:rsidR="00A00EC6" w:rsidRDefault="00A00EC6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66948" w14:textId="77777777" w:rsidR="00A00EC6" w:rsidRDefault="00B67F44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00EC6">
              <w:fldChar w:fldCharType="begin"/>
            </w:r>
            <w:r w:rsidR="00A00EC6">
              <w:instrText xml:space="preserve"> DOCPROPERTY  SourceIfTsg  \* MERGEFORMAT </w:instrText>
            </w:r>
            <w:r w:rsidR="00A00EC6">
              <w:fldChar w:fldCharType="end"/>
            </w:r>
          </w:p>
        </w:tc>
      </w:tr>
      <w:tr w:rsidR="00A00EC6" w14:paraId="198CA65F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7ECF5840" w14:textId="77777777" w:rsidR="00A00EC6" w:rsidRDefault="00A00EC6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98FC0" w14:textId="77777777"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14:paraId="13E774AE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43D75A76" w14:textId="77777777" w:rsidR="00A00EC6" w:rsidRDefault="00A00EC6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B63370" w14:textId="77777777" w:rsidR="00A00EC6" w:rsidRDefault="00723F24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00EC6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E02FF8" w14:textId="77777777" w:rsidR="00A00EC6" w:rsidRDefault="00A00EC6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9D2698" w14:textId="77777777" w:rsidR="00A00EC6" w:rsidRDefault="00A00EC6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E6577" w14:textId="77777777" w:rsidR="00A00EC6" w:rsidRDefault="00723F24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EC6">
              <w:rPr>
                <w:noProof/>
              </w:rPr>
              <w:t>2022-06-20</w:t>
            </w:r>
            <w:r>
              <w:rPr>
                <w:noProof/>
              </w:rPr>
              <w:fldChar w:fldCharType="end"/>
            </w:r>
          </w:p>
        </w:tc>
      </w:tr>
      <w:tr w:rsidR="00A00EC6" w14:paraId="141E747B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173E0A6" w14:textId="77777777" w:rsidR="00A00EC6" w:rsidRDefault="00A00EC6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7E04F0" w14:textId="77777777"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053B7" w14:textId="77777777"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E855DE" w14:textId="77777777"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2FCF0" w14:textId="77777777"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14:paraId="2843A871" w14:textId="7777777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675EBC" w14:textId="77777777" w:rsidR="00A00EC6" w:rsidRDefault="00A00EC6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AA3A25" w14:textId="77777777" w:rsidR="00A00EC6" w:rsidRDefault="00723F24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EC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59459" w14:textId="77777777" w:rsidR="00A00EC6" w:rsidRDefault="00A00EC6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924BA" w14:textId="77777777" w:rsidR="00A00EC6" w:rsidRDefault="00A00EC6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2B9EE" w14:textId="77777777" w:rsidR="00A00EC6" w:rsidRDefault="00723F24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E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00EC6" w14:paraId="3D983F7E" w14:textId="7777777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1CDBE" w14:textId="77777777" w:rsidR="00A00EC6" w:rsidRDefault="00A00EC6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ED1EE" w14:textId="77777777" w:rsidR="00A00EC6" w:rsidRDefault="00A00EC6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A8847A" w14:textId="77777777" w:rsidR="00A00EC6" w:rsidRDefault="00A00EC6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EF4789" w14:textId="77777777" w:rsidR="00A00EC6" w:rsidRPr="007C2097" w:rsidRDefault="00A00EC6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0EC6" w14:paraId="2EF957A3" w14:textId="77777777" w:rsidTr="005A1558">
        <w:tc>
          <w:tcPr>
            <w:tcW w:w="1843" w:type="dxa"/>
          </w:tcPr>
          <w:p w14:paraId="14C88DD5" w14:textId="77777777" w:rsidR="00A00EC6" w:rsidRDefault="00A00EC6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F5DBAC" w14:textId="77777777"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14:paraId="3013F734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3CF53" w14:textId="77777777"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56516" w14:textId="77777777" w:rsidR="00A00EC6" w:rsidRPr="00E5624B" w:rsidRDefault="00A00EC6" w:rsidP="00A00EC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Pr="00DB3586">
              <w:rPr>
                <w:rFonts w:cs="Arial"/>
                <w:lang w:eastAsia="en-GB"/>
              </w:rPr>
              <w:t>222111</w:t>
            </w:r>
            <w:r>
              <w:rPr>
                <w:rFonts w:cs="Arial"/>
                <w:lang w:eastAsia="en-GB"/>
              </w:rPr>
              <w:t xml:space="preserve"> 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A00EC6" w14:paraId="64BD2D5A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4330" w14:textId="77777777"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2BE1" w14:textId="77777777" w:rsidR="00A00EC6" w:rsidRPr="00CF39F2" w:rsidRDefault="00A00EC6" w:rsidP="00A00EC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00EC6" w14:paraId="07FD55C7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1D500" w14:textId="77777777"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52BC7" w14:textId="77777777" w:rsidR="00A00EC6" w:rsidRPr="001C574F" w:rsidRDefault="00A00EC6" w:rsidP="00A00EC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A00EC6" w14:paraId="3A2CC00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056A9" w14:textId="77777777"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9610A" w14:textId="77777777" w:rsidR="00A00EC6" w:rsidRPr="00CF39F2" w:rsidRDefault="00A00EC6" w:rsidP="00A00EC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00EC6" w14:paraId="03546849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0CA00" w14:textId="77777777"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257F0" w14:textId="77777777" w:rsidR="00A00EC6" w:rsidRPr="00CF39F2" w:rsidRDefault="00A00EC6" w:rsidP="00A00EC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A00EC6" w14:paraId="14163C9B" w14:textId="77777777" w:rsidTr="005A1558">
        <w:tc>
          <w:tcPr>
            <w:tcW w:w="2694" w:type="dxa"/>
            <w:gridSpan w:val="2"/>
          </w:tcPr>
          <w:p w14:paraId="583160AE" w14:textId="77777777"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6DAD6" w14:textId="77777777" w:rsidR="00A00EC6" w:rsidRDefault="00A00EC6" w:rsidP="00A00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14:paraId="23375559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B956" w14:textId="77777777"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5E678" w14:textId="77777777" w:rsidR="00A00EC6" w:rsidRDefault="00A00EC6" w:rsidP="00A00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7.1.1.1.2.ENDC, 7.1.1.1.2.NR5GC</w:t>
            </w:r>
          </w:p>
        </w:tc>
      </w:tr>
      <w:tr w:rsidR="00A00EC6" w14:paraId="0862FEA7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20350" w14:textId="77777777"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5CE95" w14:textId="77777777" w:rsidR="00A00EC6" w:rsidRDefault="00A00EC6" w:rsidP="00A00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14:paraId="7DCEA07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FFBF2" w14:textId="77777777"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1645B" w14:textId="77777777"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73D10C" w14:textId="77777777"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798F8" w14:textId="77777777" w:rsidR="00A00EC6" w:rsidRDefault="00A00EC6" w:rsidP="00A00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4333D" w14:textId="77777777" w:rsidR="00A00EC6" w:rsidRDefault="00A00EC6" w:rsidP="00A00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EC6" w14:paraId="67872B51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0135B" w14:textId="77777777"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38790" w14:textId="77777777"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482BE" w14:textId="77777777"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88E4A" w14:textId="77777777" w:rsidR="00A00EC6" w:rsidRDefault="00A00EC6" w:rsidP="00A00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76980" w14:textId="77777777" w:rsidR="00A00EC6" w:rsidRDefault="00A00EC6" w:rsidP="00A00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EC6" w14:paraId="56821DD9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5AEC6" w14:textId="77777777"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EAE6E" w14:textId="77777777"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69D42" w14:textId="77777777"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BCB03" w14:textId="77777777" w:rsidR="00A00EC6" w:rsidRDefault="00A00EC6" w:rsidP="00A00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80A5B" w14:textId="77777777" w:rsidR="00A00EC6" w:rsidRDefault="00A00EC6" w:rsidP="00A00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EC6" w14:paraId="71FE6A8B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FF109" w14:textId="77777777"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ED2FD" w14:textId="77777777"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12341" w14:textId="77777777"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24B4F" w14:textId="77777777" w:rsidR="00A00EC6" w:rsidRDefault="00A00EC6" w:rsidP="00A00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FCF3E" w14:textId="77777777" w:rsidR="00A00EC6" w:rsidRDefault="00A00EC6" w:rsidP="00A00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EC6" w14:paraId="5CA61616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A3B6D" w14:textId="77777777"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691D9" w14:textId="77777777" w:rsidR="00A00EC6" w:rsidRDefault="00A00EC6" w:rsidP="00A00EC6">
            <w:pPr>
              <w:pStyle w:val="CRCoverPage"/>
              <w:spacing w:after="0"/>
              <w:rPr>
                <w:noProof/>
              </w:rPr>
            </w:pPr>
          </w:p>
        </w:tc>
      </w:tr>
      <w:tr w:rsidR="00A00EC6" w14:paraId="57BD6225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A252D" w14:textId="77777777"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131BA" w14:textId="77777777" w:rsidR="00A00EC6" w:rsidRDefault="00A00EC6" w:rsidP="00A00E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EC6" w:rsidRPr="008863B9" w14:paraId="16264184" w14:textId="77777777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AFA6A" w14:textId="77777777" w:rsidR="00A00EC6" w:rsidRPr="008863B9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15673B" w14:textId="77777777" w:rsidR="00A00EC6" w:rsidRPr="008863B9" w:rsidRDefault="00A00EC6" w:rsidP="00A00E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EC6" w14:paraId="07DC2DBF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C1AD3" w14:textId="77777777"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E017E" w14:textId="77777777" w:rsidR="00A00EC6" w:rsidRDefault="00A00EC6" w:rsidP="00A00E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D3AC3D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36E4F" w14:textId="77777777" w:rsidR="009478EE" w:rsidRDefault="009478EE" w:rsidP="009478EE">
      <w:pPr>
        <w:rPr>
          <w:noProof/>
        </w:rPr>
      </w:pPr>
    </w:p>
    <w:p w14:paraId="382BB7D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6100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038CFEF" w14:textId="77777777" w:rsidR="00A00EC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0EC6" w:rsidRPr="00E40085">
        <w:rPr>
          <w:rFonts w:ascii="Arial" w:hAnsi="Arial" w:cs="Arial"/>
          <w:iCs/>
        </w:rPr>
        <w:t>Table of Contents</w:t>
      </w:r>
      <w:r w:rsidR="00A00EC6">
        <w:tab/>
      </w:r>
      <w:r w:rsidR="00A00EC6">
        <w:fldChar w:fldCharType="begin"/>
      </w:r>
      <w:r w:rsidR="00A00EC6">
        <w:instrText xml:space="preserve"> PAGEREF _Toc106610094 \h </w:instrText>
      </w:r>
      <w:r w:rsidR="00A00EC6">
        <w:fldChar w:fldCharType="separate"/>
      </w:r>
      <w:r w:rsidR="00A00EC6">
        <w:t>2</w:t>
      </w:r>
      <w:r w:rsidR="00A00EC6">
        <w:fldChar w:fldCharType="end"/>
      </w:r>
    </w:p>
    <w:p w14:paraId="1E8DBDF9" w14:textId="77777777" w:rsidR="00A00EC6" w:rsidRDefault="00A00EC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008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008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_Toc106610095 \h </w:instrText>
      </w:r>
      <w:r>
        <w:fldChar w:fldCharType="separate"/>
      </w:r>
      <w:r>
        <w:t>2</w:t>
      </w:r>
      <w:r>
        <w:fldChar w:fldCharType="end"/>
      </w:r>
    </w:p>
    <w:p w14:paraId="3EBDAB23" w14:textId="77777777" w:rsidR="00A00EC6" w:rsidRDefault="00A00EC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008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0085">
        <w:rPr>
          <w:b/>
        </w:rPr>
        <w:t>Corrections required for NR testcase 7.1.1.1.2</w:t>
      </w:r>
      <w:r>
        <w:tab/>
      </w:r>
      <w:r>
        <w:fldChar w:fldCharType="begin"/>
      </w:r>
      <w:r>
        <w:instrText xml:space="preserve"> PAGEREF _Toc106610096 \h </w:instrText>
      </w:r>
      <w:r>
        <w:fldChar w:fldCharType="separate"/>
      </w:r>
      <w:r>
        <w:t>2</w:t>
      </w:r>
      <w:r>
        <w:fldChar w:fldCharType="end"/>
      </w:r>
    </w:p>
    <w:p w14:paraId="0D5B2FFD" w14:textId="77777777" w:rsidR="00A00EC6" w:rsidRDefault="00A00EC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08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085">
        <w:rPr>
          <w:rFonts w:cs="Arial"/>
          <w:b/>
          <w:color w:val="000000"/>
          <w:lang w:eastAsia="en-GB"/>
        </w:rPr>
        <w:t>Correction to the template cs_NR_RachProcedureConfig_71112</w:t>
      </w:r>
      <w:r>
        <w:tab/>
      </w:r>
      <w:r>
        <w:fldChar w:fldCharType="begin"/>
      </w:r>
      <w:r>
        <w:instrText xml:space="preserve"> PAGEREF _Toc106610097 \h </w:instrText>
      </w:r>
      <w:r>
        <w:fldChar w:fldCharType="separate"/>
      </w:r>
      <w:r>
        <w:t>2</w:t>
      </w:r>
      <w:r>
        <w:fldChar w:fldCharType="end"/>
      </w:r>
    </w:p>
    <w:p w14:paraId="7E4CC151" w14:textId="77777777" w:rsidR="00A00EC6" w:rsidRDefault="00A00EC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08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085">
        <w:rPr>
          <w:rFonts w:cs="Arial"/>
          <w:b/>
          <w:color w:val="000000"/>
          <w:lang w:eastAsia="en-GB"/>
        </w:rPr>
        <w:t>Correction to the template cs_NR_RachProcedureConfig_71112_2</w:t>
      </w:r>
      <w:r>
        <w:tab/>
      </w:r>
      <w:r>
        <w:fldChar w:fldCharType="begin"/>
      </w:r>
      <w:r>
        <w:instrText xml:space="preserve"> PAGEREF _Toc106610098 \h </w:instrText>
      </w:r>
      <w:r>
        <w:fldChar w:fldCharType="separate"/>
      </w:r>
      <w:r>
        <w:t>4</w:t>
      </w:r>
      <w:r>
        <w:fldChar w:fldCharType="end"/>
      </w:r>
    </w:p>
    <w:p w14:paraId="61A13A68" w14:textId="77777777" w:rsidR="00A00EC6" w:rsidRDefault="007A73E5" w:rsidP="00A00EC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r w:rsidR="00A00EC6" w:rsidRPr="00A00EC6">
        <w:rPr>
          <w:b/>
          <w:lang w:eastAsia="ja-JP"/>
        </w:rPr>
        <w:t xml:space="preserve"> </w:t>
      </w:r>
      <w:bookmarkStart w:id="7" w:name="_Toc106610095"/>
      <w:r w:rsidR="00A00EC6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</w:p>
    <w:p w14:paraId="014A9CE6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2671D35C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7C645EA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0C751104" w14:textId="77777777" w:rsidR="007A73E5" w:rsidRDefault="007A73E5" w:rsidP="007A73E5">
      <w:pPr>
        <w:rPr>
          <w:b/>
          <w:sz w:val="24"/>
          <w:lang w:eastAsia="ja-JP"/>
        </w:rPr>
      </w:pPr>
    </w:p>
    <w:p w14:paraId="021A910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06610096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8"/>
      <w:bookmarkEnd w:id="9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690904">
        <w:rPr>
          <w:b/>
        </w:rPr>
        <w:t>7.1.1.1.2</w:t>
      </w:r>
      <w:bookmarkEnd w:id="10"/>
    </w:p>
    <w:p w14:paraId="5039C94D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0661009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template </w:t>
      </w:r>
      <w:r w:rsidR="00073E12" w:rsidRPr="00CF4FC5">
        <w:rPr>
          <w:rFonts w:cs="Arial"/>
          <w:b/>
          <w:color w:val="000000"/>
          <w:lang w:eastAsia="en-GB"/>
        </w:rPr>
        <w:t>cs_NR_RachProcedureConfig_71112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0B631F4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6511" w14:textId="77777777"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22B4" w14:textId="77777777" w:rsidR="005D27CA" w:rsidRPr="00CC39F9" w:rsidRDefault="00EB71A3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E64BC">
              <w:rPr>
                <w:rFonts w:cs="Arial"/>
                <w:lang w:eastAsia="en-GB"/>
              </w:rPr>
              <w:t>cs_NR_RachProcedureConfig_71112</w:t>
            </w:r>
          </w:p>
        </w:tc>
      </w:tr>
      <w:tr w:rsidR="00FA485A" w14:paraId="087AFDFF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19F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E4F" w14:textId="77777777" w:rsidR="00457E6A" w:rsidRPr="00826B27" w:rsidRDefault="00666EE9" w:rsidP="000E4CE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="00B2531E" w:rsidRPr="00DB3586">
              <w:rPr>
                <w:rFonts w:cs="Arial"/>
                <w:lang w:eastAsia="en-GB"/>
              </w:rPr>
              <w:t>222111</w:t>
            </w:r>
            <w:r w:rsidR="00B2531E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FA485A" w14:paraId="08BB9BE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C55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E901" w14:textId="77777777" w:rsidR="00826B27" w:rsidRPr="00A72665" w:rsidRDefault="000E4CEB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FA485A" w14:paraId="1BCD3C7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1D9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C43" w14:textId="77777777" w:rsidR="00FA485A" w:rsidRPr="00CC39F9" w:rsidRDefault="00EB71A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B71A3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20349" w14:paraId="2257572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C866" w14:textId="77777777" w:rsidR="00220349" w:rsidRPr="00242F9C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42F9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ADC0" w14:textId="51A968ED" w:rsidR="00220349" w:rsidRPr="00242F9C" w:rsidRDefault="00242F9C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242F9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BB80436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D863B33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384DB55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D41E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cs_NR_RachProcedureConfig_71112(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556B4C67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105EEC87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24A4BA1B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cs_NR_RachProcedure_NoResponse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//step 4</w:t>
            </w:r>
          </w:p>
          <w:p w14:paraId="5E846716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cs_NR_RachProcedure_MultipleRAR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cs_NR_RAR_SubPduList_71112(p_PhysicalParameters),cs_NR_ContentionResolutionCtrl_None), //step 5-6</w:t>
            </w:r>
          </w:p>
          <w:p w14:paraId="1873A98F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cs_NR_RachProcedure_MultipleRAR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cs_NR_RAR_SubPduList_71112_2(p_PhysicalParameters),cs_NR_ContentionResolutionCtrl_None),//step 7-8</w:t>
            </w:r>
          </w:p>
          <w:p w14:paraId="283CA260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cs_NR_RachProcedure_MultipleRAR(p_PhysicalParameters,cs_NR_RAR_SubPduList_71112_3(p_PhysicalParameters),cs_NR_ContentionResolutionCtrl_None),//step 9-12</w:t>
            </w:r>
          </w:p>
          <w:p w14:paraId="392E0508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cs_NR_RachProcedure_MultipleRAR(p_PhysicalParameters,cs_NR_RAR_SubPduList_71112_4(p_PhysicalParameters),cs_NR_ContentionResolutionCtrl_CrntiBased(p_PhysicalParameters,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)) //step 13-16</w:t>
            </w:r>
          </w:p>
          <w:p w14:paraId="3583DAAD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E68DF5D" w14:textId="77777777" w:rsidR="006325AB" w:rsidRPr="00411FB9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831F00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ED1B28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6889899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CBAA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cs_NR_RachProcedureConfig_71112(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3BC71991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602C9D3A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2A9893D6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cs_NR_RachProcedure_NoResponse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//step 4</w:t>
            </w:r>
          </w:p>
          <w:p w14:paraId="3A6C4372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cs_NR_RachProcedure_MultipleRAR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cs_NR_RAR_SubPduList_71112(p_PhysicalParameters),cs_NR_ContentionResolutionCtrl_None), //step 5-6</w:t>
            </w:r>
          </w:p>
          <w:p w14:paraId="666449EC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cs_NR_RachProcedure_MultipleRAR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cs_NR_RAR_SubPduList_71112_2(p_PhysicalParameters),cs_NR_ContentionResolutionCtrl_None),//step 7-8</w:t>
            </w:r>
          </w:p>
          <w:p w14:paraId="3074D6F3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cs_NR_RachProcedure_MultipleRAR(p_PhysicalParameters,cs_NR_RAR_SubPduList_71112_3(p_PhysicalParameters),cs_NR_ContentionResolutionCtrl_None),//step 9-12</w:t>
            </w:r>
          </w:p>
          <w:p w14:paraId="0D66F78E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cs_NR_RachProcedure_MultipleRAR(p_PhysicalParameters,cs_NR_RAR_SubPduList_71112_4(p_PhysicalParameters),cs_NR_ContentionResolutionCtrl_CrntiBased(p_PhysicalParameters,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F53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,-,-,cs_NR_DciFormat_0_0_Params))</w:t>
            </w: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//step 13-16 //WA#WI=975776</w:t>
            </w:r>
          </w:p>
          <w:p w14:paraId="4233BCCE" w14:textId="77777777"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DF09D8" w14:textId="77777777" w:rsidR="006325AB" w:rsidRPr="00DA356D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F707C28" w14:textId="77777777" w:rsidR="005D27CA" w:rsidRDefault="005D27CA" w:rsidP="006E7773">
      <w:pPr>
        <w:rPr>
          <w:lang w:eastAsia="en-GB"/>
        </w:rPr>
      </w:pPr>
    </w:p>
    <w:p w14:paraId="195818F9" w14:textId="77777777" w:rsidR="00240F86" w:rsidRDefault="00240F86" w:rsidP="00240F86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6610098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template </w:t>
      </w:r>
      <w:r w:rsidR="00E81386" w:rsidRPr="00234682">
        <w:rPr>
          <w:rFonts w:cs="Arial"/>
          <w:b/>
          <w:color w:val="000000"/>
          <w:lang w:eastAsia="en-GB"/>
        </w:rPr>
        <w:t>cs_NR_RachProcedureConfig_71112_2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14:paraId="272641B1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C778" w14:textId="77777777" w:rsidR="00240F86" w:rsidRDefault="00240F86" w:rsidP="00D61D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3D94" w14:textId="77777777" w:rsidR="00240F86" w:rsidRPr="00CC39F9" w:rsidRDefault="00001872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97041">
              <w:rPr>
                <w:rFonts w:cs="Arial"/>
                <w:lang w:eastAsia="en-GB"/>
              </w:rPr>
              <w:t>cs_NR_RachProcedureConfig_71112_2</w:t>
            </w:r>
          </w:p>
        </w:tc>
      </w:tr>
      <w:tr w:rsidR="00240F86" w14:paraId="339DB4DD" w14:textId="77777777" w:rsidTr="00D61D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DE80" w14:textId="77777777"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74A5" w14:textId="77777777" w:rsidR="00240F86" w:rsidRPr="00826B27" w:rsidRDefault="00240F86" w:rsidP="00D61D8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="00B010C6" w:rsidRPr="00DB3586">
              <w:rPr>
                <w:rFonts w:cs="Arial"/>
                <w:lang w:eastAsia="en-GB"/>
              </w:rPr>
              <w:t>222111</w:t>
            </w:r>
            <w:r w:rsidR="00B010C6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240F86" w14:paraId="277ED709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4160" w14:textId="77777777"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D778" w14:textId="77777777" w:rsidR="00240F86" w:rsidRPr="00A72665" w:rsidRDefault="00240F86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240F86" w14:paraId="48ED7108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2FD6" w14:textId="77777777"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0E18" w14:textId="77777777" w:rsidR="00240F86" w:rsidRPr="00CC39F9" w:rsidRDefault="00240F86" w:rsidP="00D61D8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B71A3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40F86" w14:paraId="0BC33EBA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103A" w14:textId="77777777" w:rsidR="00240F86" w:rsidRPr="00242F9C" w:rsidRDefault="00240F86" w:rsidP="00D61D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42F9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767B" w14:textId="1B43D53C" w:rsidR="00240F86" w:rsidRPr="00242F9C" w:rsidRDefault="00242F9C" w:rsidP="00D61D8B">
            <w:pPr>
              <w:rPr>
                <w:rFonts w:ascii="Arial" w:hAnsi="Arial"/>
                <w:highlight w:val="cyan"/>
                <w:lang w:eastAsia="zh-CN"/>
              </w:rPr>
            </w:pPr>
            <w:r w:rsidRPr="00242F9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C4A2A94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14:paraId="245054C5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40F86" w:rsidRPr="00CD057D" w14:paraId="6BDF919B" w14:textId="77777777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DDB6" w14:textId="77777777" w:rsidR="00EA32C8" w:rsidRPr="00EA32C8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cs_NR_RachProcedureConfig_71112_2(</w:t>
            </w:r>
            <w:proofErr w:type="spellStart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3FD66848" w14:textId="77777777" w:rsidR="00EA32C8" w:rsidRPr="00EA32C8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 {  /* @status    APPROVED (ENDC, NR5GC) */</w:t>
            </w:r>
          </w:p>
          <w:p w14:paraId="1F6B71D8" w14:textId="77777777" w:rsidR="00EA32C8" w:rsidRPr="00EA32C8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7FB1D38" w14:textId="77777777" w:rsidR="00EA32C8" w:rsidRPr="00EA32C8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cs_NR_RachProcedure_MultipleRAR(p_PhysicalParameters,cs_NR_RAR_SubPduList_71112_4(p_PhysicalParameters),cs_NR_ContentionResolutionCtrl_CrntiBased(p_PhysicalParameters, </w:t>
            </w:r>
            <w:proofErr w:type="spellStart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779CDE8F" w14:textId="77777777" w:rsidR="00EA32C8" w:rsidRPr="00EA32C8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812FF78" w14:textId="77777777" w:rsidR="00240F86" w:rsidRPr="00411FB9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AE1E08A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14:paraId="46700A70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40F86" w:rsidRPr="00CD057D" w14:paraId="6273849D" w14:textId="77777777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1B7" w14:textId="77777777" w:rsidR="00E03645" w:rsidRPr="00E03645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cs_NR_RachProcedureConfig_71112_2(</w:t>
            </w:r>
            <w:proofErr w:type="spellStart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5844A9F4" w14:textId="77777777" w:rsidR="00E03645" w:rsidRPr="00E03645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 {  /* @status    APPROVED (ENDC, NR5GC) */</w:t>
            </w:r>
          </w:p>
          <w:p w14:paraId="5D38D2A0" w14:textId="77777777" w:rsidR="00E03645" w:rsidRPr="00E03645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67F52DEC" w14:textId="77777777" w:rsidR="00E03645" w:rsidRPr="00E03645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cs_NR_RachProcedure_MultipleRAR(p_PhysicalParameters,cs_NR_RAR_SubPduList_71112_4(p_PhysicalParameters),cs_NR_ContentionResolutionCtrl_CrntiBased(p_PhysicalParameters, </w:t>
            </w:r>
            <w:proofErr w:type="spellStart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AF590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,-,-,cs_NR_DciFormat_0_0_Params</w:t>
            </w: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)) //step 13-16 //WA#WI=975776</w:t>
            </w:r>
          </w:p>
          <w:p w14:paraId="43EFA2DB" w14:textId="77777777" w:rsidR="00E03645" w:rsidRPr="00E03645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478984" w14:textId="77777777" w:rsidR="00240F86" w:rsidRPr="00DA356D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4B357F3" w14:textId="77777777" w:rsidR="00240F86" w:rsidRDefault="00240F86" w:rsidP="00240F86">
      <w:pPr>
        <w:rPr>
          <w:lang w:eastAsia="en-GB"/>
        </w:rPr>
      </w:pPr>
    </w:p>
    <w:p w14:paraId="6F41C1BE" w14:textId="77777777" w:rsidR="00240F86" w:rsidRDefault="00240F86" w:rsidP="00240F86">
      <w:pPr>
        <w:rPr>
          <w:lang w:eastAsia="en-GB"/>
        </w:rPr>
      </w:pPr>
    </w:p>
    <w:p w14:paraId="48B28644" w14:textId="77777777" w:rsidR="00295CE5" w:rsidRDefault="00295CE5" w:rsidP="006E7773">
      <w:pPr>
        <w:rPr>
          <w:lang w:eastAsia="en-GB"/>
        </w:rPr>
      </w:pPr>
    </w:p>
    <w:p w14:paraId="03D5BC71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39AAF772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6EE39353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2B97B8DC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6D3E6" w14:textId="77777777" w:rsidR="00723F24" w:rsidRDefault="00723F24">
      <w:r>
        <w:separator/>
      </w:r>
    </w:p>
  </w:endnote>
  <w:endnote w:type="continuationSeparator" w:id="0">
    <w:p w14:paraId="64302445" w14:textId="77777777" w:rsidR="00723F24" w:rsidRDefault="0072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1B1F8" w14:textId="77777777" w:rsidR="00723F24" w:rsidRDefault="00723F24">
      <w:r>
        <w:separator/>
      </w:r>
    </w:p>
  </w:footnote>
  <w:footnote w:type="continuationSeparator" w:id="0">
    <w:p w14:paraId="37ED0D9A" w14:textId="77777777" w:rsidR="00723F24" w:rsidRDefault="00723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0EEEE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3BFB5F3" wp14:editId="6CB3E1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DD7F6FD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0C7F9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BEB3E7B" wp14:editId="1AC8E5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3831D55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FBA8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06158E" wp14:editId="0C75B94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A05ABB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5B7D" w14:textId="77777777"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6D467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B51F10D" wp14:editId="319936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9BE89E7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2F9C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86C29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C0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3F24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79C3"/>
    <w:rsid w:val="0092709E"/>
    <w:rsid w:val="00934F8D"/>
    <w:rsid w:val="00935A5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0EC6"/>
    <w:rsid w:val="00A0746C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7E70"/>
    <w:rsid w:val="00A50CF0"/>
    <w:rsid w:val="00A52B35"/>
    <w:rsid w:val="00A52F6F"/>
    <w:rsid w:val="00A56B94"/>
    <w:rsid w:val="00A57528"/>
    <w:rsid w:val="00A601CD"/>
    <w:rsid w:val="00A63670"/>
    <w:rsid w:val="00A66C63"/>
    <w:rsid w:val="00A67032"/>
    <w:rsid w:val="00A70BC7"/>
    <w:rsid w:val="00A72118"/>
    <w:rsid w:val="00A72665"/>
    <w:rsid w:val="00A7410A"/>
    <w:rsid w:val="00A7583C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A5847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51BA6"/>
    <w:rsid w:val="00B52828"/>
    <w:rsid w:val="00B54720"/>
    <w:rsid w:val="00B5725C"/>
    <w:rsid w:val="00B67B97"/>
    <w:rsid w:val="00B67F44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142E"/>
    <w:rsid w:val="00C23C46"/>
    <w:rsid w:val="00C259BF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DF6E9B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565F"/>
    <w:rsid w:val="00F95DCB"/>
    <w:rsid w:val="00F95EDD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FD1B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46635-D0C1-47A3-BAE2-23C7FFCC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2022-06-22T07:23:00Z</dcterms:created>
  <dcterms:modified xsi:type="dcterms:W3CDTF">2022-06-22T07:23:00Z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