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3D7F6" w14:textId="77777777" w:rsidR="00C41CA0" w:rsidRDefault="00C41CA0" w:rsidP="00C41C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19D0">
        <w:fldChar w:fldCharType="begin"/>
      </w:r>
      <w:r w:rsidR="00CB19D0">
        <w:instrText xml:space="preserve"> DOCPROPERTY  TSG/WGRef  \* MERGEFORMAT </w:instrText>
      </w:r>
      <w:r w:rsidR="00CB19D0">
        <w:fldChar w:fldCharType="separate"/>
      </w:r>
      <w:r>
        <w:rPr>
          <w:b/>
          <w:noProof/>
          <w:sz w:val="24"/>
        </w:rPr>
        <w:t>RAN5</w:t>
      </w:r>
      <w:r w:rsidR="00CB19D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B19D0">
        <w:fldChar w:fldCharType="begin"/>
      </w:r>
      <w:r w:rsidR="00CB19D0">
        <w:instrText xml:space="preserve"> DOCPROPERTY  MtgSeq  \* MERGEFORMAT </w:instrText>
      </w:r>
      <w:r w:rsidR="00CB19D0">
        <w:fldChar w:fldCharType="separate"/>
      </w:r>
      <w:r w:rsidRPr="00EB09B7">
        <w:rPr>
          <w:b/>
          <w:noProof/>
          <w:sz w:val="24"/>
        </w:rPr>
        <w:t>2022</w:t>
      </w:r>
      <w:r w:rsidR="00CB19D0">
        <w:rPr>
          <w:b/>
          <w:noProof/>
          <w:sz w:val="24"/>
        </w:rPr>
        <w:fldChar w:fldCharType="end"/>
      </w:r>
      <w:r w:rsidR="00CB19D0">
        <w:fldChar w:fldCharType="begin"/>
      </w:r>
      <w:r w:rsidR="00CB19D0">
        <w:instrText xml:space="preserve"> DOCPROPERTY  MtgTitle  \* MERGEFORMAT </w:instrText>
      </w:r>
      <w:r w:rsidR="00CB19D0">
        <w:fldChar w:fldCharType="separate"/>
      </w:r>
      <w:r>
        <w:rPr>
          <w:b/>
          <w:noProof/>
          <w:sz w:val="24"/>
        </w:rPr>
        <w:t>-TTCN email</w:t>
      </w:r>
      <w:r w:rsidR="00CB19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OLE_LINK1"/>
      <w:bookmarkStart w:id="1" w:name="OLE_LINK2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R5s220786</w:t>
      </w:r>
      <w:r>
        <w:rPr>
          <w:b/>
          <w:i/>
          <w:noProof/>
          <w:sz w:val="28"/>
        </w:rPr>
        <w:fldChar w:fldCharType="end"/>
      </w:r>
      <w:bookmarkEnd w:id="0"/>
      <w:bookmarkEnd w:id="1"/>
    </w:p>
    <w:p w14:paraId="6A40DA72" w14:textId="77777777" w:rsidR="00C41CA0" w:rsidRDefault="00CB19D0" w:rsidP="00C41CA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41CA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41CA0">
        <w:rPr>
          <w:b/>
          <w:noProof/>
          <w:sz w:val="24"/>
        </w:rPr>
        <w:t xml:space="preserve">, </w:t>
      </w:r>
      <w:r w:rsidR="00C41CA0">
        <w:fldChar w:fldCharType="begin"/>
      </w:r>
      <w:r w:rsidR="00C41CA0">
        <w:instrText xml:space="preserve"> DOCPROPERTY  Country  \* MERGEFORMAT </w:instrText>
      </w:r>
      <w:r w:rsidR="00C41CA0">
        <w:fldChar w:fldCharType="end"/>
      </w:r>
      <w:r w:rsidR="00C41CA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41CA0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C41CA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41CA0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1CA0" w14:paraId="5EBA1954" w14:textId="77777777" w:rsidTr="005A1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93EC6" w14:textId="77777777" w:rsidR="00C41CA0" w:rsidRDefault="00C41CA0" w:rsidP="005A1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41CA0" w14:paraId="295C19C3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A9ED5" w14:textId="77777777" w:rsidR="00C41CA0" w:rsidRDefault="00C41CA0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1CA0" w14:paraId="53CC7351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551326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38AFB0F9" w14:textId="77777777" w:rsidTr="005A1558">
        <w:tc>
          <w:tcPr>
            <w:tcW w:w="142" w:type="dxa"/>
            <w:tcBorders>
              <w:left w:val="single" w:sz="4" w:space="0" w:color="auto"/>
            </w:tcBorders>
          </w:tcPr>
          <w:p w14:paraId="6570D473" w14:textId="77777777" w:rsidR="00C41CA0" w:rsidRDefault="00C41CA0" w:rsidP="005A1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931A71" w14:textId="77777777" w:rsidR="00C41CA0" w:rsidRPr="00410371" w:rsidRDefault="00CB19D0" w:rsidP="005A1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1CA0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6A32A7" w14:textId="77777777" w:rsidR="00C41CA0" w:rsidRDefault="00C41CA0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25DCBA" w14:textId="77777777" w:rsidR="00C41CA0" w:rsidRPr="00410371" w:rsidRDefault="00CB19D0" w:rsidP="005A15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41CA0" w:rsidRPr="00410371">
              <w:rPr>
                <w:b/>
                <w:noProof/>
                <w:sz w:val="28"/>
              </w:rPr>
              <w:t>2602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919DEA" w14:textId="77777777" w:rsidR="00C41CA0" w:rsidRDefault="00C41CA0" w:rsidP="005A1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640BBF" w14:textId="77777777" w:rsidR="00C41CA0" w:rsidRPr="00410371" w:rsidRDefault="00CB19D0" w:rsidP="005A15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41CA0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239466" w14:textId="77777777" w:rsidR="00C41CA0" w:rsidRDefault="00C41CA0" w:rsidP="005A1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0EA1D" w14:textId="77777777" w:rsidR="00C41CA0" w:rsidRPr="00410371" w:rsidRDefault="00CB19D0" w:rsidP="005A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1CA0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224B4D" w14:textId="77777777" w:rsidR="00C41CA0" w:rsidRDefault="00C41CA0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C41CA0" w14:paraId="761B1F85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251ECB" w14:textId="77777777" w:rsidR="00C41CA0" w:rsidRDefault="00C41CA0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C41CA0" w14:paraId="38F8EB54" w14:textId="77777777" w:rsidTr="005A1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951FFD" w14:textId="77777777" w:rsidR="00C41CA0" w:rsidRPr="00F25D98" w:rsidRDefault="00C41CA0" w:rsidP="005A1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1CA0" w14:paraId="0BEB35A5" w14:textId="77777777" w:rsidTr="005A1558">
        <w:tc>
          <w:tcPr>
            <w:tcW w:w="9641" w:type="dxa"/>
            <w:gridSpan w:val="9"/>
          </w:tcPr>
          <w:p w14:paraId="4068B4C1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75B323" w14:textId="77777777" w:rsidR="00C41CA0" w:rsidRDefault="00C41CA0" w:rsidP="00C41C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1CA0" w14:paraId="74A24D1B" w14:textId="77777777" w:rsidTr="005A1558">
        <w:tc>
          <w:tcPr>
            <w:tcW w:w="2835" w:type="dxa"/>
          </w:tcPr>
          <w:p w14:paraId="13662866" w14:textId="77777777" w:rsidR="00C41CA0" w:rsidRDefault="00C41CA0" w:rsidP="005A1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288CFF" w14:textId="77777777" w:rsidR="00C41CA0" w:rsidRDefault="00C41CA0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B5F878" w14:textId="77777777" w:rsidR="00C41CA0" w:rsidRDefault="00C41CA0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9C14D" w14:textId="77777777" w:rsidR="00C41CA0" w:rsidRDefault="00C41CA0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49792C" w14:textId="77777777" w:rsidR="00C41CA0" w:rsidRDefault="00C41CA0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BA4A6D" w14:textId="77777777" w:rsidR="00C41CA0" w:rsidRDefault="00C41CA0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C60F56" w14:textId="77777777" w:rsidR="00C41CA0" w:rsidRDefault="00C41CA0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474AFC" w14:textId="77777777" w:rsidR="00C41CA0" w:rsidRDefault="00C41CA0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458E0" w14:textId="77777777" w:rsidR="00C41CA0" w:rsidRDefault="00C41CA0" w:rsidP="005A1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750CCE" w14:textId="77777777" w:rsidR="00C41CA0" w:rsidRDefault="00C41CA0" w:rsidP="00C41C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1CA0" w14:paraId="084397BC" w14:textId="77777777" w:rsidTr="005A1558">
        <w:tc>
          <w:tcPr>
            <w:tcW w:w="9640" w:type="dxa"/>
            <w:gridSpan w:val="11"/>
          </w:tcPr>
          <w:p w14:paraId="52790863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1195D26D" w14:textId="77777777" w:rsidTr="005A15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20ABA4" w14:textId="77777777"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569BA" w14:textId="77777777" w:rsidR="00C41CA0" w:rsidRDefault="00C41CA0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8.2.2.9.2</w:t>
              </w:r>
            </w:fldSimple>
          </w:p>
        </w:tc>
      </w:tr>
      <w:tr w:rsidR="00C41CA0" w14:paraId="70B57B35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3BB64882" w14:textId="77777777"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0883CF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73C2D7BB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7D448661" w14:textId="77777777"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E42742" w14:textId="77777777" w:rsidR="00C41CA0" w:rsidRDefault="00CB19D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41CA0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41CA0" w14:paraId="1F306132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14DB0916" w14:textId="77777777"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8570D" w14:textId="77777777" w:rsidR="00C41CA0" w:rsidRDefault="00C41CA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41CA0" w14:paraId="4661202D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1E0D7BFB" w14:textId="77777777"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5A043C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6D738193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171C48E6" w14:textId="77777777"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255E45" w14:textId="77777777" w:rsidR="00C41CA0" w:rsidRDefault="00CB19D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41CA0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9E582E" w14:textId="77777777" w:rsidR="00C41CA0" w:rsidRDefault="00C41CA0" w:rsidP="005A1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A9B1C1" w14:textId="77777777" w:rsidR="00C41CA0" w:rsidRDefault="00C41CA0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15192C" w14:textId="77777777" w:rsidR="00C41CA0" w:rsidRDefault="00CB19D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1CA0">
              <w:rPr>
                <w:noProof/>
              </w:rPr>
              <w:t>2022-06-17</w:t>
            </w:r>
            <w:r>
              <w:rPr>
                <w:noProof/>
              </w:rPr>
              <w:fldChar w:fldCharType="end"/>
            </w:r>
          </w:p>
        </w:tc>
      </w:tr>
      <w:tr w:rsidR="00C41CA0" w14:paraId="000A147A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033EE762" w14:textId="77777777"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3F3B33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CEC787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97922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38E730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64CA17E7" w14:textId="77777777" w:rsidTr="005A15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C03F80" w14:textId="77777777"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0C74C" w14:textId="77777777" w:rsidR="00C41CA0" w:rsidRDefault="00CB19D0" w:rsidP="005A1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41CA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FAA61E" w14:textId="77777777" w:rsidR="00C41CA0" w:rsidRDefault="00C41CA0" w:rsidP="005A1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C3C250" w14:textId="77777777" w:rsidR="00C41CA0" w:rsidRDefault="00C41CA0" w:rsidP="005A1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242D1" w14:textId="77777777" w:rsidR="00C41CA0" w:rsidRDefault="00CB19D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41CA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41CA0" w14:paraId="3D8E81C4" w14:textId="77777777" w:rsidTr="005A15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03D9CD" w14:textId="77777777"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C761FF" w14:textId="77777777" w:rsidR="00C41CA0" w:rsidRDefault="00C41CA0" w:rsidP="005A1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0722EB" w14:textId="77777777" w:rsidR="00C41CA0" w:rsidRDefault="00C41CA0" w:rsidP="005A1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35C72" w14:textId="77777777" w:rsidR="00C41CA0" w:rsidRPr="007C2097" w:rsidRDefault="00C41CA0" w:rsidP="005A1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1CA0" w14:paraId="11523DFC" w14:textId="77777777" w:rsidTr="005A1558">
        <w:tc>
          <w:tcPr>
            <w:tcW w:w="1843" w:type="dxa"/>
          </w:tcPr>
          <w:p w14:paraId="1F151BE4" w14:textId="77777777"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DBAB96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0ED4AB5F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0B1A2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B5976" w14:textId="77777777" w:rsidR="00C41CA0" w:rsidRPr="00044607" w:rsidRDefault="00C41CA0" w:rsidP="00C41CA0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044607">
              <w:rPr>
                <w:rFonts w:ascii="Arial" w:hAnsi="Arial" w:cs="Arial"/>
                <w:lang w:eastAsia="en-GB"/>
              </w:rPr>
              <w:t xml:space="preserve">For the case </w:t>
            </w:r>
            <w:proofErr w:type="spellStart"/>
            <w:r w:rsidRPr="00044607">
              <w:rPr>
                <w:rFonts w:ascii="Arial" w:hAnsi="Arial" w:cs="Arial"/>
                <w:lang w:eastAsia="en-GB"/>
              </w:rPr>
              <w:t>MCG_Split</w:t>
            </w:r>
            <w:proofErr w:type="spellEnd"/>
            <w:r w:rsidRPr="00044607">
              <w:rPr>
                <w:rFonts w:ascii="Arial" w:hAnsi="Arial" w:cs="Arial"/>
                <w:lang w:eastAsia="en-GB"/>
              </w:rPr>
              <w:t xml:space="preserve"> when configuring the MCG leg, the </w:t>
            </w:r>
            <w:proofErr w:type="spellStart"/>
            <w:r w:rsidRPr="00044607">
              <w:rPr>
                <w:rFonts w:ascii="Arial" w:hAnsi="Arial" w:cs="Arial"/>
                <w:lang w:eastAsia="en-GB"/>
              </w:rPr>
              <w:t>sdap</w:t>
            </w:r>
            <w:proofErr w:type="spellEnd"/>
            <w:r w:rsidRPr="00044607">
              <w:rPr>
                <w:rFonts w:ascii="Arial" w:hAnsi="Arial" w:cs="Arial"/>
                <w:lang w:eastAsia="en-GB"/>
              </w:rPr>
              <w:t xml:space="preserve"> configuration is not provided.</w:t>
            </w:r>
          </w:p>
          <w:p w14:paraId="75B3D3E3" w14:textId="77777777" w:rsidR="00C41CA0" w:rsidRPr="00044607" w:rsidRDefault="00C41CA0" w:rsidP="00C41CA0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044607">
              <w:rPr>
                <w:rFonts w:ascii="Arial" w:hAnsi="Arial" w:cs="Arial"/>
                <w:lang w:eastAsia="en-GB"/>
              </w:rPr>
              <w:t>Security configuration for split bearer are already configured during preamble and therefore is not required to provided again during the test body Step 1 and Step 4 when calling the function</w:t>
            </w:r>
            <w:r>
              <w:t xml:space="preserve"> </w:t>
            </w:r>
            <w:proofErr w:type="spellStart"/>
            <w:r w:rsidRPr="00044607">
              <w:rPr>
                <w:rFonts w:ascii="Arial" w:hAnsi="Arial" w:cs="Arial"/>
                <w:lang w:eastAsia="en-GB"/>
              </w:rPr>
              <w:t>f_ReconfigureDRBs_NRDC</w:t>
            </w:r>
            <w:proofErr w:type="spellEnd"/>
          </w:p>
        </w:tc>
      </w:tr>
      <w:tr w:rsidR="00C41CA0" w14:paraId="29785705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F1163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ACD72" w14:textId="77777777" w:rsidR="00C41CA0" w:rsidRPr="00CF39F2" w:rsidRDefault="00C41CA0" w:rsidP="00C41CA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41CA0" w14:paraId="7FB218B2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F3509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92420E" w14:textId="77777777" w:rsidR="00C41CA0" w:rsidRDefault="00C41CA0" w:rsidP="00C41CA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Updated the configuration to provide </w:t>
            </w:r>
            <w:proofErr w:type="spellStart"/>
            <w:r w:rsidRPr="003E3BC7">
              <w:rPr>
                <w:rFonts w:cs="Arial"/>
                <w:lang w:eastAsia="en-GB"/>
              </w:rPr>
              <w:t>cs_SDAP_Configuration_None</w:t>
            </w:r>
            <w:proofErr w:type="spellEnd"/>
            <w:r>
              <w:rPr>
                <w:rFonts w:cs="Arial"/>
                <w:lang w:eastAsia="en-GB"/>
              </w:rPr>
              <w:t xml:space="preserve"> as this is the proxy entity</w:t>
            </w:r>
          </w:p>
          <w:p w14:paraId="39FCFE3C" w14:textId="77777777" w:rsidR="00C41CA0" w:rsidRDefault="00C41CA0" w:rsidP="00C41CA0">
            <w:pPr>
              <w:pStyle w:val="CRCoverPage"/>
              <w:spacing w:after="0"/>
              <w:rPr>
                <w:noProof/>
              </w:rPr>
            </w:pPr>
          </w:p>
          <w:p w14:paraId="39B213E5" w14:textId="77777777" w:rsidR="00C41CA0" w:rsidRPr="006316B2" w:rsidRDefault="00C41CA0" w:rsidP="00C41CA0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When calling the function </w:t>
            </w:r>
            <w:proofErr w:type="spellStart"/>
            <w:r w:rsidRPr="00044607">
              <w:rPr>
                <w:rFonts w:cs="Arial"/>
                <w:lang w:eastAsia="en-GB"/>
              </w:rPr>
              <w:t>f_ReconfigureDRBs_NRDC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>
              <w:rPr>
                <w:rFonts w:cs="Arial"/>
                <w:lang w:eastAsia="en-GB"/>
              </w:rPr>
              <w:t>changed the parameter to none</w:t>
            </w:r>
          </w:p>
        </w:tc>
      </w:tr>
      <w:tr w:rsidR="00C41CA0" w14:paraId="54E097BF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A6311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76D81" w14:textId="77777777" w:rsidR="00C41CA0" w:rsidRPr="00CF39F2" w:rsidRDefault="00C41CA0" w:rsidP="00C41CA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41CA0" w14:paraId="689BB8A4" w14:textId="7777777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A68D5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49A2E" w14:textId="77777777" w:rsidR="00C41CA0" w:rsidRPr="00CF39F2" w:rsidRDefault="00C41CA0" w:rsidP="00C41CA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this test case</w:t>
            </w:r>
          </w:p>
        </w:tc>
      </w:tr>
      <w:tr w:rsidR="00C41CA0" w14:paraId="078EAC42" w14:textId="77777777" w:rsidTr="005A1558">
        <w:tc>
          <w:tcPr>
            <w:tcW w:w="2694" w:type="dxa"/>
            <w:gridSpan w:val="2"/>
          </w:tcPr>
          <w:p w14:paraId="390754EE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51F0C5" w14:textId="77777777" w:rsidR="00C41CA0" w:rsidRDefault="00C41CA0" w:rsidP="00C41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647BE6B2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7308AB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02D6F" w14:textId="77777777" w:rsidR="00C41CA0" w:rsidRDefault="00C41CA0" w:rsidP="00C41CA0">
            <w:pPr>
              <w:pStyle w:val="CRCoverPage"/>
              <w:spacing w:after="0"/>
              <w:rPr>
                <w:noProof/>
              </w:rPr>
            </w:pPr>
            <w:r w:rsidRPr="000D7F6A">
              <w:rPr>
                <w:rFonts w:cs="Arial"/>
                <w:lang w:eastAsia="en-GB"/>
              </w:rPr>
              <w:t>8.2.2.</w:t>
            </w:r>
            <w:r>
              <w:rPr>
                <w:rFonts w:cs="Arial"/>
                <w:lang w:eastAsia="en-GB"/>
              </w:rPr>
              <w:t>9</w:t>
            </w:r>
            <w:r w:rsidRPr="000D7F6A">
              <w:rPr>
                <w:rFonts w:cs="Arial"/>
                <w:lang w:eastAsia="en-GB"/>
              </w:rPr>
              <w:t>.2</w:t>
            </w:r>
            <w:r>
              <w:rPr>
                <w:rFonts w:cs="Arial"/>
                <w:lang w:eastAsia="en-GB"/>
              </w:rPr>
              <w:t>.NR5GC</w:t>
            </w:r>
            <w:r>
              <w:rPr>
                <w:noProof/>
                <w:highlight w:val="red"/>
              </w:rPr>
              <w:t xml:space="preserve"> </w:t>
            </w:r>
          </w:p>
        </w:tc>
      </w:tr>
      <w:tr w:rsidR="00C41CA0" w14:paraId="388084DF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E1FAC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1B744" w14:textId="77777777" w:rsidR="00C41CA0" w:rsidRDefault="00C41CA0" w:rsidP="00C41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3B0F6F78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626B8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8342B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B60880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70D6CA" w14:textId="77777777" w:rsidR="00C41CA0" w:rsidRDefault="00C41CA0" w:rsidP="00C41C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ECD762" w14:textId="77777777" w:rsidR="00C41CA0" w:rsidRDefault="00C41CA0" w:rsidP="00C41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CA0" w14:paraId="365C3A15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41028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CA5E6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53A73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B03C13" w14:textId="77777777" w:rsidR="00C41CA0" w:rsidRDefault="00C41CA0" w:rsidP="00C41C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D66C5" w14:textId="77777777" w:rsidR="00C41CA0" w:rsidRDefault="00C41CA0" w:rsidP="00C41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CA0" w14:paraId="74400D99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CF90B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5AE46D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A03BC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E30D8" w14:textId="77777777" w:rsidR="00C41CA0" w:rsidRDefault="00C41CA0" w:rsidP="00C41C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49760" w14:textId="77777777" w:rsidR="00C41CA0" w:rsidRDefault="00C41CA0" w:rsidP="00C41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CA0" w14:paraId="5E1C8BA2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68A9C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06F65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E3EAD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07232D" w14:textId="77777777" w:rsidR="00C41CA0" w:rsidRDefault="00C41CA0" w:rsidP="00C41C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5541" w14:textId="77777777" w:rsidR="00C41CA0" w:rsidRDefault="00C41CA0" w:rsidP="00C41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CA0" w14:paraId="5D08D3AA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5AAC9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587D6" w14:textId="77777777" w:rsidR="00C41CA0" w:rsidRDefault="00C41CA0" w:rsidP="00C41CA0">
            <w:pPr>
              <w:pStyle w:val="CRCoverPage"/>
              <w:spacing w:after="0"/>
              <w:rPr>
                <w:noProof/>
              </w:rPr>
            </w:pPr>
          </w:p>
        </w:tc>
      </w:tr>
      <w:tr w:rsidR="00C41CA0" w14:paraId="5FE37605" w14:textId="7777777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D0011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867D1" w14:textId="77777777" w:rsidR="00C41CA0" w:rsidRDefault="00C41CA0" w:rsidP="00C41C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1CA0" w:rsidRPr="008863B9" w14:paraId="55AF64D1" w14:textId="77777777" w:rsidTr="005A15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338764" w14:textId="77777777" w:rsidR="00C41CA0" w:rsidRPr="008863B9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DDDE8C" w14:textId="77777777" w:rsidR="00C41CA0" w:rsidRPr="008863B9" w:rsidRDefault="00C41CA0" w:rsidP="00C41C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1CA0" w14:paraId="5CF3FDE3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B9C76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E4257" w14:textId="77777777" w:rsidR="00C41CA0" w:rsidRDefault="00C41CA0" w:rsidP="00C41C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5FD817" w14:textId="77777777" w:rsidR="00C41CA0" w:rsidRDefault="00C41CA0" w:rsidP="00C41CA0">
      <w:pPr>
        <w:rPr>
          <w:noProof/>
        </w:rPr>
      </w:pPr>
    </w:p>
    <w:p w14:paraId="52F1B00A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CFB46A1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13D8A" w14:textId="77777777" w:rsidR="009478EE" w:rsidRDefault="009478EE" w:rsidP="009478EE">
      <w:pPr>
        <w:rPr>
          <w:noProof/>
        </w:rPr>
      </w:pPr>
    </w:p>
    <w:p w14:paraId="6C32DA0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0634810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14:paraId="75E34B55" w14:textId="77777777" w:rsidR="00C41CA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41CA0" w:rsidRPr="00A86CCD">
        <w:rPr>
          <w:rFonts w:ascii="Arial" w:hAnsi="Arial" w:cs="Arial"/>
          <w:iCs/>
        </w:rPr>
        <w:t>Table of Contents</w:t>
      </w:r>
      <w:r w:rsidR="00C41CA0">
        <w:tab/>
      </w:r>
      <w:r w:rsidR="00C41CA0">
        <w:fldChar w:fldCharType="begin"/>
      </w:r>
      <w:r w:rsidR="00C41CA0">
        <w:instrText xml:space="preserve"> PAGEREF _Toc106348107 \h </w:instrText>
      </w:r>
      <w:r w:rsidR="00C41CA0">
        <w:fldChar w:fldCharType="separate"/>
      </w:r>
      <w:r w:rsidR="00C41CA0">
        <w:t>2</w:t>
      </w:r>
      <w:r w:rsidR="00C41CA0">
        <w:fldChar w:fldCharType="end"/>
      </w:r>
    </w:p>
    <w:p w14:paraId="2BCDE169" w14:textId="77777777" w:rsidR="00C41CA0" w:rsidRDefault="00C41CA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6C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6C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_Toc106348108 \h </w:instrText>
      </w:r>
      <w:r>
        <w:fldChar w:fldCharType="separate"/>
      </w:r>
      <w:r>
        <w:t>2</w:t>
      </w:r>
      <w:r>
        <w:fldChar w:fldCharType="end"/>
      </w:r>
    </w:p>
    <w:p w14:paraId="144D316B" w14:textId="77777777" w:rsidR="00C41CA0" w:rsidRDefault="00C41CA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6CC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6CCD">
        <w:rPr>
          <w:b/>
        </w:rPr>
        <w:t>Corrections required for 8.2.2.9.2</w:t>
      </w:r>
      <w:r>
        <w:tab/>
      </w:r>
      <w:r>
        <w:fldChar w:fldCharType="begin"/>
      </w:r>
      <w:r>
        <w:instrText xml:space="preserve"> PAGEREF _Toc106348109 \h </w:instrText>
      </w:r>
      <w:r>
        <w:fldChar w:fldCharType="separate"/>
      </w:r>
      <w:r>
        <w:t>2</w:t>
      </w:r>
      <w:r>
        <w:fldChar w:fldCharType="end"/>
      </w:r>
    </w:p>
    <w:p w14:paraId="706D9927" w14:textId="77777777" w:rsidR="00C41CA0" w:rsidRDefault="00C41CA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86CC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86CCD">
        <w:rPr>
          <w:rFonts w:cs="Arial"/>
          <w:b/>
          <w:color w:val="000000"/>
          <w:lang w:eastAsia="en-GB"/>
        </w:rPr>
        <w:t>Correction to f_NR_RRCReconfig_AddSCG_DRBs_NRDC</w:t>
      </w:r>
      <w:r>
        <w:tab/>
      </w:r>
      <w:r>
        <w:fldChar w:fldCharType="begin"/>
      </w:r>
      <w:r>
        <w:instrText xml:space="preserve"> PAGEREF _Toc106348110 \h </w:instrText>
      </w:r>
      <w:r>
        <w:fldChar w:fldCharType="separate"/>
      </w:r>
      <w:r>
        <w:t>2</w:t>
      </w:r>
      <w:r>
        <w:fldChar w:fldCharType="end"/>
      </w:r>
    </w:p>
    <w:p w14:paraId="379971B8" w14:textId="77777777" w:rsidR="00C41CA0" w:rsidRDefault="00C41CA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86CCD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86CCD">
        <w:rPr>
          <w:rFonts w:cs="Arial"/>
          <w:b/>
          <w:color w:val="000000"/>
          <w:lang w:eastAsia="en-GB"/>
        </w:rPr>
        <w:t>Correction to f_NR_RRCReconfig_AddSCG_DRBs_NRDC</w:t>
      </w:r>
      <w:r>
        <w:tab/>
      </w:r>
      <w:r>
        <w:fldChar w:fldCharType="begin"/>
      </w:r>
      <w:r>
        <w:instrText xml:space="preserve"> PAGEREF _Toc106348111 \h </w:instrText>
      </w:r>
      <w:r>
        <w:fldChar w:fldCharType="separate"/>
      </w:r>
      <w:r>
        <w:t>5</w:t>
      </w:r>
      <w:r>
        <w:fldChar w:fldCharType="end"/>
      </w:r>
    </w:p>
    <w:p w14:paraId="14AC5FC3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33E26CFE" w14:textId="77777777" w:rsidR="00C41CA0" w:rsidRDefault="00C41CA0" w:rsidP="00C41CA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r>
        <w:rPr>
          <w:b/>
          <w:lang w:eastAsia="ja-JP"/>
        </w:rPr>
        <w:t>Overview</w:t>
      </w:r>
      <w:bookmarkEnd w:id="3"/>
      <w:bookmarkEnd w:id="4"/>
      <w:bookmarkEnd w:id="5"/>
      <w:bookmarkEnd w:id="6"/>
    </w:p>
    <w:p w14:paraId="107C2C1C" w14:textId="77777777" w:rsidR="00C41CA0" w:rsidRDefault="00C41CA0" w:rsidP="00C41C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06B4EDDD" w14:textId="77777777" w:rsidR="00C41CA0" w:rsidRDefault="00C41CA0" w:rsidP="00C41C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615F9E5" w14:textId="77777777" w:rsidR="00C41CA0" w:rsidRDefault="00C41CA0" w:rsidP="00C41C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7420B263" w14:textId="77777777" w:rsidR="00C41CA0" w:rsidRDefault="00C41CA0" w:rsidP="007A73E5">
      <w:pPr>
        <w:rPr>
          <w:b/>
          <w:sz w:val="24"/>
          <w:lang w:eastAsia="ja-JP"/>
        </w:rPr>
      </w:pPr>
    </w:p>
    <w:p w14:paraId="256864E5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06348109"/>
      <w:r w:rsidRPr="00854C55">
        <w:rPr>
          <w:b/>
        </w:rPr>
        <w:t>Corrections required</w:t>
      </w:r>
      <w:bookmarkEnd w:id="7"/>
      <w:bookmarkEnd w:id="8"/>
      <w:r w:rsidR="00460215">
        <w:rPr>
          <w:b/>
        </w:rPr>
        <w:t xml:space="preserve"> </w:t>
      </w:r>
      <w:r w:rsidR="00CF3E00">
        <w:rPr>
          <w:b/>
        </w:rPr>
        <w:t>for 8.2.2.9.2</w:t>
      </w:r>
      <w:bookmarkEnd w:id="9"/>
    </w:p>
    <w:p w14:paraId="30F37272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06348110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3E3BC7" w:rsidRPr="003E3BC7">
        <w:rPr>
          <w:rFonts w:cs="Arial"/>
          <w:b/>
          <w:color w:val="000000"/>
          <w:lang w:eastAsia="en-GB"/>
        </w:rPr>
        <w:t>f_NR_RRCReconfig_AddSCG_DRBs_NRDC</w:t>
      </w:r>
      <w:bookmarkEnd w:id="10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6FB054B0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3D4F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B487" w14:textId="77777777" w:rsidR="005D27CA" w:rsidRPr="00B9273C" w:rsidRDefault="003E3BC7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E3BC7">
              <w:rPr>
                <w:rFonts w:ascii="Arial" w:hAnsi="Arial" w:cs="Arial"/>
                <w:lang w:eastAsia="en-GB"/>
              </w:rPr>
              <w:t>f_NR_RRCReconfig_AddSCG_DRBs_NRDC</w:t>
            </w:r>
            <w:proofErr w:type="spellEnd"/>
          </w:p>
        </w:tc>
      </w:tr>
      <w:tr w:rsidR="00FA485A" w14:paraId="645DB5F2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E63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8734" w14:textId="77777777" w:rsidR="003E3BC7" w:rsidRPr="00B9273C" w:rsidRDefault="003E3BC7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For the case </w:t>
            </w:r>
            <w:proofErr w:type="spellStart"/>
            <w:r w:rsidRPr="003E3BC7">
              <w:rPr>
                <w:rFonts w:ascii="Arial" w:hAnsi="Arial" w:cs="Arial"/>
                <w:lang w:eastAsia="en-GB"/>
              </w:rPr>
              <w:t>MCG_Split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when configuring the MCG leg, the </w:t>
            </w:r>
            <w:proofErr w:type="spellStart"/>
            <w:r>
              <w:rPr>
                <w:rFonts w:ascii="Arial" w:hAnsi="Arial" w:cs="Arial"/>
                <w:lang w:eastAsia="en-GB"/>
              </w:rPr>
              <w:t>sdap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configuration is not provided.</w:t>
            </w:r>
          </w:p>
        </w:tc>
      </w:tr>
      <w:tr w:rsidR="00FA485A" w14:paraId="2A2AC31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FFD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EA9F" w14:textId="77777777" w:rsidR="00B9273C" w:rsidRPr="00B9273C" w:rsidRDefault="003E3BC7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Updated the configuration to provide </w:t>
            </w:r>
            <w:proofErr w:type="spellStart"/>
            <w:r w:rsidRPr="003E3BC7">
              <w:rPr>
                <w:rFonts w:ascii="Arial" w:hAnsi="Arial" w:cs="Arial"/>
                <w:lang w:eastAsia="en-GB"/>
              </w:rPr>
              <w:t>cs_SDAP_Configuration_None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as this is the proxy entity</w:t>
            </w:r>
          </w:p>
        </w:tc>
      </w:tr>
      <w:tr w:rsidR="00FA485A" w14:paraId="4FA26E54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D6F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AA5B" w14:textId="77777777" w:rsidR="00FA485A" w:rsidRPr="00CC39F9" w:rsidRDefault="00CF3E00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CF3E00">
              <w:rPr>
                <w:rFonts w:ascii="Arial" w:hAnsi="Arial" w:cs="Arial"/>
                <w:lang w:eastAsia="en-GB"/>
              </w:rPr>
              <w:t>NR5GC_RRCSteps_NRDC</w:t>
            </w:r>
          </w:p>
        </w:tc>
      </w:tr>
      <w:tr w:rsidR="00220349" w14:paraId="6CC0767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5D5D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0672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9240" w14:textId="77777777" w:rsidR="00220349" w:rsidRDefault="00F06725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2E8CBB0C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67F087B6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8559E1E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2E7B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f_NR_RRCReconfig_AddSCG_DRBs_NRDC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66AE499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p_SCG_CellId,</w:t>
            </w:r>
          </w:p>
          <w:p w14:paraId="5DD09919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NRDC_DRB_Configuration_Type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p_NRDC_DRB_Type,</w:t>
            </w:r>
          </w:p>
          <w:p w14:paraId="268E33EB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template(omit)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:= cs_38508_PDCP_Config,</w:t>
            </w:r>
          </w:p>
          <w:p w14:paraId="386A7E10" w14:textId="77777777" w:rsidR="003E3BC7" w:rsidRPr="00A12CA8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(omit) </w:t>
            </w:r>
            <w:proofErr w:type="spell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NR_RadioBearerList_Type</w:t>
            </w:r>
            <w:proofErr w:type="spell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</w:t>
            </w:r>
            <w:proofErr w:type="spell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p_SS_ConfigMCG</w:t>
            </w:r>
            <w:proofErr w:type="spell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omit,</w:t>
            </w:r>
          </w:p>
          <w:p w14:paraId="6872EE6C" w14:textId="77777777" w:rsidR="003E3BC7" w:rsidRPr="00A12CA8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</w:t>
            </w:r>
            <w:proofErr w:type="spellStart"/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(omit) </w:t>
            </w:r>
            <w:proofErr w:type="spell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NR_RadioBearerList_Type</w:t>
            </w:r>
            <w:proofErr w:type="spell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</w:t>
            </w:r>
            <w:proofErr w:type="spell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p_SS_ConfigSCG</w:t>
            </w:r>
            <w:proofErr w:type="spell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omit</w:t>
            </w:r>
          </w:p>
          <w:p w14:paraId="1C31916F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</w:t>
            </w: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on NR5GC_PTC</w:t>
            </w:r>
          </w:p>
          <w:p w14:paraId="34A50DE4" w14:textId="77777777" w:rsidR="00C72ED8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B12B101" w14:textId="77777777" w:rsid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71D50A6" w14:textId="77777777" w:rsid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1AABCF9E" w14:textId="77777777" w:rsid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C4895AC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MCG_Split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 {   //MCG DRB reconfigured with Split - New SCG DRB is split SN terminated</w:t>
            </w:r>
          </w:p>
          <w:p w14:paraId="17A2C6F2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R5s210888 sic@</w:t>
            </w:r>
          </w:p>
          <w:p w14:paraId="5AB6F520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37E6A3D8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v_RadioBearerConfig2 :=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cs_NRDRB_SplitBearer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cs_NR_DRB_SDAP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secondary,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f_NR_AS_CipheringAlgorithm_Get_SCG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f_NR_AS_IntegrityAlgorithm_Get_SCG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()); //@sic R5s211471 sic@</w:t>
            </w:r>
          </w:p>
          <w:p w14:paraId="2628596E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74FBA122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v_RadioBearerConfig2 :=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cs_NRDRB_SplitBearer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cs_NR_DRB_SDAP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cs_NR_PDCP_Config_Split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(cs_38508_PDCP_Config_DRB, omit,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v_CellGroupIdSCG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secondary,f_NR_AS_CipheringAlgorithm_Get_SCG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f_NR_AS_IntegrityAlgorithm_Get_SCG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());//@sic R5s211471 sic@</w:t>
            </w:r>
          </w:p>
          <w:p w14:paraId="74617CD3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AFEA502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//Add RLC SCG DRB in MCG</w:t>
            </w:r>
          </w:p>
          <w:p w14:paraId="760D2F64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f_NR_GetCellgroupConfig_DRB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}, false);</w:t>
            </w:r>
          </w:p>
          <w:p w14:paraId="72DFFE38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f_NR_GetSCGConfigNRDC_SCG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v_RNTI_ValueSecondary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628A3F5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//Add the new SCG DRB</w:t>
            </w:r>
          </w:p>
          <w:p w14:paraId="302699FD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3EE4A4A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v_SS_ConfigMCG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A4C861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07A826BB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v_SS_ConfigMCG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cs_NR_SS_DRB_Config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8E28037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cs_NR_PDCP_Configuration_Proxy(cs_RlcBearerRouting_NR(p_SCG_CellId)),</w:t>
            </w:r>
          </w:p>
          <w:p w14:paraId="045DA53C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cs_NR_RlcBearerConfig_AM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(v_IsFR1_SCG, -,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))) };</w:t>
            </w:r>
          </w:p>
          <w:p w14:paraId="1798ADD0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750D52F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30F56FF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E895632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45BC82AC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cs_NR_SS_DRB_Config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BEDD766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cs_NR_PDCP_Configuration_RBTerminating(cs_NR_PDCP_RbConfig_ParamsDRB,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1E6D58DF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cs_NR_RlcBearerConfig_AM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(v_IsFR1_SCG, -,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63F71D61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v_SDAP_ConfigurationSCG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1A2EFF30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8008BF6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v_NRDC_SecurityActivation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MCG_SCG_SecondaryKeys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80626B2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v_DRBToAddMod_SCG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:= cs_38508_NRDRB_ToAddMod(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 cs_38508_PDCP_Config);</w:t>
            </w:r>
          </w:p>
          <w:p w14:paraId="4F075BB2" w14:textId="77777777" w:rsidR="003E3BC7" w:rsidRPr="00C018F0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</w:tc>
      </w:tr>
    </w:tbl>
    <w:p w14:paraId="379FD8AA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0A47BD9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02059B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F66F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f_NR_RRCReconfig_AddSCG_DRBs_NRDC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03B0373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p_SCG_CellId,</w:t>
            </w:r>
          </w:p>
          <w:p w14:paraId="330027D2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NRDC_DRB_Configuration_Type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p_NRDC_DRB_Type,</w:t>
            </w:r>
          </w:p>
          <w:p w14:paraId="28048359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template(omit)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:= cs_38508_PDCP_Config,</w:t>
            </w:r>
          </w:p>
          <w:p w14:paraId="502FC1ED" w14:textId="77777777" w:rsidR="003E3BC7" w:rsidRPr="00A12CA8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(omit) </w:t>
            </w:r>
            <w:proofErr w:type="spell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NR_RadioBearerList_Type</w:t>
            </w:r>
            <w:proofErr w:type="spell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</w:t>
            </w:r>
            <w:proofErr w:type="spell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p_SS_ConfigMCG</w:t>
            </w:r>
            <w:proofErr w:type="spell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omit,</w:t>
            </w:r>
          </w:p>
          <w:p w14:paraId="532F7DB5" w14:textId="77777777" w:rsidR="003E3BC7" w:rsidRPr="00A12CA8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</w:t>
            </w:r>
            <w:proofErr w:type="spellStart"/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(omit) </w:t>
            </w:r>
            <w:proofErr w:type="spell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NR_RadioBearerList_Type</w:t>
            </w:r>
            <w:proofErr w:type="spell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</w:t>
            </w:r>
            <w:proofErr w:type="spell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p_SS_ConfigSCG</w:t>
            </w:r>
            <w:proofErr w:type="spell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omit</w:t>
            </w:r>
          </w:p>
          <w:p w14:paraId="5FF67613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</w:t>
            </w: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on NR5GC_PTC</w:t>
            </w:r>
          </w:p>
          <w:p w14:paraId="0D1C9145" w14:textId="77777777" w:rsidR="001E3D3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BFDB9CB" w14:textId="77777777" w:rsid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FCD5D49" w14:textId="77777777" w:rsid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480B0BB" w14:textId="77777777" w:rsid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4808CF79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MCG_Split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 {   //MCG DRB reconfigured with Split - New SCG DRB is split SN terminated</w:t>
            </w:r>
          </w:p>
          <w:p w14:paraId="150C311F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R5s210888 sic@</w:t>
            </w:r>
          </w:p>
          <w:p w14:paraId="0FC535C6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BACB9A9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v_RadioBearerConfig2 :=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cs_NRDRB_SplitBearer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cs_NR_DRB_SDAP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secondary,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f_NR_AS_CipheringAlgorithm_Get_SCG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f_NR_AS_IntegrityAlgorithm_Get_SCG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()); //@sic R5s211471 sic@</w:t>
            </w:r>
          </w:p>
          <w:p w14:paraId="4C5B3BDF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6314ABAF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v_RadioBearerConfig2 :=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cs_NRDRB_SplitBearer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cs_NR_DRB_SDAP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cs_NR_PDCP_Config_Split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(cs_38508_PDCP_Config_DRB, omit,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v_CellGroupIdSCG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secondary,f_NR_AS_CipheringAlgorithm_Get_SCG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f_NR_AS_IntegrityAlgorithm_Get_SCG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());//@sic R5s211471 sic@</w:t>
            </w:r>
          </w:p>
          <w:p w14:paraId="2B0B31F7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7889EF4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//Add RLC SCG DRB in MCG</w:t>
            </w:r>
          </w:p>
          <w:p w14:paraId="7F46E8C1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v_CellGroupConfigMCG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f_NR_GetCellgroupConfig_DRB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}, false);</w:t>
            </w:r>
          </w:p>
          <w:p w14:paraId="5E5C2674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f_NR_GetSCGConfigNRDC_SCG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v_RNTI_ValueSecondary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3C112D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//Add the new SCG DRB</w:t>
            </w:r>
          </w:p>
          <w:p w14:paraId="6B6BA770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C036774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v_SS_ConfigMCG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9A4990B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4A9014E9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v_SS_ConfigMCG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cs_NR_SS_DRB_Config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47F074A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cs_NR_PDCP_Configuration_Proxy(cs_RlcBearerRouting_NR(p_SCG_CellId)),</w:t>
            </w:r>
          </w:p>
          <w:p w14:paraId="684750C9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cs_NR_RlcBearerConfig_AM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(v_IsFR1_SCG, -,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12F323FC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cs_SDAP_Configuration_None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)}; </w:t>
            </w:r>
          </w:p>
          <w:p w14:paraId="14B842C8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BE6AA06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B15B14C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A3F9A08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2505148D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cs_NR_SS_DRB_Config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EF2316D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cs_NR_PDCP_Configuration_RBTerminating(cs_NR_PDCP_RbConfig_ParamsDRB,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3C5EF206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cs_NR_RlcBearerConfig_AM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(v_IsFR1_SCG, -,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21779856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v_SDAP_ConfigurationSCG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041BF203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F201D9A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v_NRDC_SecurityActivation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MCG_SCG_SecondaryKeys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1C85D8" w14:textId="77777777"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v_DRBToAddMod_SCG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:= cs_38508_NRDRB_ToAddMod(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 cs_38508_PDCP_Config);</w:t>
            </w:r>
          </w:p>
          <w:p w14:paraId="374794B3" w14:textId="77777777" w:rsidR="003E3BC7" w:rsidRPr="00DA356D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</w:tc>
      </w:tr>
    </w:tbl>
    <w:p w14:paraId="041E8E49" w14:textId="77777777" w:rsidR="005D27CA" w:rsidRDefault="005D27CA" w:rsidP="006E7773">
      <w:pPr>
        <w:rPr>
          <w:lang w:eastAsia="en-GB"/>
        </w:rPr>
      </w:pPr>
    </w:p>
    <w:p w14:paraId="234540F7" w14:textId="77777777" w:rsidR="00CF3E00" w:rsidRDefault="00CF3E00" w:rsidP="006E7773">
      <w:pPr>
        <w:rPr>
          <w:lang w:eastAsia="en-GB"/>
        </w:rPr>
      </w:pPr>
    </w:p>
    <w:p w14:paraId="32DA1148" w14:textId="77777777" w:rsidR="00CF3E00" w:rsidRDefault="00CF3E00" w:rsidP="00CF3E00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06348111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3E3BC7">
        <w:rPr>
          <w:rFonts w:cs="Arial"/>
          <w:b/>
          <w:color w:val="000000"/>
          <w:lang w:eastAsia="en-GB"/>
        </w:rPr>
        <w:t>f_NR_RRCReconfig_AddSCG_DRBs_NRDC</w:t>
      </w:r>
      <w:bookmarkEnd w:id="11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F3E00" w14:paraId="55FC7E46" w14:textId="77777777" w:rsidTr="00540D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D0EB" w14:textId="77777777" w:rsidR="00CF3E00" w:rsidRDefault="00CF3E00" w:rsidP="00540D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B871" w14:textId="2300B6BE" w:rsidR="00CF3E00" w:rsidRPr="00A12CA8" w:rsidRDefault="00A12CA8" w:rsidP="00540D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eastAsia="en-GB"/>
              </w:rPr>
            </w:pPr>
            <w:r w:rsidRPr="00A12CA8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fl_TC_8_2_2_9_2_TestBody</w:t>
            </w:r>
          </w:p>
        </w:tc>
      </w:tr>
      <w:tr w:rsidR="00CF3E00" w14:paraId="3A01C260" w14:textId="77777777" w:rsidTr="00540DC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183F" w14:textId="77777777" w:rsidR="00CF3E00" w:rsidRDefault="00CF3E00" w:rsidP="00540D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1A67" w14:textId="77777777" w:rsidR="00CF3E00" w:rsidRPr="00B9273C" w:rsidRDefault="00044607" w:rsidP="00540D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Security configuration for split bearer are already configured during preamble and therefore is not required to provided again during the test body Step 1 and Step 4 when calling the function</w:t>
            </w:r>
            <w:r>
              <w:t xml:space="preserve"> </w:t>
            </w:r>
            <w:proofErr w:type="spellStart"/>
            <w:r w:rsidRPr="00044607">
              <w:rPr>
                <w:rFonts w:ascii="Arial" w:hAnsi="Arial" w:cs="Arial"/>
                <w:lang w:eastAsia="en-GB"/>
              </w:rPr>
              <w:t>f_ReconfigureDRBs_NRDC</w:t>
            </w:r>
            <w:proofErr w:type="spellEnd"/>
          </w:p>
        </w:tc>
      </w:tr>
      <w:tr w:rsidR="00CF3E00" w14:paraId="7B393726" w14:textId="77777777" w:rsidTr="00540D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B85C" w14:textId="77777777" w:rsidR="00CF3E00" w:rsidRDefault="00CF3E00" w:rsidP="00540D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994F" w14:textId="77777777" w:rsidR="00CF3E00" w:rsidRPr="00B9273C" w:rsidRDefault="00044607" w:rsidP="00540D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When calling the function </w:t>
            </w:r>
            <w:proofErr w:type="spellStart"/>
            <w:r w:rsidRPr="00044607">
              <w:rPr>
                <w:rFonts w:ascii="Arial" w:hAnsi="Arial" w:cs="Arial"/>
                <w:lang w:eastAsia="en-GB"/>
              </w:rPr>
              <w:t>f_ReconfigureDRBs_NRDC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>
              <w:rPr>
                <w:rFonts w:ascii="Arial" w:hAnsi="Arial" w:cs="Arial"/>
                <w:lang w:eastAsia="en-GB"/>
              </w:rPr>
              <w:t>changed the parameter to none</w:t>
            </w:r>
          </w:p>
        </w:tc>
      </w:tr>
      <w:tr w:rsidR="00CF3E00" w14:paraId="4C27001B" w14:textId="77777777" w:rsidTr="00540D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A9A2" w14:textId="77777777" w:rsidR="00CF3E00" w:rsidRDefault="00CF3E00" w:rsidP="00540D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9D5E" w14:textId="77777777" w:rsidR="00CF3E00" w:rsidRPr="00CC39F9" w:rsidRDefault="00CF3E00" w:rsidP="00540DC5">
            <w:pPr>
              <w:spacing w:after="0"/>
              <w:rPr>
                <w:rFonts w:ascii="Arial" w:hAnsi="Arial" w:cs="Arial"/>
                <w:lang w:eastAsia="en-GB"/>
              </w:rPr>
            </w:pPr>
            <w:r w:rsidRPr="00B71271">
              <w:rPr>
                <w:rFonts w:ascii="Arial" w:hAnsi="Arial" w:cs="Arial"/>
                <w:lang w:eastAsia="en-GB"/>
              </w:rPr>
              <w:t>RRC_Reconfiguration_NRDC_NR5GC</w:t>
            </w:r>
          </w:p>
        </w:tc>
      </w:tr>
      <w:tr w:rsidR="00CF3E00" w14:paraId="134E83CF" w14:textId="77777777" w:rsidTr="00540D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E74D" w14:textId="77777777" w:rsidR="00CF3E00" w:rsidRDefault="00CF3E00" w:rsidP="00540DC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A298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2023" w14:textId="77777777" w:rsidR="00CF3E00" w:rsidRDefault="008A2986" w:rsidP="00540DC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46234C4E" w14:textId="77777777" w:rsidR="00CF3E00" w:rsidRDefault="00CF3E00" w:rsidP="00CF3E00">
      <w:pPr>
        <w:spacing w:after="0"/>
        <w:rPr>
          <w:rFonts w:ascii="Arial" w:hAnsi="Arial"/>
          <w:b/>
          <w:lang w:eastAsia="en-GB"/>
        </w:rPr>
      </w:pPr>
    </w:p>
    <w:p w14:paraId="53331757" w14:textId="77777777" w:rsidR="00CF3E00" w:rsidRDefault="00CF3E00" w:rsidP="00CF3E0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F3E00" w:rsidRPr="00CD057D" w14:paraId="1CB0D370" w14:textId="77777777" w:rsidTr="00540D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37A0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function fl_TC_8_2_2_9_2_TestBody() runs on NR5GC_PTC</w:t>
            </w:r>
          </w:p>
          <w:p w14:paraId="7E49D8DA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R5s210772, R5-214751 sic@</w:t>
            </w:r>
          </w:p>
          <w:p w14:paraId="72111A54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52C0187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435901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6BA67B6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v_RadioBearerConfig2;</w:t>
            </w:r>
          </w:p>
          <w:p w14:paraId="28297D9F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C501B2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:= f_Get_PDUSessionForDNNType(f_NR5GC_MobileInfo_GetSessionInfoList(),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2DEE7B3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C6B964B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719409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E490079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RadioBearerConfig to change the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primaryPath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to MCG radio path from SCG radio path</w:t>
            </w:r>
          </w:p>
          <w:p w14:paraId="31A40EAE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cs_SDAP_Config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(oct2int(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)), false, {5});</w:t>
            </w:r>
          </w:p>
          <w:p w14:paraId="7DD3F230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f_NR_GetDefaultDRB_SCG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46FF187E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cs_NR_PDCP_Config_Split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(cs_38508_PDCP_Config_DRB,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5B79C2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[0] :=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cs_NR_DRB_ToAddMod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cs_NR_DRB_SDAP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, true_, true_,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75AD51B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cs_38508_RadioBearerConfigDef(omit,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2AE272D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21D64B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f_ReconfigureDRBs_NRDC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 nr_Cell1,</w:t>
            </w:r>
          </w:p>
          <w:p w14:paraId="0326D923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nr</w:t>
            </w:r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_Cell10,</w:t>
            </w:r>
          </w:p>
          <w:p w14:paraId="0464B7AF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</w:t>
            </w:r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omit</w:t>
            </w:r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,</w:t>
            </w:r>
          </w:p>
          <w:p w14:paraId="26E76F3F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-,</w:t>
            </w:r>
          </w:p>
          <w:p w14:paraId="17A396FA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</w:t>
            </w:r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omit</w:t>
            </w:r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,</w:t>
            </w:r>
          </w:p>
          <w:p w14:paraId="79E3A9E7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</w:t>
            </w:r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v</w:t>
            </w:r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_RadioBearerConfig2,</w:t>
            </w:r>
          </w:p>
          <w:p w14:paraId="2DFA0A81" w14:textId="77777777"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</w:t>
            </w: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omit,</w:t>
            </w:r>
          </w:p>
          <w:p w14:paraId="6C71B13B" w14:textId="77777777"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omit,</w:t>
            </w:r>
          </w:p>
          <w:p w14:paraId="60A91161" w14:textId="77777777"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omit,</w:t>
            </w:r>
          </w:p>
          <w:p w14:paraId="510C9446" w14:textId="77777777"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omit,</w:t>
            </w:r>
          </w:p>
          <w:p w14:paraId="6AA119B1" w14:textId="77777777"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MCG_SCG_MasterKeys,</w:t>
            </w:r>
          </w:p>
          <w:p w14:paraId="41639A74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</w:t>
            </w: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-,</w:t>
            </w:r>
          </w:p>
          <w:p w14:paraId="25293759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-,</w:t>
            </w:r>
          </w:p>
          <w:p w14:paraId="393D17B1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noRACH_Check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7C2AA47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false,</w:t>
            </w:r>
          </w:p>
          <w:p w14:paraId="020B62DA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cr_38508_RRCReconfigurationComplete,</w:t>
            </w:r>
          </w:p>
          <w:p w14:paraId="09DBFED2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false); //@sic R5s211470, R5s220185 sic@</w:t>
            </w:r>
          </w:p>
          <w:p w14:paraId="57CB658D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03C9F3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6743DE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transmits an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09A39EA0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(__FILE__, __LINE__, "Step 2");</w:t>
            </w:r>
          </w:p>
          <w:p w14:paraId="65092715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2D2AFE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ED72E5B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subclause 4.9.1 indicate that the </w:t>
            </w: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UE is capable of exchanging IP data on Split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using MCG radio path in the uplink?</w:t>
            </w:r>
          </w:p>
          <w:p w14:paraId="201A6254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14:paraId="2F3B015D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f_NR5GC_CheckDataPath(nr_Cell10, f_NR5GC_GetPdnIndex(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[0]),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, "Step 3", -, -, nr_Cell1);</w:t>
            </w:r>
          </w:p>
          <w:p w14:paraId="05B02641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1B83A71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3A6EF0C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RadioBearerConfig to change the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primaryPath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to SCG radio path from MCG radio path</w:t>
            </w:r>
          </w:p>
          <w:p w14:paraId="562D6BB6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cs_NR_PDCP_Config_Split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(cs_38508_PDCP_Config_DRB,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78A027B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[0] :=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cs_NR_DRB_ToAddMod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cs_NR_DRB_SDAP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, true_, true_,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48DE898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cs_38508_RadioBearerConfigDef(omit,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3210D1A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0057EB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f_ReconfigureDRBs_NRDC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7639920F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nr</w:t>
            </w:r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_Cell10,</w:t>
            </w:r>
          </w:p>
          <w:p w14:paraId="19A5496E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</w:t>
            </w:r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omit</w:t>
            </w:r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,</w:t>
            </w:r>
          </w:p>
          <w:p w14:paraId="74FEBDBA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-,</w:t>
            </w:r>
          </w:p>
          <w:p w14:paraId="6BC16E52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</w:t>
            </w:r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omit</w:t>
            </w:r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,</w:t>
            </w:r>
          </w:p>
          <w:p w14:paraId="76B23367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</w:t>
            </w:r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v</w:t>
            </w:r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_RadioBearerConfig2,</w:t>
            </w:r>
          </w:p>
          <w:p w14:paraId="2D6ADAC0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</w:t>
            </w:r>
            <w:r w:rsidRPr="00A12CA8">
              <w:rPr>
                <w:rFonts w:ascii="Courier New" w:hAnsi="Courier New" w:cs="Courier New"/>
                <w:color w:val="000000"/>
                <w:lang w:eastAsia="de-DE"/>
              </w:rPr>
              <w:t>omit,</w:t>
            </w:r>
          </w:p>
          <w:p w14:paraId="7756B39D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14:paraId="54359342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14:paraId="265F2352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14:paraId="2ADABA30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A12CA8">
              <w:rPr>
                <w:rFonts w:ascii="Courier New" w:hAnsi="Courier New" w:cs="Courier New"/>
                <w:color w:val="000000"/>
                <w:lang w:eastAsia="de-DE"/>
              </w:rPr>
              <w:t>MCG_SCG_SecondaryKeys</w:t>
            </w:r>
            <w:proofErr w:type="spellEnd"/>
            <w:r w:rsidRPr="00A12CA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4257C29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-,</w:t>
            </w:r>
          </w:p>
          <w:p w14:paraId="4D18F7A0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-,</w:t>
            </w:r>
          </w:p>
          <w:p w14:paraId="51E0A0F2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noRACH_Check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18B4C5E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false,</w:t>
            </w:r>
          </w:p>
          <w:p w14:paraId="47FD6D91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cr_38508_RRCReconfigurationComplete,</w:t>
            </w:r>
          </w:p>
          <w:p w14:paraId="60612F16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false); //@sic R5s211470, R5s220185 sic@</w:t>
            </w:r>
          </w:p>
          <w:p w14:paraId="0B584FEA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FE6D38" w14:textId="77777777" w:rsidR="00CF3E00" w:rsidRPr="00C018F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14:paraId="46AC3E36" w14:textId="77777777" w:rsidR="00CF3E00" w:rsidRPr="00CD057D" w:rsidRDefault="00CF3E00" w:rsidP="00CF3E00">
      <w:pPr>
        <w:spacing w:after="0"/>
        <w:rPr>
          <w:rFonts w:ascii="Arial" w:hAnsi="Arial"/>
          <w:b/>
          <w:color w:val="000000"/>
          <w:lang w:eastAsia="en-GB"/>
        </w:rPr>
      </w:pPr>
    </w:p>
    <w:p w14:paraId="58DB853E" w14:textId="77777777" w:rsidR="00CF3E00" w:rsidRPr="00CD057D" w:rsidRDefault="00CF3E00" w:rsidP="00CF3E00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F3E00" w:rsidRPr="00CD057D" w14:paraId="3FAC9A6A" w14:textId="77777777" w:rsidTr="00540D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7D60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function fl_TC_8_2_2_9_2_TestBody() runs on NR5GC_PTC</w:t>
            </w:r>
          </w:p>
          <w:p w14:paraId="4D3DD49E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R5s210772, R5-214751 sic@</w:t>
            </w:r>
          </w:p>
          <w:p w14:paraId="58129E45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4E93FB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A8FF900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0502F4B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v_RadioBearerConfig2;</w:t>
            </w:r>
          </w:p>
          <w:p w14:paraId="4F333639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B40AC9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(omit)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:= f_Get_PDUSessionForDNNType(f_NR5GC_MobileInfo_GetSessionInfoList(),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80EB84E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7C168C5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DD1EA3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AED4195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RadioBearerConfig to change the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primaryPath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to MCG radio path from SCG radio path</w:t>
            </w:r>
          </w:p>
          <w:p w14:paraId="0AF9E067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cs_SDAP_Config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(oct2int(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)), false, {5});</w:t>
            </w:r>
          </w:p>
          <w:p w14:paraId="2F2278C8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f_NR_GetDefaultDRB_SCG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8804E52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cs_NR_PDCP_Config_Split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(cs_38508_PDCP_Config_DRB,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D498C6F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[0] :=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cs_NR_DRB_ToAddMod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cs_NR_DRB_SDAP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, true_, true_,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99D66B4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cs_38508_RadioBearerConfigDef(omit,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679BBD7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72806A4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f_ReconfigureDRBs_NRDC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 nr_Cell1,</w:t>
            </w:r>
          </w:p>
          <w:p w14:paraId="65938BC1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nr</w:t>
            </w:r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_Cell10,</w:t>
            </w:r>
          </w:p>
          <w:p w14:paraId="68656492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</w:t>
            </w:r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omit</w:t>
            </w:r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,</w:t>
            </w:r>
          </w:p>
          <w:p w14:paraId="14D01FBD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-,</w:t>
            </w:r>
          </w:p>
          <w:p w14:paraId="0F5E6251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</w:t>
            </w:r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omit</w:t>
            </w:r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,</w:t>
            </w:r>
          </w:p>
          <w:p w14:paraId="32EE69EF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</w:t>
            </w:r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v</w:t>
            </w:r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_RadioBearerConfig2,</w:t>
            </w:r>
          </w:p>
          <w:p w14:paraId="7F62CB9D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</w:t>
            </w: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omit,</w:t>
            </w:r>
          </w:p>
          <w:p w14:paraId="0C2A456B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14:paraId="4CB5C541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14:paraId="745D2EF8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14:paraId="35DFD090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r w:rsidRPr="00CF3E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None,</w:t>
            </w: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0446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//setting it as none as the security activation is already done in preamble</w:t>
            </w: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6650F083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-,</w:t>
            </w:r>
          </w:p>
          <w:p w14:paraId="4A27C760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-,</w:t>
            </w:r>
          </w:p>
          <w:p w14:paraId="73189C64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noRACH_Check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234A576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false,</w:t>
            </w:r>
          </w:p>
          <w:p w14:paraId="08BC6089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cr_38508_RRCReconfigurationComplete,</w:t>
            </w:r>
          </w:p>
          <w:p w14:paraId="3DD011E1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false); //@sic R5s211470, R5s220185 sic@</w:t>
            </w:r>
          </w:p>
          <w:p w14:paraId="724AC1B9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8F6C002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D30D27B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transmits an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14:paraId="0507BD03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(__FILE__, __LINE__, "Step 2");</w:t>
            </w:r>
          </w:p>
          <w:p w14:paraId="14EAC72D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E7CDD6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0D03EF8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subclause 4.9.1 indicate that the UE is capable of exchanging IP data on Split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using MCG radio path in the uplink?</w:t>
            </w:r>
          </w:p>
          <w:p w14:paraId="200C7AB9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14:paraId="19CCE1C0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f_NR5GC_CheckDataPath(nr_Cell10, f_NR5GC_GetPdnIndex(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[0]),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, "Step </w:t>
            </w: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3", -, -, nr_Cell1);</w:t>
            </w:r>
          </w:p>
          <w:p w14:paraId="63FD54B8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A80C1C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1E54BEA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RadioBearerConfig to change the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primaryPath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to SCG radio path from MCG radio path</w:t>
            </w:r>
          </w:p>
          <w:p w14:paraId="449E1D42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cs_NR_PDCP_Config_Split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(cs_38508_PDCP_Config_DRB,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0D5513C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[0] :=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cs_NR_DRB_ToAddMod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cs_NR_DRB_SDAP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, true_, true_,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29A1FA0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cs_38508_RadioBearerConfigDef(omit,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BBF2C6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5D7D5E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f_ReconfigureDRBs_NRDC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139F62CE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nr</w:t>
            </w:r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_Cell10,</w:t>
            </w:r>
          </w:p>
          <w:p w14:paraId="649E42CA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</w:t>
            </w:r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omit</w:t>
            </w:r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,</w:t>
            </w:r>
          </w:p>
          <w:p w14:paraId="267523F0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-,</w:t>
            </w:r>
          </w:p>
          <w:p w14:paraId="76F07EE2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</w:t>
            </w:r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omit</w:t>
            </w:r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,</w:t>
            </w:r>
          </w:p>
          <w:p w14:paraId="034095FF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</w:t>
            </w:r>
            <w:proofErr w:type="gramStart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v</w:t>
            </w:r>
            <w:proofErr w:type="gramEnd"/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>_RadioBearerConfig2,</w:t>
            </w:r>
          </w:p>
          <w:p w14:paraId="5FC70EB5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</w:t>
            </w:r>
            <w:r w:rsidRPr="00A12CA8">
              <w:rPr>
                <w:rFonts w:ascii="Courier New" w:hAnsi="Courier New" w:cs="Courier New"/>
                <w:color w:val="000000"/>
                <w:lang w:eastAsia="de-DE"/>
              </w:rPr>
              <w:t>omit,</w:t>
            </w:r>
          </w:p>
          <w:p w14:paraId="728C2300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14:paraId="0527A167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14:paraId="5C679D32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14:paraId="0E066A86" w14:textId="77777777" w:rsidR="00CF3E00" w:rsidRPr="00A12CA8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r w:rsidRPr="00A12CA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None,</w:t>
            </w:r>
          </w:p>
          <w:p w14:paraId="2731449D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2CA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-,</w:t>
            </w:r>
          </w:p>
          <w:p w14:paraId="2821FBC6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-,</w:t>
            </w:r>
          </w:p>
          <w:p w14:paraId="3AC4B25F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noRACH_Check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6FBBF61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false,</w:t>
            </w:r>
          </w:p>
          <w:p w14:paraId="22E9B00D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cr_38508_RRCReconfigurationComplete,</w:t>
            </w:r>
          </w:p>
          <w:p w14:paraId="7A13A4F5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false); //@sic R5s211470, R5s220185 sic@</w:t>
            </w:r>
          </w:p>
          <w:p w14:paraId="5EAC3AB8" w14:textId="77777777"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0559E75" w14:textId="77777777" w:rsidR="00CF3E00" w:rsidRPr="00DA356D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14:paraId="5BAC98EA" w14:textId="77777777" w:rsidR="00CF3E00" w:rsidRDefault="00CF3E00" w:rsidP="00CF3E00">
      <w:pPr>
        <w:rPr>
          <w:lang w:eastAsia="en-GB"/>
        </w:rPr>
      </w:pPr>
    </w:p>
    <w:p w14:paraId="077342FF" w14:textId="77777777" w:rsidR="00CF3E00" w:rsidRDefault="00CF3E00" w:rsidP="006E7773">
      <w:pPr>
        <w:rPr>
          <w:lang w:eastAsia="en-GB"/>
        </w:rPr>
      </w:pPr>
    </w:p>
    <w:sectPr w:rsidR="00CF3E00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74E4A" w14:textId="77777777" w:rsidR="00CB19D0" w:rsidRDefault="00CB19D0">
      <w:r>
        <w:separator/>
      </w:r>
    </w:p>
  </w:endnote>
  <w:endnote w:type="continuationSeparator" w:id="0">
    <w:p w14:paraId="21BFCC99" w14:textId="77777777" w:rsidR="00CB19D0" w:rsidRDefault="00CB1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FB9F4" w14:textId="77777777" w:rsidR="00CB19D0" w:rsidRDefault="00CB19D0">
      <w:r>
        <w:separator/>
      </w:r>
    </w:p>
  </w:footnote>
  <w:footnote w:type="continuationSeparator" w:id="0">
    <w:p w14:paraId="56795DA6" w14:textId="77777777" w:rsidR="00CB19D0" w:rsidRDefault="00CB1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958E6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7009FE" wp14:editId="773C184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ADB6468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7009F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ADB6468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1D4BD" w14:textId="77777777" w:rsidR="008B66DD" w:rsidRDefault="00BE70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7B84A6" wp14:editId="389CCB1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6566FF5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7B84A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6566FF5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2EF0" w14:textId="77777777" w:rsidR="008B66DD" w:rsidRDefault="00BE70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2272131" wp14:editId="623142B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951F73C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27213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951F73C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5B237" w14:textId="77777777" w:rsidR="00695808" w:rsidRDefault="00BE70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6D978AB" wp14:editId="2FF6FA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2A50FFC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D978A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2A50FFC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F0676" w14:textId="77777777" w:rsidR="00695808" w:rsidRDefault="00695808">
    <w:pPr>
      <w:pStyle w:val="Header"/>
      <w:tabs>
        <w:tab w:val="right" w:pos="9639"/>
      </w:tabs>
    </w:pPr>
    <w:r>
      <w:tab/>
    </w:r>
    <w:r w:rsidR="00BE706B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0E9A509" wp14:editId="0E6D25A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E04A00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E9A50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E04A00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F4125" w14:textId="77777777" w:rsidR="00695808" w:rsidRDefault="00BE70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C4B7522" wp14:editId="45D9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32E7435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4B7522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32E7435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1683A"/>
    <w:multiLevelType w:val="hybridMultilevel"/>
    <w:tmpl w:val="AC8E7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028E9"/>
    <w:multiLevelType w:val="hybridMultilevel"/>
    <w:tmpl w:val="7B305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591541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13877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2768813">
    <w:abstractNumId w:val="7"/>
  </w:num>
  <w:num w:numId="4" w16cid:durableId="1302542107">
    <w:abstractNumId w:val="16"/>
  </w:num>
  <w:num w:numId="5" w16cid:durableId="1339578631">
    <w:abstractNumId w:val="9"/>
  </w:num>
  <w:num w:numId="6" w16cid:durableId="2140410843">
    <w:abstractNumId w:val="17"/>
  </w:num>
  <w:num w:numId="7" w16cid:durableId="545411480">
    <w:abstractNumId w:val="25"/>
  </w:num>
  <w:num w:numId="8" w16cid:durableId="1345479365">
    <w:abstractNumId w:val="6"/>
  </w:num>
  <w:num w:numId="9" w16cid:durableId="289752175">
    <w:abstractNumId w:val="15"/>
  </w:num>
  <w:num w:numId="10" w16cid:durableId="809634760">
    <w:abstractNumId w:val="27"/>
  </w:num>
  <w:num w:numId="11" w16cid:durableId="1322655539">
    <w:abstractNumId w:val="12"/>
  </w:num>
  <w:num w:numId="12" w16cid:durableId="40789628">
    <w:abstractNumId w:val="18"/>
  </w:num>
  <w:num w:numId="13" w16cid:durableId="1900284888">
    <w:abstractNumId w:val="2"/>
  </w:num>
  <w:num w:numId="14" w16cid:durableId="1804613566">
    <w:abstractNumId w:val="14"/>
  </w:num>
  <w:num w:numId="15" w16cid:durableId="1710492495">
    <w:abstractNumId w:val="0"/>
  </w:num>
  <w:num w:numId="16" w16cid:durableId="958102255">
    <w:abstractNumId w:val="1"/>
  </w:num>
  <w:num w:numId="17" w16cid:durableId="1663973268">
    <w:abstractNumId w:val="5"/>
  </w:num>
  <w:num w:numId="18" w16cid:durableId="403842117">
    <w:abstractNumId w:val="19"/>
  </w:num>
  <w:num w:numId="19" w16cid:durableId="1679044538">
    <w:abstractNumId w:val="26"/>
  </w:num>
  <w:num w:numId="20" w16cid:durableId="1237940733">
    <w:abstractNumId w:val="24"/>
  </w:num>
  <w:num w:numId="21" w16cid:durableId="1435440478">
    <w:abstractNumId w:val="8"/>
  </w:num>
  <w:num w:numId="22" w16cid:durableId="22445554">
    <w:abstractNumId w:val="21"/>
  </w:num>
  <w:num w:numId="23" w16cid:durableId="1430083502">
    <w:abstractNumId w:val="23"/>
  </w:num>
  <w:num w:numId="24" w16cid:durableId="657346211">
    <w:abstractNumId w:val="13"/>
  </w:num>
  <w:num w:numId="25" w16cid:durableId="1234199029">
    <w:abstractNumId w:val="22"/>
  </w:num>
  <w:num w:numId="26" w16cid:durableId="954214593">
    <w:abstractNumId w:val="3"/>
  </w:num>
  <w:num w:numId="27" w16cid:durableId="789587600">
    <w:abstractNumId w:val="4"/>
  </w:num>
  <w:num w:numId="28" w16cid:durableId="934480334">
    <w:abstractNumId w:val="20"/>
  </w:num>
  <w:num w:numId="29" w16cid:durableId="816141329">
    <w:abstractNumId w:val="11"/>
  </w:num>
  <w:num w:numId="30" w16cid:durableId="4187142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44607"/>
    <w:rsid w:val="00054526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D7F6A"/>
    <w:rsid w:val="000F119F"/>
    <w:rsid w:val="000F34D6"/>
    <w:rsid w:val="001109AC"/>
    <w:rsid w:val="0011133E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2C62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36873"/>
    <w:rsid w:val="00241A66"/>
    <w:rsid w:val="00245CA4"/>
    <w:rsid w:val="00251206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A5072"/>
    <w:rsid w:val="002B14D3"/>
    <w:rsid w:val="002B5741"/>
    <w:rsid w:val="002B706E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3BC7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0964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0835"/>
    <w:rsid w:val="0085441A"/>
    <w:rsid w:val="008626E7"/>
    <w:rsid w:val="00870EE7"/>
    <w:rsid w:val="0087510D"/>
    <w:rsid w:val="00880F55"/>
    <w:rsid w:val="00883A39"/>
    <w:rsid w:val="008863B9"/>
    <w:rsid w:val="0089088C"/>
    <w:rsid w:val="008A2986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143C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12CA8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1271"/>
    <w:rsid w:val="00B7315D"/>
    <w:rsid w:val="00B75E77"/>
    <w:rsid w:val="00B76E16"/>
    <w:rsid w:val="00B84F41"/>
    <w:rsid w:val="00B918AC"/>
    <w:rsid w:val="00B91C30"/>
    <w:rsid w:val="00B9273C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367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8F0"/>
    <w:rsid w:val="00C01A4C"/>
    <w:rsid w:val="00C07A7D"/>
    <w:rsid w:val="00C1082F"/>
    <w:rsid w:val="00C10D23"/>
    <w:rsid w:val="00C23C46"/>
    <w:rsid w:val="00C259BF"/>
    <w:rsid w:val="00C30A15"/>
    <w:rsid w:val="00C34763"/>
    <w:rsid w:val="00C41CA0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B19D0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E00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3313"/>
    <w:rsid w:val="00D34E67"/>
    <w:rsid w:val="00D42512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60F6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06725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10BED9"/>
  <w15:docId w15:val="{E20CA8F2-A9DF-4D94-A429-22BAD37C5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3BC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Normal"/>
    <w:rsid w:val="00C018F0"/>
    <w:pPr>
      <w:spacing w:after="0"/>
    </w:pPr>
    <w:rPr>
      <w:rFonts w:eastAsiaTheme="minorHAnsi"/>
      <w:sz w:val="24"/>
      <w:szCs w:val="24"/>
      <w:lang w:eastAsia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41CA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1124B-A87D-41D9-94FE-DBE448ACD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2666</Words>
  <Characters>15201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17832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1900-12-31T16:00:00Z</cp:lastPrinted>
  <dcterms:created xsi:type="dcterms:W3CDTF">2022-06-27T12:33:00Z</dcterms:created>
  <dcterms:modified xsi:type="dcterms:W3CDTF">2022-06-27T12:33:00Z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