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CA8940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CF658C">
          <w:rPr>
            <w:b/>
            <w:i/>
            <w:noProof/>
            <w:sz w:val="28"/>
          </w:rPr>
          <w:t>77</w:t>
        </w:r>
        <w:r w:rsidR="00B55B3F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B55B3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B55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902E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FDA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EC61BE">
              <w:rPr>
                <w:b/>
                <w:noProof/>
                <w:sz w:val="28"/>
              </w:rPr>
              <w:t>3</w:t>
            </w:r>
            <w:r w:rsidR="00902E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2A536" w:rsidR="001E41F3" w:rsidRDefault="006F4CE1" w:rsidP="00B7489A">
            <w:pPr>
              <w:pStyle w:val="CRCoverPage"/>
              <w:spacing w:after="0"/>
              <w:rPr>
                <w:noProof/>
              </w:rPr>
            </w:pPr>
            <w:r w:rsidRPr="006F4CE1">
              <w:t>Correction for IMS 5GS XCAP test case 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A6A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20760">
              <w:rPr>
                <w:noProof/>
              </w:rPr>
              <w:t>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B55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D9814" w14:textId="06275A75" w:rsidR="003F2B94" w:rsidRDefault="003F2B94" w:rsidP="003F2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the implementation of R5-223498</w:t>
            </w:r>
            <w:r w:rsidR="007E7F2D">
              <w:rPr>
                <w:noProof/>
              </w:rPr>
              <w:t xml:space="preserve">, the </w:t>
            </w:r>
            <w:r>
              <w:rPr>
                <w:noProof/>
              </w:rPr>
              <w:t>condition C06 is incorrect, the test case should be applicable for UEs supporting either GBA or HTTP Digest but current expression requires support of both</w:t>
            </w:r>
          </w:p>
          <w:p w14:paraId="708AA7DE" w14:textId="3817E987" w:rsidR="001E41F3" w:rsidRDefault="001E41F3" w:rsidP="003F2B9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6A2BC" w:rsidR="007C031B" w:rsidRPr="007C031B" w:rsidRDefault="003F2B94" w:rsidP="007C0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“and” to “or” as per the condition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051F9" w:rsidR="001E41F3" w:rsidRPr="00035019" w:rsidRDefault="00154B88" w:rsidP="0003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applicable UE may not be able to run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F98B8" w:rsidR="001E41F3" w:rsidRDefault="00154B8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73BE85B2" w14:textId="66DCEF5B" w:rsidR="00BF42E2" w:rsidRDefault="00BF42E2" w:rsidP="00BF42E2"/>
    <w:p w14:paraId="44D77151" w14:textId="1823028D" w:rsidR="00BF42E2" w:rsidRDefault="00BF42E2" w:rsidP="00BF42E2"/>
    <w:p w14:paraId="0AE60605" w14:textId="1407AFBE" w:rsidR="00BF42E2" w:rsidRDefault="00BF42E2" w:rsidP="00BF42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9883958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42E2" w14:paraId="0BE56CDB" w14:textId="77777777" w:rsidTr="00A5473F">
        <w:trPr>
          <w:trHeight w:val="447"/>
        </w:trPr>
        <w:tc>
          <w:tcPr>
            <w:tcW w:w="1985" w:type="dxa"/>
          </w:tcPr>
          <w:p w14:paraId="3581A08B" w14:textId="77777777" w:rsidR="00BF42E2" w:rsidRDefault="00BF42E2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F8CD36" w14:textId="3E2BBE32" w:rsidR="00BF42E2" w:rsidRPr="00D1406C" w:rsidRDefault="00AA512D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>
              <w:rPr>
                <w:rFonts w:ascii="Segoe UI" w:hAnsi="Segoe UI" w:cs="Segoe UI"/>
                <w:lang w:val="en-US" w:eastAsia="zh-CN"/>
              </w:rPr>
              <w:t>()</w:t>
            </w:r>
          </w:p>
        </w:tc>
      </w:tr>
      <w:tr w:rsidR="00BF42E2" w14:paraId="40B55FC7" w14:textId="77777777" w:rsidTr="00A5473F">
        <w:trPr>
          <w:trHeight w:val="452"/>
        </w:trPr>
        <w:tc>
          <w:tcPr>
            <w:tcW w:w="1985" w:type="dxa"/>
          </w:tcPr>
          <w:p w14:paraId="7B8DD809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5FB31E0" w14:textId="722F4237" w:rsidR="00BF42E2" w:rsidRPr="008A104C" w:rsidRDefault="00BE062E" w:rsidP="00A5473F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>
              <w:rPr>
                <w:rFonts w:cs="Arial"/>
                <w:color w:val="323130"/>
                <w:shd w:val="clear" w:color="auto" w:fill="FFFFFF"/>
              </w:rPr>
              <w:t xml:space="preserve">Following the implementation of R5-223498, </w:t>
            </w:r>
            <w:r w:rsidR="007E7F2D">
              <w:rPr>
                <w:rFonts w:cs="Arial"/>
                <w:color w:val="323130"/>
                <w:shd w:val="clear" w:color="auto" w:fill="FFFFFF"/>
              </w:rPr>
              <w:t>the condition</w:t>
            </w:r>
            <w:r>
              <w:rPr>
                <w:rFonts w:cs="Arial"/>
                <w:color w:val="323130"/>
                <w:shd w:val="clear" w:color="auto" w:fill="FFFFFF"/>
              </w:rPr>
              <w:t xml:space="preserve"> C06 is incorrect</w:t>
            </w:r>
            <w:r w:rsidR="009946DE">
              <w:rPr>
                <w:rFonts w:cs="Arial"/>
                <w:color w:val="323130"/>
                <w:shd w:val="clear" w:color="auto" w:fill="FFFFFF"/>
              </w:rPr>
              <w:t xml:space="preserve">, the test case should be applicable for UEs supporting either </w:t>
            </w:r>
            <w:r w:rsidR="009946DE" w:rsidRPr="00AA512D">
              <w:rPr>
                <w:rFonts w:ascii="Segoe UI" w:hAnsi="Segoe UI" w:cs="Segoe UI"/>
                <w:lang w:val="en-US" w:eastAsia="zh-CN"/>
              </w:rPr>
              <w:t xml:space="preserve">GBA or HTTP </w:t>
            </w:r>
            <w:proofErr w:type="gramStart"/>
            <w:r w:rsidR="009946DE" w:rsidRPr="00AA512D">
              <w:rPr>
                <w:rFonts w:ascii="Segoe UI" w:hAnsi="Segoe UI" w:cs="Segoe UI"/>
                <w:lang w:val="en-US" w:eastAsia="zh-CN"/>
              </w:rPr>
              <w:t>Digest</w:t>
            </w:r>
            <w:proofErr w:type="gramEnd"/>
            <w:r w:rsidR="009946DE">
              <w:rPr>
                <w:rFonts w:ascii="Segoe UI" w:hAnsi="Segoe UI" w:cs="Segoe UI"/>
                <w:lang w:val="en-US" w:eastAsia="zh-CN"/>
              </w:rPr>
              <w:t xml:space="preserve"> but current expression requires support of both</w:t>
            </w:r>
          </w:p>
        </w:tc>
      </w:tr>
      <w:tr w:rsidR="00BF42E2" w14:paraId="52A321A0" w14:textId="77777777" w:rsidTr="00A5473F">
        <w:tc>
          <w:tcPr>
            <w:tcW w:w="1985" w:type="dxa"/>
          </w:tcPr>
          <w:p w14:paraId="0928237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3E49132" w14:textId="18BA0D35" w:rsidR="00BF42E2" w:rsidRPr="008A104C" w:rsidRDefault="009946DE" w:rsidP="00A547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“and” to “or” as per the </w:t>
            </w:r>
            <w:r w:rsidR="003F2B94">
              <w:rPr>
                <w:rFonts w:cs="Arial"/>
              </w:rPr>
              <w:t>condition</w:t>
            </w:r>
            <w:r>
              <w:rPr>
                <w:rFonts w:cs="Arial"/>
              </w:rPr>
              <w:t xml:space="preserve"> description</w:t>
            </w:r>
          </w:p>
        </w:tc>
      </w:tr>
      <w:tr w:rsidR="00BF42E2" w14:paraId="66F7CA13" w14:textId="77777777" w:rsidTr="00A5473F">
        <w:tc>
          <w:tcPr>
            <w:tcW w:w="1985" w:type="dxa"/>
          </w:tcPr>
          <w:p w14:paraId="574DD7A2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5639E4" w14:textId="3C961BB9" w:rsidR="00BF42E2" w:rsidRPr="00B54883" w:rsidRDefault="00816D74" w:rsidP="00A5473F">
            <w:pPr>
              <w:pStyle w:val="CRCoverPage"/>
              <w:spacing w:after="0"/>
            </w:pPr>
            <w:r>
              <w:t>IMS_34229_SelectionExpressions.ttcn</w:t>
            </w:r>
          </w:p>
        </w:tc>
      </w:tr>
      <w:tr w:rsidR="00BF42E2" w14:paraId="404B1059" w14:textId="77777777" w:rsidTr="00A5473F">
        <w:tc>
          <w:tcPr>
            <w:tcW w:w="1985" w:type="dxa"/>
          </w:tcPr>
          <w:p w14:paraId="4B102A78" w14:textId="77777777" w:rsidR="00BF42E2" w:rsidRDefault="00BF42E2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3A2931" w14:textId="39252432" w:rsidR="00BF42E2" w:rsidRDefault="004C1368" w:rsidP="00A5473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ABEEE1E" w14:textId="77777777" w:rsidR="00BF42E2" w:rsidRDefault="00BF42E2" w:rsidP="00BF42E2">
      <w:pPr>
        <w:rPr>
          <w:lang w:val="en-US"/>
        </w:rPr>
      </w:pPr>
    </w:p>
    <w:p w14:paraId="29C1A8D3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544B8E08" w14:textId="77777777" w:rsidTr="00A5473F">
        <w:tc>
          <w:tcPr>
            <w:tcW w:w="9855" w:type="dxa"/>
          </w:tcPr>
          <w:p w14:paraId="0890599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24C8DCA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48C4D4D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4227345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50F084D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select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) {</w:t>
            </w:r>
          </w:p>
          <w:p w14:paraId="5CBE5BFF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(IMS34_R) {</w:t>
            </w:r>
          </w:p>
          <w:p w14:paraId="0DDC206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true;</w:t>
            </w:r>
            <w:proofErr w:type="gramEnd"/>
          </w:p>
          <w:p w14:paraId="50D2DB7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2E0AA03" w14:textId="17FDF25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</w:t>
            </w: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4FE6EB6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68E20F6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// NR and (GBA or HTTP Digest) and MTSI and MTSI Originating Identification Presentation</w:t>
            </w:r>
          </w:p>
          <w:p w14:paraId="4376EB91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AA512D">
              <w:rPr>
                <w:rFonts w:ascii="Segoe UI" w:hAnsi="Segoe UI" w:cs="Segoe UI"/>
                <w:highlight w:val="yellow"/>
                <w:lang w:val="en-US" w:eastAsia="zh-CN"/>
              </w:rPr>
              <w:t>and</w:t>
            </w:r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pc_HttpDigestAuthentication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 // @sic R5-223498 sic@</w:t>
            </w:r>
          </w:p>
          <w:p w14:paraId="4437F62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368B018" w14:textId="67D1932E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</w:t>
            </w:r>
          </w:p>
          <w:p w14:paraId="323855AC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else {</w:t>
            </w:r>
          </w:p>
          <w:p w14:paraId="363B6FD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false;</w:t>
            </w:r>
            <w:proofErr w:type="gramEnd"/>
          </w:p>
          <w:p w14:paraId="213F5CF6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16DDFD85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5D539AF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6B6D437B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B73CB4F" w14:textId="59C2BDA4" w:rsidR="00BF42E2" w:rsidRPr="00D1406C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>}</w:t>
            </w:r>
          </w:p>
        </w:tc>
      </w:tr>
    </w:tbl>
    <w:p w14:paraId="7194BE51" w14:textId="77777777" w:rsidR="00BF42E2" w:rsidRDefault="00BF42E2" w:rsidP="00BF42E2">
      <w:pPr>
        <w:rPr>
          <w:b/>
          <w:bCs/>
          <w:lang w:val="en-US"/>
        </w:rPr>
      </w:pPr>
    </w:p>
    <w:p w14:paraId="72561B77" w14:textId="77777777" w:rsidR="00BF42E2" w:rsidRPr="00F13CC7" w:rsidRDefault="00BF42E2" w:rsidP="00BF42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42E2" w14:paraId="72DE69D3" w14:textId="77777777" w:rsidTr="00A5473F">
        <w:tc>
          <w:tcPr>
            <w:tcW w:w="9629" w:type="dxa"/>
          </w:tcPr>
          <w:p w14:paraId="71748E2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f_SelectionExpr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(IMS_34229_Condition_Type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</w:p>
          <w:p w14:paraId="1F7DD39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392A4F7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2736A63A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693C26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select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p_Condition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) {</w:t>
            </w:r>
          </w:p>
          <w:p w14:paraId="1D96DB1E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(IMS34_R) {</w:t>
            </w:r>
          </w:p>
          <w:p w14:paraId="3F60C9C4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true;</w:t>
            </w:r>
            <w:proofErr w:type="gramEnd"/>
          </w:p>
          <w:p w14:paraId="7F29430F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6CFE9500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</w:t>
            </w: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7DA7194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case(IMS5G_C06){</w:t>
            </w:r>
          </w:p>
          <w:p w14:paraId="0E80E759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// NR and (GBA or HTTP Digest) and MTSI and MTSI Originating Identification Presentation</w:t>
            </w:r>
          </w:p>
          <w:p w14:paraId="02380A3E" w14:textId="1B125EFE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pc_NG_RAN_NR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(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pc_HttpGBAAuthentication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AA512D">
              <w:rPr>
                <w:rFonts w:ascii="Segoe UI" w:hAnsi="Segoe UI" w:cs="Segoe UI"/>
                <w:highlight w:val="yellow"/>
                <w:lang w:val="en-US" w:eastAsia="zh-CN"/>
              </w:rPr>
              <w:t>or</w:t>
            </w:r>
            <w:r w:rsidRPr="00AA512D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pc_HttpDigestAuthentication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)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pc_MultimediaTelephonyService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and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pc_MTSI_OIP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 // @sic R5-223498 sic@</w:t>
            </w:r>
          </w:p>
          <w:p w14:paraId="3AED95E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479BE32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</w:t>
            </w:r>
          </w:p>
          <w:p w14:paraId="42656CA3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case else {</w:t>
            </w:r>
          </w:p>
          <w:p w14:paraId="48058886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 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false;</w:t>
            </w:r>
            <w:proofErr w:type="gramEnd"/>
          </w:p>
          <w:p w14:paraId="1753585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  }</w:t>
            </w:r>
          </w:p>
          <w:p w14:paraId="736FFAE2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29F899AD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  return </w:t>
            </w:r>
            <w:proofErr w:type="spellStart"/>
            <w:r w:rsidRPr="00AA512D">
              <w:rPr>
                <w:rFonts w:ascii="Segoe UI" w:hAnsi="Segoe UI" w:cs="Segoe UI"/>
                <w:lang w:val="en-US" w:eastAsia="zh-CN"/>
              </w:rPr>
              <w:t>v_</w:t>
            </w:r>
            <w:proofErr w:type="gramStart"/>
            <w:r w:rsidRPr="00AA512D">
              <w:rPr>
                <w:rFonts w:ascii="Segoe UI" w:hAnsi="Segoe UI" w:cs="Segoe UI"/>
                <w:lang w:val="en-US" w:eastAsia="zh-CN"/>
              </w:rPr>
              <w:t>ApplCond</w:t>
            </w:r>
            <w:proofErr w:type="spellEnd"/>
            <w:r w:rsidRPr="00AA512D">
              <w:rPr>
                <w:rFonts w:ascii="Segoe UI" w:hAnsi="Segoe UI" w:cs="Segoe UI"/>
                <w:lang w:val="en-US" w:eastAsia="zh-CN"/>
              </w:rPr>
              <w:t>;</w:t>
            </w:r>
            <w:proofErr w:type="gramEnd"/>
          </w:p>
          <w:p w14:paraId="412C5924" w14:textId="77777777" w:rsidR="00AA512D" w:rsidRPr="00AA512D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798FAE7" w14:textId="5D648501" w:rsidR="00BF42E2" w:rsidRPr="00D1406C" w:rsidRDefault="00AA512D" w:rsidP="00AA512D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AA512D">
              <w:rPr>
                <w:rFonts w:ascii="Segoe UI" w:hAnsi="Segoe UI" w:cs="Segoe UI"/>
                <w:lang w:val="en-US" w:eastAsia="zh-CN"/>
              </w:rPr>
              <w:t>}</w:t>
            </w:r>
          </w:p>
        </w:tc>
      </w:tr>
    </w:tbl>
    <w:p w14:paraId="598EB1CC" w14:textId="77777777" w:rsidR="00BF42E2" w:rsidRDefault="00BF42E2" w:rsidP="00BF42E2">
      <w:pPr>
        <w:rPr>
          <w:lang w:val="en-US"/>
        </w:rPr>
      </w:pPr>
    </w:p>
    <w:p w14:paraId="3D4BEEE2" w14:textId="77777777" w:rsidR="007C031B" w:rsidRPr="00BF42E2" w:rsidRDefault="007C031B" w:rsidP="007C031B"/>
    <w:p w14:paraId="122591B3" w14:textId="77777777" w:rsidR="00BF42E2" w:rsidRPr="00BF42E2" w:rsidRDefault="00BF42E2" w:rsidP="00BF42E2"/>
    <w:sectPr w:rsidR="00BF42E2" w:rsidRP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A7942" w14:textId="77777777" w:rsidR="00D2516F" w:rsidRDefault="00D2516F">
      <w:r>
        <w:separator/>
      </w:r>
    </w:p>
  </w:endnote>
  <w:endnote w:type="continuationSeparator" w:id="0">
    <w:p w14:paraId="7E564D14" w14:textId="77777777" w:rsidR="00D2516F" w:rsidRDefault="00D2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9061" w14:textId="77777777" w:rsidR="00D2516F" w:rsidRDefault="00D2516F">
      <w:r>
        <w:separator/>
      </w:r>
    </w:p>
  </w:footnote>
  <w:footnote w:type="continuationSeparator" w:id="0">
    <w:p w14:paraId="1C6FEEC2" w14:textId="77777777" w:rsidR="00D2516F" w:rsidRDefault="00D25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6286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2932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2186543">
    <w:abstractNumId w:val="1"/>
  </w:num>
  <w:num w:numId="4" w16cid:durableId="374158905">
    <w:abstractNumId w:val="4"/>
  </w:num>
  <w:num w:numId="5" w16cid:durableId="1411998983">
    <w:abstractNumId w:val="0"/>
  </w:num>
  <w:num w:numId="6" w16cid:durableId="2102752495">
    <w:abstractNumId w:val="10"/>
  </w:num>
  <w:num w:numId="7" w16cid:durableId="482084379">
    <w:abstractNumId w:val="7"/>
  </w:num>
  <w:num w:numId="8" w16cid:durableId="2052803583">
    <w:abstractNumId w:val="9"/>
  </w:num>
  <w:num w:numId="9" w16cid:durableId="1191647156">
    <w:abstractNumId w:val="5"/>
  </w:num>
  <w:num w:numId="10" w16cid:durableId="633214211">
    <w:abstractNumId w:val="3"/>
  </w:num>
  <w:num w:numId="11" w16cid:durableId="1741558556">
    <w:abstractNumId w:val="2"/>
  </w:num>
  <w:num w:numId="12" w16cid:durableId="1942761983">
    <w:abstractNumId w:val="6"/>
  </w:num>
  <w:num w:numId="13" w16cid:durableId="3847173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45D43"/>
    <w:rsid w:val="00154B88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5AEE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D54AA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E1A36"/>
    <w:rsid w:val="003F2B94"/>
    <w:rsid w:val="00410371"/>
    <w:rsid w:val="004242F1"/>
    <w:rsid w:val="00450880"/>
    <w:rsid w:val="0045435E"/>
    <w:rsid w:val="004904C4"/>
    <w:rsid w:val="00494371"/>
    <w:rsid w:val="004B75B7"/>
    <w:rsid w:val="004C1368"/>
    <w:rsid w:val="005141D9"/>
    <w:rsid w:val="0051580D"/>
    <w:rsid w:val="005200AB"/>
    <w:rsid w:val="00547111"/>
    <w:rsid w:val="00592D74"/>
    <w:rsid w:val="005E2C44"/>
    <w:rsid w:val="00621188"/>
    <w:rsid w:val="006257ED"/>
    <w:rsid w:val="0063614A"/>
    <w:rsid w:val="00653DE4"/>
    <w:rsid w:val="00665C47"/>
    <w:rsid w:val="00684B69"/>
    <w:rsid w:val="00695808"/>
    <w:rsid w:val="006B46FB"/>
    <w:rsid w:val="006D5593"/>
    <w:rsid w:val="006E21FB"/>
    <w:rsid w:val="006F4CE1"/>
    <w:rsid w:val="00702E2B"/>
    <w:rsid w:val="00706077"/>
    <w:rsid w:val="00711669"/>
    <w:rsid w:val="00714985"/>
    <w:rsid w:val="00745C21"/>
    <w:rsid w:val="007649AE"/>
    <w:rsid w:val="007822F9"/>
    <w:rsid w:val="00783CAF"/>
    <w:rsid w:val="00785AFF"/>
    <w:rsid w:val="00792342"/>
    <w:rsid w:val="007977A8"/>
    <w:rsid w:val="007B1498"/>
    <w:rsid w:val="007B512A"/>
    <w:rsid w:val="007C031B"/>
    <w:rsid w:val="007C2097"/>
    <w:rsid w:val="007D6A07"/>
    <w:rsid w:val="007E75B1"/>
    <w:rsid w:val="007E7F2D"/>
    <w:rsid w:val="007F7259"/>
    <w:rsid w:val="008040A8"/>
    <w:rsid w:val="00816D74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02E17"/>
    <w:rsid w:val="009148DE"/>
    <w:rsid w:val="0093083B"/>
    <w:rsid w:val="00941E30"/>
    <w:rsid w:val="00944BEC"/>
    <w:rsid w:val="009777D9"/>
    <w:rsid w:val="00991B88"/>
    <w:rsid w:val="009946DE"/>
    <w:rsid w:val="009A5753"/>
    <w:rsid w:val="009A579D"/>
    <w:rsid w:val="009C6508"/>
    <w:rsid w:val="009D2DF8"/>
    <w:rsid w:val="009E3297"/>
    <w:rsid w:val="009F45F0"/>
    <w:rsid w:val="009F734F"/>
    <w:rsid w:val="00A12EAC"/>
    <w:rsid w:val="00A20760"/>
    <w:rsid w:val="00A22FB8"/>
    <w:rsid w:val="00A246B6"/>
    <w:rsid w:val="00A47E70"/>
    <w:rsid w:val="00A50CF0"/>
    <w:rsid w:val="00A53730"/>
    <w:rsid w:val="00A5389F"/>
    <w:rsid w:val="00A7671C"/>
    <w:rsid w:val="00A84249"/>
    <w:rsid w:val="00AA2CBC"/>
    <w:rsid w:val="00AA512D"/>
    <w:rsid w:val="00AC4CF7"/>
    <w:rsid w:val="00AC5820"/>
    <w:rsid w:val="00AD1CD8"/>
    <w:rsid w:val="00B0233C"/>
    <w:rsid w:val="00B258BB"/>
    <w:rsid w:val="00B53768"/>
    <w:rsid w:val="00B54BAF"/>
    <w:rsid w:val="00B55B3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062E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6D51"/>
    <w:rsid w:val="00D24991"/>
    <w:rsid w:val="00D2516F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B09B7"/>
    <w:rsid w:val="00EC61BE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662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2022-06-22T07:17:00Z</dcterms:created>
  <dcterms:modified xsi:type="dcterms:W3CDTF">2022-06-22T07:17:00Z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