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345C2B48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11ED">
        <w:fldChar w:fldCharType="begin"/>
      </w:r>
      <w:r w:rsidR="009611ED">
        <w:instrText xml:space="preserve"> DOCPROPERTY  TSG/WGRef  \* MERGEFORMAT </w:instrText>
      </w:r>
      <w:r w:rsidR="009611ED">
        <w:fldChar w:fldCharType="separate"/>
      </w:r>
      <w:r>
        <w:rPr>
          <w:b/>
          <w:noProof/>
          <w:sz w:val="24"/>
        </w:rPr>
        <w:t>RAN5</w:t>
      </w:r>
      <w:r w:rsidR="009611E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611ED">
        <w:fldChar w:fldCharType="begin"/>
      </w:r>
      <w:r w:rsidR="009611ED">
        <w:instrText xml:space="preserve"> DOCPROPERTY  MtgSeq  \* MERGEFORMAT </w:instrText>
      </w:r>
      <w:r w:rsidR="009611ED">
        <w:fldChar w:fldCharType="separate"/>
      </w:r>
      <w:r w:rsidRPr="00EB09B7">
        <w:rPr>
          <w:b/>
          <w:noProof/>
          <w:sz w:val="24"/>
        </w:rPr>
        <w:t>2022</w:t>
      </w:r>
      <w:r w:rsidR="009611ED">
        <w:rPr>
          <w:b/>
          <w:noProof/>
          <w:sz w:val="24"/>
        </w:rPr>
        <w:fldChar w:fldCharType="end"/>
      </w:r>
      <w:r w:rsidR="009611ED">
        <w:fldChar w:fldCharType="begin"/>
      </w:r>
      <w:r w:rsidR="009611ED">
        <w:instrText xml:space="preserve"> DOCPROPERTY  MtgTitle  \* MERGEFORMAT </w:instrText>
      </w:r>
      <w:r w:rsidR="009611ED">
        <w:fldChar w:fldCharType="separate"/>
      </w:r>
      <w:r>
        <w:rPr>
          <w:b/>
          <w:noProof/>
          <w:sz w:val="24"/>
        </w:rPr>
        <w:t>-TTCN email</w:t>
      </w:r>
      <w:r w:rsidR="009611E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981FB1">
        <w:rPr>
          <w:b/>
          <w:bCs/>
          <w:i/>
          <w:iCs/>
          <w:sz w:val="24"/>
          <w:szCs w:val="24"/>
        </w:rPr>
        <w:t>0766</w:t>
      </w:r>
    </w:p>
    <w:p w14:paraId="2B726D95" w14:textId="77777777" w:rsidR="00A23329" w:rsidRDefault="009611ED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078699EB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34.229-3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7D300776" w:rsidR="00A23329" w:rsidRPr="00680DED" w:rsidRDefault="00981FB1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981FB1">
              <w:rPr>
                <w:b/>
                <w:bCs/>
                <w:noProof/>
                <w:sz w:val="28"/>
                <w:szCs w:val="28"/>
              </w:rPr>
              <w:t>0836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9611ED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38875C5B" w:rsidR="00A23329" w:rsidRPr="00410371" w:rsidRDefault="009611ED" w:rsidP="00F503AB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</w:t>
            </w:r>
            <w:r w:rsidR="00F503AB">
              <w:rPr>
                <w:b/>
                <w:noProof/>
                <w:sz w:val="28"/>
              </w:rPr>
              <w:t>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138EEB98" w:rsidR="00A23329" w:rsidRDefault="009611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>Correction to</w:t>
            </w:r>
            <w:r w:rsidR="004E1117">
              <w:t xml:space="preserve"> </w:t>
            </w:r>
            <w:r w:rsidR="00BB60FA">
              <w:t>A.2.3 implementation check</w:t>
            </w:r>
            <w:r w:rsidR="00981FB1">
              <w:t xml:space="preserve"> involving </w:t>
            </w:r>
            <w:proofErr w:type="spellStart"/>
            <w:r w:rsidR="00981FB1">
              <w:t>ReInvite</w:t>
            </w:r>
            <w:proofErr w:type="spellEnd"/>
            <w:r w:rsidR="00BC324C">
              <w:t xml:space="preserve"> </w:t>
            </w:r>
            <w:r>
              <w:fldChar w:fldCharType="end"/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9611ED">
              <w:fldChar w:fldCharType="begin"/>
            </w:r>
            <w:r w:rsidR="009611ED">
              <w:instrText xml:space="preserve"> DOCPROPERTY  RelatedWis  \* MERGEFORMAT </w:instrText>
            </w:r>
            <w:r w:rsidR="009611ED">
              <w:fldChar w:fldCharType="separate"/>
            </w:r>
            <w:r w:rsidR="00A23329">
              <w:rPr>
                <w:noProof/>
              </w:rPr>
              <w:t>5GS_NR_LTE-UEConTest</w:t>
            </w:r>
            <w:r w:rsidR="009611ED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7E267FE1" w:rsidR="00A23329" w:rsidRDefault="009611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A5226D">
              <w:rPr>
                <w:noProof/>
              </w:rPr>
              <w:t>6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4510B">
              <w:rPr>
                <w:noProof/>
              </w:rPr>
              <w:t>1</w:t>
            </w:r>
            <w:r w:rsidR="00EF1E03">
              <w:rPr>
                <w:noProof/>
              </w:rPr>
              <w:t>5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9611ED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08B697F1" w:rsidR="00A23329" w:rsidRDefault="009611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</w:t>
            </w:r>
            <w:r w:rsidR="00981FB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B07A4" w14:textId="3151E8E5" w:rsidR="00671ED8" w:rsidRDefault="00BB60FA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R5-223453 specifies the Record-Route in 183SessionProgress for different scenarios, namely how it differs in case of re</w:t>
            </w:r>
            <w:r w:rsidR="00671ED8">
              <w:rPr>
                <w:noProof/>
              </w:rPr>
              <w:t>-</w:t>
            </w:r>
            <w:r>
              <w:rPr>
                <w:noProof/>
              </w:rPr>
              <w:t xml:space="preserve">INVITE </w:t>
            </w:r>
            <w:r w:rsidR="00671ED8">
              <w:rPr>
                <w:noProof/>
              </w:rPr>
              <w:t>voice call tests</w:t>
            </w:r>
            <w:r>
              <w:rPr>
                <w:noProof/>
              </w:rPr>
              <w:t xml:space="preserve">. However current implementation of this CR in D22wk23 TTCN is such that it </w:t>
            </w:r>
            <w:r w:rsidR="00DE5F22">
              <w:rPr>
                <w:noProof/>
              </w:rPr>
              <w:t xml:space="preserve">checks whether dialog has already been established which is not sufficient to fully detect </w:t>
            </w:r>
            <w:r>
              <w:rPr>
                <w:noProof/>
              </w:rPr>
              <w:t>“reINVITE” scenarios</w:t>
            </w:r>
            <w:r w:rsidR="00DE5F22">
              <w:rPr>
                <w:noProof/>
              </w:rPr>
              <w:t xml:space="preserve"> and so it sometimes affect others as well</w:t>
            </w:r>
            <w:r>
              <w:rPr>
                <w:noProof/>
              </w:rPr>
              <w:t xml:space="preserve">. There may be number of solutions, we propose </w:t>
            </w:r>
            <w:r w:rsidR="00671ED8">
              <w:rPr>
                <w:noProof/>
              </w:rPr>
              <w:t>following one:</w:t>
            </w:r>
          </w:p>
          <w:p w14:paraId="08D6BC51" w14:textId="32D0E620" w:rsidR="000517C9" w:rsidRPr="002E008A" w:rsidRDefault="00671ED8" w:rsidP="00C05F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</w:t>
            </w:r>
            <w:r w:rsidR="00BB60FA">
              <w:rPr>
                <w:noProof/>
              </w:rPr>
              <w:t>o add</w:t>
            </w:r>
            <w:r>
              <w:rPr>
                <w:noProof/>
              </w:rPr>
              <w:t xml:space="preserve"> new global variable that will signal in each specific test (and step) that this is going to be “reINVITE” scenario so the change in Record-Route shall be applied, otherwise it shall not.</w:t>
            </w: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D6A0D" w14:textId="77777777" w:rsidR="000517C9" w:rsidRDefault="00671ED8" w:rsidP="00671ED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New global variable is added</w:t>
            </w:r>
          </w:p>
          <w:p w14:paraId="4EE3B78A" w14:textId="77777777" w:rsidR="00671ED8" w:rsidRDefault="00671ED8" w:rsidP="00671ED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All tests with re-INVITE are now setting the new global variable to true in the test body from the specific step</w:t>
            </w:r>
          </w:p>
          <w:p w14:paraId="593E356D" w14:textId="7D5968FE" w:rsidR="00671ED8" w:rsidRPr="006316B2" w:rsidRDefault="00671ED8" w:rsidP="00671ED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Current implementation of R5-223453 is modified so that it now checks the new global variable.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441A0F5A" w:rsidR="00876938" w:rsidRPr="00CF39F2" w:rsidRDefault="005D7C7C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noProof/>
              </w:rPr>
              <w:t>Implementation of R5-223453 affects many tests without the “reINVITE” scenarios and so</w:t>
            </w:r>
            <w:r w:rsidR="00274C2A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conformant UE</w:t>
            </w:r>
            <w:r w:rsidR="00274C2A">
              <w:rPr>
                <w:noProof/>
              </w:rPr>
              <w:t xml:space="preserve"> fail them if run on D22wk23 TTCN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65E0F016" w:rsidR="00876938" w:rsidRDefault="00C605B1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IMS voice call test scenarios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193664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013E7219" w14:textId="4FCA28FE" w:rsidR="00E564B8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564B8" w:rsidRPr="00CF6358">
        <w:rPr>
          <w:rFonts w:ascii="Arial" w:hAnsi="Arial" w:cs="Arial"/>
          <w:iCs/>
        </w:rPr>
        <w:t>Table of Contents</w:t>
      </w:r>
      <w:r w:rsidR="00E564B8">
        <w:tab/>
      </w:r>
      <w:r w:rsidR="00E564B8">
        <w:fldChar w:fldCharType="begin"/>
      </w:r>
      <w:r w:rsidR="00E564B8">
        <w:instrText xml:space="preserve"> PAGEREF _Toc106193664 \h </w:instrText>
      </w:r>
      <w:r w:rsidR="00E564B8">
        <w:fldChar w:fldCharType="separate"/>
      </w:r>
      <w:r w:rsidR="00E564B8">
        <w:t>2</w:t>
      </w:r>
      <w:r w:rsidR="00E564B8">
        <w:fldChar w:fldCharType="end"/>
      </w:r>
    </w:p>
    <w:p w14:paraId="53ABC76D" w14:textId="2B7D3186" w:rsidR="00E564B8" w:rsidRDefault="00E564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635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635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_Toc106193665 \h </w:instrText>
      </w:r>
      <w:r>
        <w:fldChar w:fldCharType="separate"/>
      </w:r>
      <w:r>
        <w:t>2</w:t>
      </w:r>
      <w:r>
        <w:fldChar w:fldCharType="end"/>
      </w:r>
    </w:p>
    <w:p w14:paraId="000E9019" w14:textId="2F4F42B4" w:rsidR="00E564B8" w:rsidRDefault="00E564B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F635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F635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_Toc106193666 \h </w:instrText>
      </w:r>
      <w:r>
        <w:fldChar w:fldCharType="separate"/>
      </w:r>
      <w:r>
        <w:t>3</w:t>
      </w:r>
      <w:r>
        <w:fldChar w:fldCharType="end"/>
      </w:r>
    </w:p>
    <w:p w14:paraId="49BAB273" w14:textId="7841727E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_Toc106193667 \h </w:instrText>
      </w:r>
      <w:r>
        <w:fldChar w:fldCharType="separate"/>
      </w:r>
      <w:r>
        <w:t>3</w:t>
      </w:r>
      <w:r>
        <w:fldChar w:fldCharType="end"/>
      </w:r>
    </w:p>
    <w:p w14:paraId="1A5CB56E" w14:textId="1DA1C9AE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_Toc106193668 \h </w:instrText>
      </w:r>
      <w:r>
        <w:fldChar w:fldCharType="separate"/>
      </w:r>
      <w:r>
        <w:t>5</w:t>
      </w:r>
      <w:r>
        <w:fldChar w:fldCharType="end"/>
      </w:r>
    </w:p>
    <w:p w14:paraId="71A9014B" w14:textId="2CBA8CEA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3</w:t>
      </w:r>
      <w:r>
        <w:tab/>
      </w:r>
      <w:r>
        <w:fldChar w:fldCharType="begin"/>
      </w:r>
      <w:r>
        <w:instrText xml:space="preserve"> PAGEREF _Toc106193669 \h </w:instrText>
      </w:r>
      <w:r>
        <w:fldChar w:fldCharType="separate"/>
      </w:r>
      <w:r>
        <w:t>6</w:t>
      </w:r>
      <w:r>
        <w:fldChar w:fldCharType="end"/>
      </w:r>
    </w:p>
    <w:p w14:paraId="7BA38D42" w14:textId="06C7E36D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4</w:t>
      </w:r>
      <w:r>
        <w:tab/>
      </w:r>
      <w:r>
        <w:fldChar w:fldCharType="begin"/>
      </w:r>
      <w:r>
        <w:instrText xml:space="preserve"> PAGEREF _Toc106193670 \h </w:instrText>
      </w:r>
      <w:r>
        <w:fldChar w:fldCharType="separate"/>
      </w:r>
      <w:r>
        <w:t>7</w:t>
      </w:r>
      <w:r>
        <w:fldChar w:fldCharType="end"/>
      </w:r>
    </w:p>
    <w:p w14:paraId="4C6F1649" w14:textId="6A0FD39C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5</w:t>
      </w:r>
      <w:r>
        <w:tab/>
      </w:r>
      <w:r>
        <w:fldChar w:fldCharType="begin"/>
      </w:r>
      <w:r>
        <w:instrText xml:space="preserve"> PAGEREF _Toc106193671 \h </w:instrText>
      </w:r>
      <w:r>
        <w:fldChar w:fldCharType="separate"/>
      </w:r>
      <w:r>
        <w:t>8</w:t>
      </w:r>
      <w:r>
        <w:fldChar w:fldCharType="end"/>
      </w:r>
    </w:p>
    <w:p w14:paraId="5CB6CB5B" w14:textId="3D75E2D6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6</w:t>
      </w:r>
      <w:r>
        <w:tab/>
      </w:r>
      <w:r>
        <w:fldChar w:fldCharType="begin"/>
      </w:r>
      <w:r>
        <w:instrText xml:space="preserve"> PAGEREF _Toc106193672 \h </w:instrText>
      </w:r>
      <w:r>
        <w:fldChar w:fldCharType="separate"/>
      </w:r>
      <w:r>
        <w:t>10</w:t>
      </w:r>
      <w:r>
        <w:fldChar w:fldCharType="end"/>
      </w:r>
    </w:p>
    <w:p w14:paraId="6BA43DEB" w14:textId="1F2CF5CB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2.7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7</w:t>
      </w:r>
      <w:r>
        <w:tab/>
      </w:r>
      <w:r>
        <w:fldChar w:fldCharType="begin"/>
      </w:r>
      <w:r>
        <w:instrText xml:space="preserve"> PAGEREF _Toc106193673 \h </w:instrText>
      </w:r>
      <w:r>
        <w:fldChar w:fldCharType="separate"/>
      </w:r>
      <w:r>
        <w:t>12</w:t>
      </w:r>
      <w:r>
        <w:fldChar w:fldCharType="end"/>
      </w:r>
    </w:p>
    <w:p w14:paraId="16E854BD" w14:textId="2ABCF6B7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8</w:t>
      </w:r>
      <w:r>
        <w:tab/>
      </w:r>
      <w:r>
        <w:fldChar w:fldCharType="begin"/>
      </w:r>
      <w:r>
        <w:instrText xml:space="preserve"> PAGEREF _Toc106193674 \h </w:instrText>
      </w:r>
      <w:r>
        <w:fldChar w:fldCharType="separate"/>
      </w:r>
      <w:r>
        <w:t>13</w:t>
      </w:r>
      <w:r>
        <w:fldChar w:fldCharType="end"/>
      </w:r>
    </w:p>
    <w:p w14:paraId="6A078D95" w14:textId="4313969A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9</w:t>
      </w:r>
      <w:r>
        <w:tab/>
      </w:r>
      <w:r>
        <w:fldChar w:fldCharType="begin"/>
      </w:r>
      <w:r>
        <w:instrText xml:space="preserve"> PAGEREF _Toc106193675 \h </w:instrText>
      </w:r>
      <w:r>
        <w:fldChar w:fldCharType="separate"/>
      </w:r>
      <w:r>
        <w:t>15</w:t>
      </w:r>
      <w:r>
        <w:fldChar w:fldCharType="end"/>
      </w:r>
    </w:p>
    <w:p w14:paraId="3ECF6C70" w14:textId="67BEDE5B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2.10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10</w:t>
      </w:r>
      <w:r>
        <w:tab/>
      </w:r>
      <w:r>
        <w:fldChar w:fldCharType="begin"/>
      </w:r>
      <w:r>
        <w:instrText xml:space="preserve"> PAGEREF _Toc106193676 \h </w:instrText>
      </w:r>
      <w:r>
        <w:fldChar w:fldCharType="separate"/>
      </w:r>
      <w:r>
        <w:t>17</w:t>
      </w:r>
      <w:r>
        <w:fldChar w:fldCharType="end"/>
      </w:r>
    </w:p>
    <w:p w14:paraId="367FE053" w14:textId="12B7AEC9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11</w:t>
      </w:r>
      <w:r>
        <w:tab/>
      </w:r>
      <w:r>
        <w:fldChar w:fldCharType="begin"/>
      </w:r>
      <w:r>
        <w:instrText xml:space="preserve"> PAGEREF _Toc106193677 \h </w:instrText>
      </w:r>
      <w:r>
        <w:fldChar w:fldCharType="separate"/>
      </w:r>
      <w:r>
        <w:t>19</w:t>
      </w:r>
      <w:r>
        <w:fldChar w:fldCharType="end"/>
      </w:r>
    </w:p>
    <w:p w14:paraId="62CDAF9C" w14:textId="4069F11B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12</w:t>
      </w:r>
      <w:r>
        <w:tab/>
      </w:r>
      <w:r>
        <w:fldChar w:fldCharType="begin"/>
      </w:r>
      <w:r>
        <w:instrText xml:space="preserve"> PAGEREF _Toc106193678 \h </w:instrText>
      </w:r>
      <w:r>
        <w:fldChar w:fldCharType="separate"/>
      </w:r>
      <w:r>
        <w:t>22</w:t>
      </w:r>
      <w:r>
        <w:fldChar w:fldCharType="end"/>
      </w:r>
    </w:p>
    <w:p w14:paraId="07D6DD40" w14:textId="3425A186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2.13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13</w:t>
      </w:r>
      <w:r>
        <w:tab/>
      </w:r>
      <w:r>
        <w:fldChar w:fldCharType="begin"/>
      </w:r>
      <w:r>
        <w:instrText xml:space="preserve"> PAGEREF _Toc106193679 \h </w:instrText>
      </w:r>
      <w:r>
        <w:fldChar w:fldCharType="separate"/>
      </w:r>
      <w:r>
        <w:t>23</w:t>
      </w:r>
      <w:r>
        <w:fldChar w:fldCharType="end"/>
      </w:r>
    </w:p>
    <w:p w14:paraId="58F2911A" w14:textId="596897D1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14</w:t>
      </w:r>
      <w:r>
        <w:tab/>
      </w:r>
      <w:r>
        <w:fldChar w:fldCharType="begin"/>
      </w:r>
      <w:r>
        <w:instrText xml:space="preserve"> PAGEREF _Toc106193680 \h </w:instrText>
      </w:r>
      <w:r>
        <w:fldChar w:fldCharType="separate"/>
      </w:r>
      <w:r>
        <w:t>24</w:t>
      </w:r>
      <w:r>
        <w:fldChar w:fldCharType="end"/>
      </w:r>
    </w:p>
    <w:p w14:paraId="6CB57CC4" w14:textId="0ED69C50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15</w:t>
      </w:r>
      <w:r>
        <w:tab/>
      </w:r>
      <w:r>
        <w:fldChar w:fldCharType="begin"/>
      </w:r>
      <w:r>
        <w:instrText xml:space="preserve"> PAGEREF _Toc106193681 \h </w:instrText>
      </w:r>
      <w:r>
        <w:fldChar w:fldCharType="separate"/>
      </w:r>
      <w:r>
        <w:t>26</w:t>
      </w:r>
      <w:r>
        <w:fldChar w:fldCharType="end"/>
      </w:r>
    </w:p>
    <w:p w14:paraId="098061BE" w14:textId="454FDBD7" w:rsidR="00E564B8" w:rsidRDefault="00E564B8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F6358">
        <w:rPr>
          <w:b/>
          <w:lang w:val="pt-BR"/>
        </w:rPr>
        <w:t>2.16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CF6358">
        <w:rPr>
          <w:b/>
          <w:lang w:val="pt-BR"/>
        </w:rPr>
        <w:t>Change 16</w:t>
      </w:r>
      <w:r>
        <w:tab/>
      </w:r>
      <w:r>
        <w:fldChar w:fldCharType="begin"/>
      </w:r>
      <w:r>
        <w:instrText xml:space="preserve"> PAGEREF _Toc106193682 \h </w:instrText>
      </w:r>
      <w:r>
        <w:fldChar w:fldCharType="separate"/>
      </w:r>
      <w:r>
        <w:t>28</w:t>
      </w:r>
      <w:r>
        <w:fldChar w:fldCharType="end"/>
      </w:r>
    </w:p>
    <w:p w14:paraId="61767724" w14:textId="1D32774A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6193665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proofErr w:type="spellStart"/>
      <w:r w:rsidRPr="0069238E">
        <w:rPr>
          <w:rFonts w:cs="Arial"/>
          <w:sz w:val="24"/>
          <w:lang w:eastAsia="ja-JP"/>
        </w:rPr>
        <w:t>Kalahasti</w:t>
      </w:r>
      <w:proofErr w:type="spellEnd"/>
      <w:r w:rsidRPr="0069238E">
        <w:rPr>
          <w:rFonts w:cs="Arial"/>
          <w:sz w:val="24"/>
          <w:lang w:eastAsia="ja-JP"/>
        </w:rPr>
        <w:t>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6193666"/>
      <w:r w:rsidRPr="00B22104">
        <w:rPr>
          <w:b/>
        </w:rPr>
        <w:lastRenderedPageBreak/>
        <w:t>Corrections required</w:t>
      </w:r>
      <w:bookmarkEnd w:id="4"/>
      <w:bookmarkEnd w:id="5"/>
      <w:bookmarkEnd w:id="6"/>
      <w:bookmarkEnd w:id="7"/>
    </w:p>
    <w:p w14:paraId="41C7AF85" w14:textId="77777777" w:rsidR="0031314C" w:rsidRDefault="0031314C" w:rsidP="0031314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6193667"/>
      <w:bookmarkStart w:id="10" w:name="_Hlk106190872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31314C" w:rsidRPr="008E5453" w14:paraId="1C790C8B" w14:textId="77777777" w:rsidTr="00A22A5D">
        <w:trPr>
          <w:trHeight w:val="447"/>
        </w:trPr>
        <w:tc>
          <w:tcPr>
            <w:tcW w:w="1985" w:type="dxa"/>
          </w:tcPr>
          <w:p w14:paraId="24A55371" w14:textId="08AC227F" w:rsidR="0031314C" w:rsidRPr="008E5453" w:rsidRDefault="004C0494" w:rsidP="00A22A5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Type</w:t>
            </w:r>
            <w:r w:rsidR="0031314C" w:rsidRPr="008E545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757ECC85" w14:textId="624EF10A" w:rsidR="0031314C" w:rsidRPr="008E5453" w:rsidRDefault="004C0494" w:rsidP="00A22A5D">
            <w:pPr>
              <w:spacing w:after="0"/>
              <w:rPr>
                <w:rFonts w:ascii="Arial" w:hAnsi="Arial" w:cs="Arial"/>
              </w:rPr>
            </w:pPr>
            <w:proofErr w:type="spellStart"/>
            <w:r w:rsidRPr="004C0494">
              <w:rPr>
                <w:rFonts w:ascii="Arial" w:hAnsi="Arial" w:cs="Arial"/>
              </w:rPr>
              <w:t>IMS_DialogInfo_Type</w:t>
            </w:r>
            <w:proofErr w:type="spellEnd"/>
          </w:p>
        </w:tc>
      </w:tr>
      <w:tr w:rsidR="0031314C" w:rsidRPr="008E5453" w14:paraId="11FAA19B" w14:textId="77777777" w:rsidTr="00A22A5D">
        <w:trPr>
          <w:trHeight w:val="452"/>
        </w:trPr>
        <w:tc>
          <w:tcPr>
            <w:tcW w:w="1985" w:type="dxa"/>
          </w:tcPr>
          <w:p w14:paraId="6AE2FEA5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4FEB17" w14:textId="07A4B99A" w:rsidR="00013091" w:rsidRPr="000C2564" w:rsidRDefault="000C2564" w:rsidP="009403EF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31314C" w:rsidRPr="008E5453" w14:paraId="51DF899F" w14:textId="77777777" w:rsidTr="00A22A5D">
        <w:tc>
          <w:tcPr>
            <w:tcW w:w="1985" w:type="dxa"/>
          </w:tcPr>
          <w:p w14:paraId="57167F63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21EF21" w14:textId="730F50D5" w:rsidR="0031314C" w:rsidRPr="008E5453" w:rsidRDefault="000C2564" w:rsidP="00A22A5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New global Boolean variable within </w:t>
            </w:r>
            <w:proofErr w:type="spellStart"/>
            <w:r w:rsidRPr="000C2564">
              <w:rPr>
                <w:rFonts w:cs="Arial"/>
                <w:lang w:val="en-SG"/>
              </w:rPr>
              <w:t>IMS_DialogInfo_Type</w:t>
            </w:r>
            <w:proofErr w:type="spellEnd"/>
            <w:r>
              <w:rPr>
                <w:rFonts w:cs="Arial"/>
                <w:lang w:val="en-SG"/>
              </w:rPr>
              <w:t xml:space="preserve"> added</w:t>
            </w:r>
          </w:p>
        </w:tc>
      </w:tr>
      <w:tr w:rsidR="0031314C" w:rsidRPr="008E5453" w14:paraId="57004C5B" w14:textId="77777777" w:rsidTr="00A22A5D">
        <w:tc>
          <w:tcPr>
            <w:tcW w:w="1985" w:type="dxa"/>
          </w:tcPr>
          <w:p w14:paraId="07AF814A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72FFB644" w14:textId="2AE4A1C1" w:rsidR="0031314C" w:rsidRPr="008E5453" w:rsidRDefault="004C0494" w:rsidP="00A22A5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4C0494">
              <w:rPr>
                <w:rFonts w:ascii="Arial" w:hAnsi="Arial" w:cs="Arial"/>
                <w:lang w:val="en-US"/>
              </w:rPr>
              <w:t>IMS_Component.ttcn</w:t>
            </w:r>
            <w:proofErr w:type="spellEnd"/>
          </w:p>
        </w:tc>
      </w:tr>
      <w:tr w:rsidR="0031314C" w:rsidRPr="008E5453" w14:paraId="2E2FC921" w14:textId="77777777" w:rsidTr="00A22A5D">
        <w:tc>
          <w:tcPr>
            <w:tcW w:w="1985" w:type="dxa"/>
          </w:tcPr>
          <w:p w14:paraId="417E306D" w14:textId="77777777" w:rsidR="0031314C" w:rsidRPr="008E5453" w:rsidRDefault="0031314C" w:rsidP="00A22A5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114989F" w14:textId="776D8906" w:rsidR="0031314C" w:rsidRPr="002D3C37" w:rsidRDefault="00123C8C" w:rsidP="00A22A5D">
            <w:pPr>
              <w:rPr>
                <w:rFonts w:ascii="Arial" w:hAnsi="Arial" w:cs="Arial"/>
                <w:highlight w:val="red"/>
              </w:rPr>
            </w:pPr>
            <w:r w:rsidRPr="002D3C37">
              <w:rPr>
                <w:rFonts w:ascii="Arial" w:hAnsi="Arial" w:cs="Arial"/>
                <w:highlight w:val="red"/>
              </w:rPr>
              <w:t>N</w:t>
            </w:r>
            <w:r w:rsidR="002D3C37" w:rsidRPr="002D3C37">
              <w:rPr>
                <w:rFonts w:ascii="Arial" w:hAnsi="Arial" w:cs="Arial"/>
                <w:highlight w:val="red"/>
              </w:rPr>
              <w:t xml:space="preserve">ot needed (see MCC160 Comments for </w:t>
            </w:r>
            <w:r w:rsidR="002D3C37" w:rsidRPr="002D3C37">
              <w:rPr>
                <w:rFonts w:ascii="Arial" w:hAnsi="Arial" w:cs="Arial"/>
                <w:highlight w:val="red"/>
              </w:rPr>
              <w:t>R5s220772</w:t>
            </w:r>
            <w:r w:rsidR="002D3C37" w:rsidRPr="002D3C37">
              <w:rPr>
                <w:rFonts w:ascii="Arial" w:hAnsi="Arial" w:cs="Arial"/>
                <w:highlight w:val="red"/>
              </w:rPr>
              <w:t>)</w:t>
            </w:r>
          </w:p>
        </w:tc>
      </w:tr>
    </w:tbl>
    <w:p w14:paraId="7A43C7C2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15535657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228DBF4" w14:textId="77777777" w:rsidTr="00A22A5D">
        <w:tc>
          <w:tcPr>
            <w:tcW w:w="9855" w:type="dxa"/>
          </w:tcPr>
          <w:p w14:paraId="147DCF28" w14:textId="77777777" w:rsidR="004C0494" w:rsidRPr="004C0494" w:rsidRDefault="003A3820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4C0494" w:rsidRPr="004C0494">
              <w:rPr>
                <w:rFonts w:ascii="Arial" w:hAnsi="Arial" w:cs="Arial"/>
                <w:lang w:val="en-US"/>
              </w:rPr>
              <w:t xml:space="preserve">  type record </w:t>
            </w:r>
            <w:proofErr w:type="spellStart"/>
            <w:r w:rsidR="004C0494" w:rsidRPr="004C0494">
              <w:rPr>
                <w:rFonts w:ascii="Arial" w:hAnsi="Arial" w:cs="Arial"/>
                <w:lang w:val="en-US"/>
              </w:rPr>
              <w:t>IMS_DialogInfo_Type</w:t>
            </w:r>
            <w:proofErr w:type="spellEnd"/>
            <w:r w:rsidR="004C0494" w:rsidRPr="004C0494">
              <w:rPr>
                <w:rFonts w:ascii="Arial" w:hAnsi="Arial" w:cs="Arial"/>
                <w:lang w:val="en-US"/>
              </w:rPr>
              <w:t xml:space="preserve"> {                     /* @status    APPROVED (ENDC, IMS, IMS_IRAT, LTE, LTE_A_IRAT, LTE_A_PRO, LTE_A_R10_R11, LTE_A_R12, LTE_IRAT, NR5GC, NR5GC_IRAT, POS)</w:t>
            </w:r>
          </w:p>
          <w:p w14:paraId="3980F664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@sic R5s140092 change 1.5: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RemoteURI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RemoteCseq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LocalURI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LocalCseq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stored in this structure sic@</w:t>
            </w:r>
          </w:p>
          <w:p w14:paraId="23793166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@sic R5-174544: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SessionId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7B68CC13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boolean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MobileOriginated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optional,     /* needed e.g. to get the right route-set for re-INVITE */</w:t>
            </w:r>
          </w:p>
          <w:p w14:paraId="7E69F3AD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RemoteTag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optional,     /* acc. to RFC 3261 when creating a dialog in first request there is a From tag but no To tag;</w:t>
            </w:r>
          </w:p>
          <w:p w14:paraId="41B640F0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the To tag is chosen by the other end and sent in a response; in all further messages within the dialog the same From and To tags shall be used</w:t>
            </w:r>
          </w:p>
          <w:p w14:paraId="07E6123B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(=&gt; especially in request messages (e.g. BYE) it may be necessary to use this stored value whereas in responses the values can be used as sent in the request);</w:t>
            </w:r>
          </w:p>
          <w:p w14:paraId="20560926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NOTE: in general outside a dialog (e.g. registration) requests get a new From tag and the corresponding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reponses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contain a new To tag */</w:t>
            </w:r>
          </w:p>
          <w:p w14:paraId="1FA9B49F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RemoteURI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optional,     /* URI of the remote side in a dialog created by INVITE @sic R5s160451: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instead of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sic@ */</w:t>
            </w:r>
          </w:p>
          <w:p w14:paraId="4C830BFB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RemoteCseq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optional,     /* @sic R5s140235: changed to optional sic@ */</w:t>
            </w:r>
          </w:p>
          <w:p w14:paraId="5A6F7C51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LocalTag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optional,</w:t>
            </w:r>
          </w:p>
          <w:p w14:paraId="02010AFE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LocalURI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optional,     /* URI of the UE in a dialog created by INVITE @sic R5s160451: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instead of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sic@ */</w:t>
            </w:r>
          </w:p>
          <w:p w14:paraId="7D0F6466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LocalCseq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>,</w:t>
            </w:r>
          </w:p>
          <w:p w14:paraId="528B8AC0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CallId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  optional,</w:t>
            </w:r>
          </w:p>
          <w:p w14:paraId="4E56D5AB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ContactUrl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optional,     /* Contact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provided by the UE for this dialog (especially in case GRUU this is different to the (non-GRUU) URI used for registration); @sic R5s150908 sic@ */</w:t>
            </w:r>
          </w:p>
          <w:p w14:paraId="744FECDD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SdpSessionIdTX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>,                 /* @sic R5-150707 sic@ */</w:t>
            </w:r>
          </w:p>
          <w:p w14:paraId="393EE222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SdpSessionVersionTX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>,            /* current SDP session version for the DL   @sic R5-150707 sic@ */</w:t>
            </w:r>
          </w:p>
          <w:p w14:paraId="3C75F1F7" w14:textId="77777777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SdpMessagePrevRX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optional,     /* previous SDP message sent by the UE      @sic R5-150702 sic@ */</w:t>
            </w:r>
          </w:p>
          <w:p w14:paraId="13D072BD" w14:textId="57310A50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RemoteRSeq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optional     /*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RemoteRSeq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for ongoing transaction initiated by MT INVITE; shall be incremented for every reliable 1XX response (RFC 3262)   @sic R5-181190 sic@ */</w:t>
            </w:r>
          </w:p>
          <w:p w14:paraId="3ECE869D" w14:textId="79F56BAF" w:rsidR="004C0494" w:rsidRPr="004C0494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</w:p>
          <w:p w14:paraId="06400C69" w14:textId="140F1998" w:rsidR="0031314C" w:rsidRPr="008E5453" w:rsidRDefault="004C0494" w:rsidP="004C0494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548B083D" w14:textId="77777777" w:rsidR="0031314C" w:rsidRPr="008E5453" w:rsidRDefault="0031314C" w:rsidP="0031314C">
      <w:pPr>
        <w:rPr>
          <w:rFonts w:ascii="Arial" w:hAnsi="Arial" w:cs="Arial"/>
          <w:lang w:val="en-US"/>
        </w:rPr>
      </w:pPr>
    </w:p>
    <w:p w14:paraId="74C7FBE0" w14:textId="77777777" w:rsidR="0031314C" w:rsidRPr="008E5453" w:rsidRDefault="0031314C" w:rsidP="0031314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31314C" w:rsidRPr="008E5453" w14:paraId="66035B96" w14:textId="77777777" w:rsidTr="00A22A5D">
        <w:tc>
          <w:tcPr>
            <w:tcW w:w="9855" w:type="dxa"/>
          </w:tcPr>
          <w:p w14:paraId="444606BB" w14:textId="77777777" w:rsidR="004C0494" w:rsidRPr="004C0494" w:rsidRDefault="003A382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4C0494" w:rsidRPr="004C0494">
              <w:rPr>
                <w:rFonts w:ascii="Arial" w:hAnsi="Arial" w:cs="Arial"/>
                <w:lang w:val="en-US"/>
              </w:rPr>
              <w:t xml:space="preserve">  type record </w:t>
            </w:r>
            <w:proofErr w:type="spellStart"/>
            <w:r w:rsidR="004C0494" w:rsidRPr="004C0494">
              <w:rPr>
                <w:rFonts w:ascii="Arial" w:hAnsi="Arial" w:cs="Arial"/>
                <w:lang w:val="en-US"/>
              </w:rPr>
              <w:t>IMS_DialogInfo_Type</w:t>
            </w:r>
            <w:proofErr w:type="spellEnd"/>
            <w:r w:rsidR="004C0494" w:rsidRPr="004C0494">
              <w:rPr>
                <w:rFonts w:ascii="Arial" w:hAnsi="Arial" w:cs="Arial"/>
                <w:lang w:val="en-US"/>
              </w:rPr>
              <w:t xml:space="preserve"> {                     /* @status    APPROVED (ENDC, IMS, IMS_IRAT, LTE, LTE_A_IRAT, LTE_A_PRO, LTE_A_R10_R11, LTE_A_R12, LTE_IRAT, NR5GC, NR5GC_IRAT, POS)</w:t>
            </w:r>
          </w:p>
          <w:p w14:paraId="4D7D0C33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@sic R5s140092 change 1.5: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RemoteURI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RemoteCseq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LocalURI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LocalCseq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stored in this structure sic@</w:t>
            </w:r>
          </w:p>
          <w:p w14:paraId="5149D951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@sic R5-174544: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SessionId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1922DBA2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boolean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MobileOriginated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optional,     /* needed e.g. to get the right route-set for re-INVITE */</w:t>
            </w:r>
          </w:p>
          <w:p w14:paraId="69509C35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RemoteTag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optional,     /* acc. to RFC 3261 when creating a dialog in first request there is a From tag but no To tag;</w:t>
            </w:r>
          </w:p>
          <w:p w14:paraId="54858C99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the To tag is chosen by the other end and sent in a response; in all further messages within the dialog the same From and To tags shall be used</w:t>
            </w:r>
          </w:p>
          <w:p w14:paraId="226FA047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(=&gt; especially in request messages (e.g. BYE) it may be necessary to use this stored value whereas in responses the values can be used as sent in the request);</w:t>
            </w:r>
          </w:p>
          <w:p w14:paraId="2F647D57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                                                       NOTE: in general outside a dialog (e.g. registration) requests get a new From tag and the corresponding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reponses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contain a new To tag */</w:t>
            </w:r>
          </w:p>
          <w:p w14:paraId="3D293943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RemoteURI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optional,     /* URI of the remote side in a dialog created by INVITE @sic R5s160451: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instead of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sic@ */</w:t>
            </w:r>
          </w:p>
          <w:p w14:paraId="7186A431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RemoteCseq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optional,     /* @sic R5s140235: changed to optional sic@ */</w:t>
            </w:r>
          </w:p>
          <w:p w14:paraId="5555D85F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LocalTag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optional,</w:t>
            </w:r>
          </w:p>
          <w:p w14:paraId="595A95FE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LocalURI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optional,     /* URI of the UE in a dialog created by INVITE @sic R5s160451: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instead of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sic@ */</w:t>
            </w:r>
          </w:p>
          <w:p w14:paraId="0339172E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LocalCseq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>,</w:t>
            </w:r>
          </w:p>
          <w:p w14:paraId="403AF463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CallId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  optional,</w:t>
            </w:r>
          </w:p>
          <w:p w14:paraId="30BE480B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ContactUrl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optional,     /* Contact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Url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provided by the UE for this dialog (especially in case GRUU this is different to the (non-GRUU) URI used for registration); @sic R5s150908 sic@ */</w:t>
            </w:r>
          </w:p>
          <w:p w14:paraId="0EDEA2D1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SdpSessionIdTX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>,                 /* @sic R5-150707 sic@ */</w:t>
            </w:r>
          </w:p>
          <w:p w14:paraId="0E18F715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lastRenderedPageBreak/>
              <w:t xml:space="preserve">    integer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SdpSessionVersionTX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>,            /* current SDP session version for the DL   @sic R5-150707 sic@ */</w:t>
            </w:r>
          </w:p>
          <w:p w14:paraId="6ECB9B38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SdpMessagePrevRX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optional,     /* previous SDP message sent by the UE      @sic R5-150702 sic@ */</w:t>
            </w:r>
          </w:p>
          <w:p w14:paraId="140EB533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integer            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RemoteRSeq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       optional,     /* </w:t>
            </w:r>
            <w:proofErr w:type="spellStart"/>
            <w:r w:rsidRPr="004C0494">
              <w:rPr>
                <w:rFonts w:ascii="Arial" w:hAnsi="Arial" w:cs="Arial"/>
                <w:lang w:val="en-US"/>
              </w:rPr>
              <w:t>RemoteRSeq</w:t>
            </w:r>
            <w:proofErr w:type="spellEnd"/>
            <w:r w:rsidRPr="004C0494">
              <w:rPr>
                <w:rFonts w:ascii="Arial" w:hAnsi="Arial" w:cs="Arial"/>
                <w:lang w:val="en-US"/>
              </w:rPr>
              <w:t xml:space="preserve"> for ongoing transaction initiated by MT INVITE; shall be incremented for every reliable 1XX response (RFC 3262)   @sic R5-181190 sic@ */</w:t>
            </w:r>
          </w:p>
          <w:p w14:paraId="134A10C4" w14:textId="77777777" w:rsidR="004C0494" w:rsidRPr="004C0494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  </w:t>
            </w:r>
            <w:r w:rsidRPr="004C0494">
              <w:rPr>
                <w:rFonts w:ascii="Arial" w:hAnsi="Arial" w:cs="Arial"/>
                <w:highlight w:val="yellow"/>
                <w:lang w:val="en-US"/>
              </w:rPr>
              <w:t xml:space="preserve">boolean             </w:t>
            </w:r>
            <w:proofErr w:type="spellStart"/>
            <w:r w:rsidRPr="004C0494">
              <w:rPr>
                <w:rFonts w:ascii="Arial" w:hAnsi="Arial" w:cs="Arial"/>
                <w:highlight w:val="yellow"/>
                <w:lang w:val="en-US"/>
              </w:rPr>
              <w:t>reINVITE</w:t>
            </w:r>
            <w:proofErr w:type="spellEnd"/>
            <w:r w:rsidRPr="004C0494">
              <w:rPr>
                <w:rFonts w:ascii="Arial" w:hAnsi="Arial" w:cs="Arial"/>
                <w:highlight w:val="yellow"/>
                <w:lang w:val="en-US"/>
              </w:rPr>
              <w:t xml:space="preserve">          optional</w:t>
            </w:r>
          </w:p>
          <w:p w14:paraId="5CD156FF" w14:textId="1B71DB43" w:rsidR="0031314C" w:rsidRPr="008E5453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4C0494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4641A073" w14:textId="3FDBFEC4" w:rsidR="00934618" w:rsidRDefault="00934618" w:rsidP="00934618">
      <w:pPr>
        <w:rPr>
          <w:rFonts w:ascii="Arial" w:hAnsi="Arial" w:cs="Arial"/>
          <w:lang w:val="en-US"/>
        </w:rPr>
      </w:pPr>
    </w:p>
    <w:p w14:paraId="4CABAB39" w14:textId="7CEC283D" w:rsidR="004C0494" w:rsidRDefault="004C0494" w:rsidP="004C04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1" w:name="_Toc106193668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2</w:t>
      </w:r>
      <w:bookmarkEnd w:id="1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71BED" w:rsidRPr="008E5453" w14:paraId="56F39860" w14:textId="77777777" w:rsidTr="002F2B69">
        <w:trPr>
          <w:trHeight w:val="447"/>
        </w:trPr>
        <w:tc>
          <w:tcPr>
            <w:tcW w:w="1985" w:type="dxa"/>
          </w:tcPr>
          <w:p w14:paraId="70D479A7" w14:textId="615BFEBF" w:rsidR="00171BED" w:rsidRPr="008E5453" w:rsidRDefault="009F7943" w:rsidP="00171BE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="00171BED" w:rsidRPr="008E545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24BF49B" w14:textId="78C4F0B4" w:rsidR="00171BED" w:rsidRPr="008E5453" w:rsidRDefault="009F7943" w:rsidP="00171BED">
            <w:pPr>
              <w:spacing w:after="0"/>
              <w:rPr>
                <w:rFonts w:ascii="Arial" w:hAnsi="Arial" w:cs="Arial"/>
              </w:rPr>
            </w:pPr>
            <w:proofErr w:type="spellStart"/>
            <w:r w:rsidRPr="009F7943">
              <w:rPr>
                <w:rFonts w:ascii="Arial" w:hAnsi="Arial" w:cs="Arial"/>
              </w:rPr>
              <w:t>cs_IMS_DialogInfo_Init</w:t>
            </w:r>
            <w:proofErr w:type="spellEnd"/>
          </w:p>
        </w:tc>
      </w:tr>
      <w:tr w:rsidR="00171BED" w:rsidRPr="008E5453" w14:paraId="09BAAE5F" w14:textId="77777777" w:rsidTr="002F2B69">
        <w:trPr>
          <w:trHeight w:val="452"/>
        </w:trPr>
        <w:tc>
          <w:tcPr>
            <w:tcW w:w="1985" w:type="dxa"/>
          </w:tcPr>
          <w:p w14:paraId="5A29924F" w14:textId="755E04C7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7DECF13" w14:textId="32EA49B8" w:rsidR="00171BED" w:rsidRPr="000E5E48" w:rsidRDefault="00171BED" w:rsidP="00171BED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171BED" w:rsidRPr="008E5453" w14:paraId="489EA277" w14:textId="77777777" w:rsidTr="002F2B69">
        <w:tc>
          <w:tcPr>
            <w:tcW w:w="1985" w:type="dxa"/>
          </w:tcPr>
          <w:p w14:paraId="59C03B44" w14:textId="5F6C32A0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AE87DB" w14:textId="22272F8E" w:rsidR="00171BED" w:rsidRPr="008E5453" w:rsidRDefault="00171BED" w:rsidP="00171BE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New global variable </w:t>
            </w:r>
            <w:r w:rsidR="009F7943">
              <w:rPr>
                <w:rFonts w:cs="Arial"/>
                <w:lang w:val="en-SG"/>
              </w:rPr>
              <w:t>is initialised to false value by default</w:t>
            </w:r>
          </w:p>
        </w:tc>
      </w:tr>
      <w:tr w:rsidR="00171BED" w:rsidRPr="008E5453" w14:paraId="708D25A7" w14:textId="77777777" w:rsidTr="002F2B69">
        <w:tc>
          <w:tcPr>
            <w:tcW w:w="1985" w:type="dxa"/>
          </w:tcPr>
          <w:p w14:paraId="08CB9B22" w14:textId="6BC5684B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60B0A0C" w14:textId="0F3EE71B" w:rsidR="00171BED" w:rsidRPr="008E5453" w:rsidRDefault="00171BED" w:rsidP="00171BE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4C0494">
              <w:rPr>
                <w:rFonts w:ascii="Arial" w:hAnsi="Arial" w:cs="Arial"/>
                <w:lang w:val="en-US"/>
              </w:rPr>
              <w:t>IMS_Component.ttcn</w:t>
            </w:r>
            <w:proofErr w:type="spellEnd"/>
          </w:p>
        </w:tc>
      </w:tr>
      <w:tr w:rsidR="002D3C37" w:rsidRPr="008E5453" w14:paraId="5EF6EF11" w14:textId="77777777" w:rsidTr="002F2B69">
        <w:tc>
          <w:tcPr>
            <w:tcW w:w="1985" w:type="dxa"/>
          </w:tcPr>
          <w:p w14:paraId="71EA79D1" w14:textId="2FC2F531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4B503465" w14:textId="5D348D12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423E39FD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68437E71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171B8B51" w14:textId="77777777" w:rsidTr="002F2B69">
        <w:tc>
          <w:tcPr>
            <w:tcW w:w="9855" w:type="dxa"/>
          </w:tcPr>
          <w:p w14:paraId="1D7B926B" w14:textId="77777777" w:rsidR="009F7943" w:rsidRPr="009F7943" w:rsidRDefault="004C0494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9F7943" w:rsidRPr="009F7943">
              <w:rPr>
                <w:rFonts w:ascii="Arial" w:hAnsi="Arial" w:cs="Arial"/>
                <w:lang w:val="en-US"/>
              </w:rPr>
              <w:t xml:space="preserve">  template (value) </w:t>
            </w:r>
            <w:proofErr w:type="spellStart"/>
            <w:r w:rsidR="009F7943" w:rsidRPr="009F7943">
              <w:rPr>
                <w:rFonts w:ascii="Arial" w:hAnsi="Arial" w:cs="Arial"/>
                <w:lang w:val="en-US"/>
              </w:rPr>
              <w:t>IMS_DialogInfo_Type</w:t>
            </w:r>
            <w:proofErr w:type="spellEnd"/>
            <w:r w:rsidR="009F7943" w:rsidRPr="009F794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9F7943" w:rsidRPr="009F7943">
              <w:rPr>
                <w:rFonts w:ascii="Arial" w:hAnsi="Arial" w:cs="Arial"/>
                <w:lang w:val="en-US"/>
              </w:rPr>
              <w:t>cs_IMS_DialogInfo_Init</w:t>
            </w:r>
            <w:proofErr w:type="spellEnd"/>
            <w:r w:rsidR="009F7943" w:rsidRPr="009F7943">
              <w:rPr>
                <w:rFonts w:ascii="Arial" w:hAnsi="Arial" w:cs="Arial"/>
                <w:lang w:val="en-US"/>
              </w:rPr>
              <w:t xml:space="preserve"> :=</w:t>
            </w:r>
          </w:p>
          <w:p w14:paraId="28ACDA81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{ /* @status    APPROVED (ENDC, IMS, IMS_IRAT, LTE, LTE_A_IRAT, LTE_A_PRO, LTE_A_R10_R11, LTE_A_R12, LTE_IRAT, NR5GC, NR5GC_IRAT, POS) */</w:t>
            </w:r>
          </w:p>
          <w:p w14:paraId="0A475338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/* @sic R5-174544: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SessionId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6D504257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MobileOriginated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3B0DE9E2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RemoteTag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1FD25AB2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RemoteURI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63EE1F1A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RemoteCseq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                     /* @sic R5s140235: changed to omit sic@ */</w:t>
            </w:r>
          </w:p>
          <w:p w14:paraId="412C0A60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LocalTag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5196EE39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LocalURI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263DE962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LocalCseq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0,</w:t>
            </w:r>
          </w:p>
          <w:p w14:paraId="302F24ED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CallId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1BA86726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ContactUrl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                     /* @sic R5s150908 sic@ */</w:t>
            </w:r>
          </w:p>
          <w:p w14:paraId="2689E87C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SdpSessionIdTX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"1111111111",         /* @sic R5-150707: new variable replacing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tsc_SDP_SessionId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sic@ */</w:t>
            </w:r>
          </w:p>
          <w:p w14:paraId="13A8A20F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SdpSessionVersionTX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1111111110,      /* @sic R5-150702: new variable;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intialised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with 1111111110 as being incremented firstly (see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f_IMS_PTC_ImsInfo_DialogIncrAndGetSessVersionTX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>) sic@ */</w:t>
            </w:r>
          </w:p>
          <w:p w14:paraId="475DD817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SdpMessagePrevRX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7637BE7F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RemoteRSeq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</w:t>
            </w:r>
          </w:p>
          <w:p w14:paraId="53940DAA" w14:textId="77777777" w:rsidR="009F7943" w:rsidRPr="009F794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56A599" w14:textId="71DD1297" w:rsidR="004C0494" w:rsidRPr="008E5453" w:rsidRDefault="009F7943" w:rsidP="009F7943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16BC66C4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54BF21DC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0BACAF4B" w14:textId="77777777" w:rsidTr="002F2B69">
        <w:tc>
          <w:tcPr>
            <w:tcW w:w="9855" w:type="dxa"/>
          </w:tcPr>
          <w:p w14:paraId="2D9E0F08" w14:textId="77777777" w:rsidR="009F7943" w:rsidRPr="009F7943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9F7943" w:rsidRPr="009F7943">
              <w:rPr>
                <w:rFonts w:ascii="Arial" w:hAnsi="Arial" w:cs="Arial"/>
                <w:lang w:val="en-US"/>
              </w:rPr>
              <w:t xml:space="preserve">  template (value) </w:t>
            </w:r>
            <w:proofErr w:type="spellStart"/>
            <w:r w:rsidR="009F7943" w:rsidRPr="009F7943">
              <w:rPr>
                <w:rFonts w:ascii="Arial" w:hAnsi="Arial" w:cs="Arial"/>
                <w:lang w:val="en-US"/>
              </w:rPr>
              <w:t>IMS_DialogInfo_Type</w:t>
            </w:r>
            <w:proofErr w:type="spellEnd"/>
            <w:r w:rsidR="009F7943" w:rsidRPr="009F7943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9F7943" w:rsidRPr="009F7943">
              <w:rPr>
                <w:rFonts w:ascii="Arial" w:hAnsi="Arial" w:cs="Arial"/>
                <w:lang w:val="en-US"/>
              </w:rPr>
              <w:t>cs_IMS_DialogInfo_Init</w:t>
            </w:r>
            <w:proofErr w:type="spellEnd"/>
            <w:r w:rsidR="009F7943" w:rsidRPr="009F7943">
              <w:rPr>
                <w:rFonts w:ascii="Arial" w:hAnsi="Arial" w:cs="Arial"/>
                <w:lang w:val="en-US"/>
              </w:rPr>
              <w:t xml:space="preserve"> :=</w:t>
            </w:r>
          </w:p>
          <w:p w14:paraId="23B36CB7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{ /* @status    APPROVED (ENDC, IMS, IMS_IRAT, LTE, LTE_A_IRAT, LTE_A_PRO, LTE_A_R10_R11, LTE_A_R12, LTE_IRAT, NR5GC, NR5GC_IRAT, POS) */</w:t>
            </w:r>
          </w:p>
          <w:p w14:paraId="355E74E9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/* @sic R5-174544: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SessionId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03B7CC9D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MobileOriginated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3D315ED4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RemoteTag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2A0FC2E8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RemoteURI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39B51A98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RemoteCseq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                     /* @sic R5s140235: changed to omit sic@ */</w:t>
            </w:r>
          </w:p>
          <w:p w14:paraId="73CA0AAA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LocalTag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2908069B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LocalURI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33F2430C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LocalCseq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0,</w:t>
            </w:r>
          </w:p>
          <w:p w14:paraId="7002FBEC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CallId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3D878166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ContactUrl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                     /* @sic R5s150908 sic@ */</w:t>
            </w:r>
          </w:p>
          <w:p w14:paraId="127BF8DB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SdpSessionIdTX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"1111111111",         /* @sic R5-150707: new variable replacing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tsc_SDP_SessionId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sic@ */</w:t>
            </w:r>
          </w:p>
          <w:p w14:paraId="39069205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SdpSessionVersionTX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1111111110,      /* @sic R5-150702: new variable;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intialised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with 1111111110 as being incremented firstly (see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f_IMS_PTC_ImsInfo_DialogIncrAndGetSessVersionTX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>) sic@ */</w:t>
            </w:r>
          </w:p>
          <w:p w14:paraId="4C1CA6F4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SdpMessagePrevRX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023DB004" w14:textId="7777777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lang w:val="en-US"/>
              </w:rPr>
              <w:t>RemoteRSeq</w:t>
            </w:r>
            <w:proofErr w:type="spellEnd"/>
            <w:r w:rsidRPr="009F7943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139646F9" w14:textId="76339E17" w:rsidR="009F7943" w:rsidRPr="009F794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F7943">
              <w:rPr>
                <w:rFonts w:ascii="Arial" w:hAnsi="Arial" w:cs="Arial"/>
                <w:highlight w:val="yellow"/>
                <w:lang w:val="en-US"/>
              </w:rPr>
              <w:t>reINVITE</w:t>
            </w:r>
            <w:proofErr w:type="spellEnd"/>
            <w:r w:rsidRPr="009F7943">
              <w:rPr>
                <w:rFonts w:ascii="Arial" w:hAnsi="Arial" w:cs="Arial"/>
                <w:highlight w:val="yellow"/>
                <w:lang w:val="en-US"/>
              </w:rPr>
              <w:t xml:space="preserve"> := false</w:t>
            </w:r>
            <w:r w:rsidRPr="009F7943">
              <w:rPr>
                <w:rFonts w:ascii="Arial" w:hAnsi="Arial" w:cs="Arial"/>
                <w:lang w:val="en-US"/>
              </w:rPr>
              <w:t xml:space="preserve"> </w:t>
            </w:r>
          </w:p>
          <w:p w14:paraId="4382CAD9" w14:textId="072D76CF" w:rsidR="004C0494" w:rsidRPr="008E5453" w:rsidRDefault="009F7943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9F7943">
              <w:rPr>
                <w:rFonts w:ascii="Arial" w:hAnsi="Arial" w:cs="Arial"/>
                <w:lang w:val="en-US"/>
              </w:rPr>
              <w:t xml:space="preserve">  };</w:t>
            </w:r>
          </w:p>
        </w:tc>
      </w:tr>
    </w:tbl>
    <w:p w14:paraId="7ACD7628" w14:textId="6298D04C" w:rsidR="004C0494" w:rsidRDefault="004C0494" w:rsidP="004C04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2" w:name="_Toc106193669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3</w:t>
      </w:r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71BED" w:rsidRPr="008E5453" w14:paraId="33A28162" w14:textId="77777777" w:rsidTr="002F2B69">
        <w:trPr>
          <w:trHeight w:val="447"/>
        </w:trPr>
        <w:tc>
          <w:tcPr>
            <w:tcW w:w="1985" w:type="dxa"/>
          </w:tcPr>
          <w:p w14:paraId="373AD94A" w14:textId="30045F23" w:rsidR="00171BED" w:rsidRPr="008E5453" w:rsidRDefault="009F7943" w:rsidP="00171BE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171BED" w:rsidRPr="008E545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550DD8F" w14:textId="77777777" w:rsidR="00171BED" w:rsidRDefault="009F7943" w:rsidP="00171BED">
            <w:pPr>
              <w:spacing w:after="0"/>
              <w:rPr>
                <w:rFonts w:ascii="Arial" w:hAnsi="Arial" w:cs="Arial"/>
              </w:rPr>
            </w:pPr>
            <w:proofErr w:type="spellStart"/>
            <w:r w:rsidRPr="009F7943">
              <w:rPr>
                <w:rFonts w:ascii="Arial" w:hAnsi="Arial" w:cs="Arial"/>
              </w:rPr>
              <w:t>fl_IMS_PTC_ImsInfo_GetreINVITE</w:t>
            </w:r>
            <w:proofErr w:type="spellEnd"/>
          </w:p>
          <w:p w14:paraId="67AEAFFE" w14:textId="04AB6144" w:rsidR="009F7943" w:rsidRPr="008E5453" w:rsidRDefault="009F7943" w:rsidP="00171BED">
            <w:pPr>
              <w:spacing w:after="0"/>
              <w:rPr>
                <w:rFonts w:ascii="Arial" w:hAnsi="Arial" w:cs="Arial"/>
              </w:rPr>
            </w:pPr>
            <w:proofErr w:type="spellStart"/>
            <w:r w:rsidRPr="009F7943">
              <w:rPr>
                <w:rFonts w:ascii="Arial" w:hAnsi="Arial" w:cs="Arial"/>
              </w:rPr>
              <w:t>fl_IMS_PTC_ImsInfo_SetreINVITE</w:t>
            </w:r>
            <w:proofErr w:type="spellEnd"/>
          </w:p>
        </w:tc>
      </w:tr>
      <w:tr w:rsidR="00171BED" w:rsidRPr="008E5453" w14:paraId="00FD30E1" w14:textId="77777777" w:rsidTr="002F2B69">
        <w:trPr>
          <w:trHeight w:val="452"/>
        </w:trPr>
        <w:tc>
          <w:tcPr>
            <w:tcW w:w="1985" w:type="dxa"/>
          </w:tcPr>
          <w:p w14:paraId="7C4A6BD5" w14:textId="7DC361DD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E17C569" w14:textId="4B8E5D10" w:rsidR="00171BED" w:rsidRPr="000E5E48" w:rsidRDefault="00171BED" w:rsidP="00171BED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171BED" w:rsidRPr="008E5453" w14:paraId="46A144CA" w14:textId="77777777" w:rsidTr="002F2B69">
        <w:tc>
          <w:tcPr>
            <w:tcW w:w="1985" w:type="dxa"/>
          </w:tcPr>
          <w:p w14:paraId="0C48D227" w14:textId="012F5ABA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B2CE4D" w14:textId="6D708AA7" w:rsidR="00171BED" w:rsidRPr="008E5453" w:rsidRDefault="00171BED" w:rsidP="00171BE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New</w:t>
            </w:r>
            <w:r w:rsidR="009D04FA">
              <w:rPr>
                <w:rFonts w:cs="Arial"/>
                <w:lang w:val="en-SG"/>
              </w:rPr>
              <w:t xml:space="preserve"> functions to get/set the new</w:t>
            </w:r>
            <w:r>
              <w:rPr>
                <w:rFonts w:cs="Arial"/>
                <w:lang w:val="en-SG"/>
              </w:rPr>
              <w:t xml:space="preserve"> global</w:t>
            </w:r>
            <w:r w:rsidR="009D04FA">
              <w:rPr>
                <w:rFonts w:cs="Arial"/>
                <w:lang w:val="en-SG"/>
              </w:rPr>
              <w:t xml:space="preserve"> variable.</w:t>
            </w:r>
          </w:p>
        </w:tc>
      </w:tr>
      <w:tr w:rsidR="00171BED" w:rsidRPr="008E5453" w14:paraId="7EF68D6B" w14:textId="77777777" w:rsidTr="002F2B69">
        <w:tc>
          <w:tcPr>
            <w:tcW w:w="1985" w:type="dxa"/>
          </w:tcPr>
          <w:p w14:paraId="33D8CF40" w14:textId="37AFFC44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TTCN module</w:t>
            </w:r>
          </w:p>
        </w:tc>
        <w:tc>
          <w:tcPr>
            <w:tcW w:w="7654" w:type="dxa"/>
          </w:tcPr>
          <w:p w14:paraId="1F93AA3C" w14:textId="756D86D7" w:rsidR="00171BED" w:rsidRPr="008E5453" w:rsidRDefault="00171BED" w:rsidP="00171BED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4C0494">
              <w:rPr>
                <w:rFonts w:ascii="Arial" w:hAnsi="Arial" w:cs="Arial"/>
                <w:lang w:val="en-US"/>
              </w:rPr>
              <w:t>IMS_Component.ttcn</w:t>
            </w:r>
            <w:proofErr w:type="spellEnd"/>
          </w:p>
        </w:tc>
      </w:tr>
      <w:tr w:rsidR="002D3C37" w:rsidRPr="008E5453" w14:paraId="24CA629B" w14:textId="77777777" w:rsidTr="002F2B69">
        <w:tc>
          <w:tcPr>
            <w:tcW w:w="1985" w:type="dxa"/>
          </w:tcPr>
          <w:p w14:paraId="539C48F7" w14:textId="3B184722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DA818C1" w14:textId="14A52CB2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03359A85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6B8E9921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77EF5CE5" w14:textId="77777777" w:rsidTr="002F2B69">
        <w:tc>
          <w:tcPr>
            <w:tcW w:w="9855" w:type="dxa"/>
          </w:tcPr>
          <w:p w14:paraId="2892BC32" w14:textId="77777777" w:rsidR="009D04FA" w:rsidRPr="00F51730" w:rsidRDefault="004C0494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9D04FA" w:rsidRPr="009D04FA">
              <w:rPr>
                <w:rFonts w:ascii="Arial" w:hAnsi="Arial" w:cs="Arial"/>
                <w:lang w:val="en-US"/>
              </w:rPr>
              <w:t xml:space="preserve">  </w:t>
            </w:r>
            <w:r w:rsidR="009D04FA" w:rsidRPr="00F51730">
              <w:rPr>
                <w:rFonts w:ascii="Arial" w:hAnsi="Arial" w:cs="Arial"/>
                <w:highlight w:val="yellow"/>
                <w:lang w:val="en-US"/>
              </w:rPr>
              <w:t xml:space="preserve">function </w:t>
            </w:r>
            <w:proofErr w:type="spellStart"/>
            <w:r w:rsidR="009D04FA" w:rsidRPr="00F51730">
              <w:rPr>
                <w:rFonts w:ascii="Arial" w:hAnsi="Arial" w:cs="Arial"/>
                <w:highlight w:val="yellow"/>
                <w:lang w:val="en-US"/>
              </w:rPr>
              <w:t>fl_IMS_PTC_ImsInfo_GetreINVITE</w:t>
            </w:r>
            <w:proofErr w:type="spellEnd"/>
            <w:r w:rsidR="009D04FA" w:rsidRPr="00F51730">
              <w:rPr>
                <w:rFonts w:ascii="Arial" w:hAnsi="Arial" w:cs="Arial"/>
                <w:highlight w:val="yellow"/>
                <w:lang w:val="en-US"/>
              </w:rPr>
              <w:t xml:space="preserve">(template (omit) </w:t>
            </w:r>
            <w:proofErr w:type="spellStart"/>
            <w:r w:rsidR="009D04FA" w:rsidRPr="00F51730">
              <w:rPr>
                <w:rFonts w:ascii="Arial" w:hAnsi="Arial" w:cs="Arial"/>
                <w:highlight w:val="yellow"/>
                <w:lang w:val="en-US"/>
              </w:rPr>
              <w:t>IMS_PTC_DialogIndex_Type</w:t>
            </w:r>
            <w:proofErr w:type="spellEnd"/>
            <w:r w:rsidR="009D04FA" w:rsidRPr="00F51730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="009D04FA" w:rsidRPr="00F51730">
              <w:rPr>
                <w:rFonts w:ascii="Arial" w:hAnsi="Arial" w:cs="Arial"/>
                <w:highlight w:val="yellow"/>
                <w:lang w:val="en-US"/>
              </w:rPr>
              <w:t>p_DialogIndex</w:t>
            </w:r>
            <w:proofErr w:type="spellEnd"/>
            <w:r w:rsidR="009D04FA" w:rsidRPr="00F51730">
              <w:rPr>
                <w:rFonts w:ascii="Arial" w:hAnsi="Arial" w:cs="Arial"/>
                <w:highlight w:val="yellow"/>
                <w:lang w:val="en-US"/>
              </w:rPr>
              <w:t xml:space="preserve"> := omit) runs on IMS_PTC return boolean</w:t>
            </w:r>
          </w:p>
          <w:p w14:paraId="204A9B51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{</w:t>
            </w:r>
          </w:p>
          <w:p w14:paraId="6935320A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  var integer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i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fl_IMS_PTC_ImsInfo_GetDialogIndexValue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p_DialogIndex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38CD8BA4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  return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vc_IMS_Global.ImsInfo.Dialog.Info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[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i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].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reINVITE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;</w:t>
            </w:r>
          </w:p>
          <w:p w14:paraId="4072DC88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}</w:t>
            </w:r>
          </w:p>
          <w:p w14:paraId="118331F7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  <w:p w14:paraId="71207B10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function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fl_IMS_PTC_ImsInfo_SetreINVITE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(template (omit)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IMS_PTC_DialogIndex_Type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p_DialogIndex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:= omit) runs on IMS_PTC</w:t>
            </w:r>
          </w:p>
          <w:p w14:paraId="061E06B5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{</w:t>
            </w:r>
          </w:p>
          <w:p w14:paraId="48F404D3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  var integer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i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fl_IMS_PTC_ImsInfo_GetDialogIndexValue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p_DialogIndex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5469FFE6" w14:textId="77777777" w:rsidR="009D04FA" w:rsidRPr="00F51730" w:rsidRDefault="009D04FA" w:rsidP="00F51730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 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vc_IMS_Global.ImsInfo.Dialog.Info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[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i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].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reINVITE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:= true;</w:t>
            </w:r>
          </w:p>
          <w:p w14:paraId="58956FD0" w14:textId="018AEDF4" w:rsidR="004C0494" w:rsidRPr="008E5453" w:rsidRDefault="009D04F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}</w:t>
            </w:r>
          </w:p>
        </w:tc>
      </w:tr>
    </w:tbl>
    <w:p w14:paraId="34CBB155" w14:textId="5B36DFCA" w:rsidR="004C0494" w:rsidRDefault="004C0494" w:rsidP="004C04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3" w:name="_Toc106193670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4</w:t>
      </w:r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171BED" w:rsidRPr="008E5453" w14:paraId="29EC39B6" w14:textId="77777777" w:rsidTr="002F2B69">
        <w:trPr>
          <w:trHeight w:val="447"/>
        </w:trPr>
        <w:tc>
          <w:tcPr>
            <w:tcW w:w="1985" w:type="dxa"/>
          </w:tcPr>
          <w:p w14:paraId="055ED257" w14:textId="2A3C3A99" w:rsidR="00171BED" w:rsidRPr="008E5453" w:rsidRDefault="009D04FA" w:rsidP="00171BE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171BED" w:rsidRPr="008E5453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1B7F985" w14:textId="5F87258C" w:rsidR="00171BED" w:rsidRPr="008E5453" w:rsidRDefault="009D04FA" w:rsidP="00171BED">
            <w:pPr>
              <w:spacing w:after="0"/>
              <w:rPr>
                <w:rFonts w:ascii="Arial" w:hAnsi="Arial" w:cs="Arial"/>
              </w:rPr>
            </w:pPr>
            <w:r w:rsidRPr="009D04FA">
              <w:rPr>
                <w:rFonts w:ascii="Arial" w:hAnsi="Arial" w:cs="Arial"/>
              </w:rPr>
              <w:t>f_IMS_InviteResponse_183_MessageHeaderTX</w:t>
            </w:r>
          </w:p>
        </w:tc>
      </w:tr>
      <w:tr w:rsidR="00171BED" w:rsidRPr="008E5453" w14:paraId="67D3440D" w14:textId="77777777" w:rsidTr="002F2B69">
        <w:trPr>
          <w:trHeight w:val="452"/>
        </w:trPr>
        <w:tc>
          <w:tcPr>
            <w:tcW w:w="1985" w:type="dxa"/>
          </w:tcPr>
          <w:p w14:paraId="666EBF26" w14:textId="27B46213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1A8124F" w14:textId="4E232BD9" w:rsidR="00171BED" w:rsidRPr="000E5E48" w:rsidRDefault="00171BED" w:rsidP="00171BED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171BED" w:rsidRPr="008E5453" w14:paraId="3DA2FA0C" w14:textId="77777777" w:rsidTr="002F2B69">
        <w:tc>
          <w:tcPr>
            <w:tcW w:w="1985" w:type="dxa"/>
          </w:tcPr>
          <w:p w14:paraId="2EE6A162" w14:textId="1C367E0E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0C9ED57" w14:textId="4340D0DB" w:rsidR="00171BED" w:rsidRPr="008E5453" w:rsidRDefault="00FD42EA" w:rsidP="00171BED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Instead of “</w:t>
            </w:r>
            <w:proofErr w:type="spellStart"/>
            <w:r>
              <w:rPr>
                <w:rFonts w:cs="Arial"/>
                <w:lang w:val="en-SG"/>
              </w:rPr>
              <w:t>DialogsEstablished</w:t>
            </w:r>
            <w:proofErr w:type="spellEnd"/>
            <w:r>
              <w:rPr>
                <w:rFonts w:cs="Arial"/>
                <w:lang w:val="en-SG"/>
              </w:rPr>
              <w:t>” it is now used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information to check the condition for applying R5-223453</w:t>
            </w:r>
          </w:p>
        </w:tc>
      </w:tr>
      <w:tr w:rsidR="00171BED" w:rsidRPr="008E5453" w14:paraId="60013356" w14:textId="77777777" w:rsidTr="002F2B69">
        <w:tc>
          <w:tcPr>
            <w:tcW w:w="1985" w:type="dxa"/>
          </w:tcPr>
          <w:p w14:paraId="305F773A" w14:textId="602CCCF9" w:rsidR="00171BED" w:rsidRPr="008E5453" w:rsidRDefault="00171BED" w:rsidP="00171BED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96DAFE1" w14:textId="2DDB31FA" w:rsidR="00171BED" w:rsidRPr="008E5453" w:rsidRDefault="009D04FA" w:rsidP="00171BE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9D04FA">
              <w:rPr>
                <w:rFonts w:ascii="Arial" w:hAnsi="Arial" w:cs="Arial"/>
                <w:lang w:val="en-US"/>
              </w:rPr>
              <w:t>MS_Procedures_CallControl4G5G.ttcn</w:t>
            </w:r>
          </w:p>
        </w:tc>
      </w:tr>
      <w:tr w:rsidR="009611ED" w:rsidRPr="008E5453" w14:paraId="3A7C4A70" w14:textId="77777777" w:rsidTr="002F2B69">
        <w:tc>
          <w:tcPr>
            <w:tcW w:w="1985" w:type="dxa"/>
          </w:tcPr>
          <w:p w14:paraId="291B59F6" w14:textId="43BE46AB" w:rsidR="009611ED" w:rsidRPr="008E5453" w:rsidRDefault="009611ED" w:rsidP="009611E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957058A" w14:textId="085223C2" w:rsidR="009611ED" w:rsidRPr="009611ED" w:rsidRDefault="009611ED" w:rsidP="009611ED">
            <w:pPr>
              <w:rPr>
                <w:rFonts w:ascii="Arial" w:hAnsi="Arial" w:cs="Arial"/>
                <w:highlight w:val="cyan"/>
              </w:rPr>
            </w:pPr>
            <w:r w:rsidRPr="009611ED">
              <w:rPr>
                <w:rFonts w:ascii="Arial" w:hAnsi="Arial" w:cs="Arial"/>
                <w:highlight w:val="cyan"/>
              </w:rPr>
              <w:t xml:space="preserve">Accepted in principle using </w:t>
            </w:r>
            <w:proofErr w:type="spellStart"/>
            <w:r w:rsidRPr="009611ED">
              <w:rPr>
                <w:rFonts w:ascii="Arial" w:hAnsi="Arial" w:cs="Arial"/>
                <w:highlight w:val="cyan"/>
              </w:rPr>
              <w:t>f_IMS_SipRequest_MessageHeaderIsReINVITE</w:t>
            </w:r>
            <w:proofErr w:type="spellEnd"/>
            <w:r w:rsidRPr="009611ED">
              <w:rPr>
                <w:rFonts w:ascii="Arial" w:hAnsi="Arial" w:cs="Arial"/>
                <w:highlight w:val="cyan"/>
              </w:rPr>
              <w:t xml:space="preserve"> instead of </w:t>
            </w:r>
            <w:proofErr w:type="spellStart"/>
            <w:r w:rsidRPr="009611ED">
              <w:rPr>
                <w:rFonts w:ascii="Arial" w:hAnsi="Arial" w:cs="Arial"/>
                <w:highlight w:val="cyan"/>
              </w:rPr>
              <w:t>fl_IMS_PTC_ImsInfo_GetreINVITE</w:t>
            </w:r>
            <w:proofErr w:type="spellEnd"/>
            <w:r w:rsidRPr="009611ED">
              <w:rPr>
                <w:rFonts w:ascii="Arial" w:hAnsi="Arial" w:cs="Arial"/>
                <w:highlight w:val="cyan"/>
              </w:rPr>
              <w:t xml:space="preserve"> (see MCC160 Comments for R5s220772)</w:t>
            </w:r>
          </w:p>
        </w:tc>
      </w:tr>
    </w:tbl>
    <w:p w14:paraId="4D407338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3C90FE97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5561EB66" w14:textId="77777777" w:rsidTr="002F2B69">
        <w:tc>
          <w:tcPr>
            <w:tcW w:w="9855" w:type="dxa"/>
          </w:tcPr>
          <w:p w14:paraId="4F9BCA39" w14:textId="77777777" w:rsidR="00FD42EA" w:rsidRPr="00FD42EA" w:rsidRDefault="004C0494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</w:t>
            </w:r>
            <w:r w:rsidR="00FD42EA" w:rsidRPr="00FD42EA">
              <w:rPr>
                <w:rFonts w:ascii="Arial" w:hAnsi="Arial" w:cs="Arial"/>
                <w:lang w:val="en-US"/>
              </w:rPr>
              <w:t>function f_IMS_InviteResponse_183_MessageHeaderTX(</w:t>
            </w:r>
            <w:proofErr w:type="spellStart"/>
            <w:r w:rsidR="00FD42EA" w:rsidRPr="00FD42EA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="00FD42EA"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D42EA" w:rsidRPr="00FD42EA">
              <w:rPr>
                <w:rFonts w:ascii="Arial" w:hAnsi="Arial" w:cs="Arial"/>
                <w:lang w:val="en-US"/>
              </w:rPr>
              <w:t>p_InviteRequest</w:t>
            </w:r>
            <w:proofErr w:type="spellEnd"/>
            <w:r w:rsidR="00FD42EA" w:rsidRPr="00FD42EA">
              <w:rPr>
                <w:rFonts w:ascii="Arial" w:hAnsi="Arial" w:cs="Arial"/>
                <w:lang w:val="en-US"/>
              </w:rPr>
              <w:t>,</w:t>
            </w:r>
          </w:p>
          <w:p w14:paraId="26A9C640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p_ContactUri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>,</w:t>
            </w:r>
          </w:p>
          <w:p w14:paraId="5A273B0C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template (omit)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SemicolonParam_List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p_AditionalContactParams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2E11253C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lastRenderedPageBreak/>
              <w:t xml:space="preserve">                                                   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OptionTag_List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p_OptionTagsForRequire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:= tsc_OptionTagList_100rel_precondition,</w:t>
            </w:r>
          </w:p>
          <w:p w14:paraId="62CE3B86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IMS_CallType_Type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p_CallType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:= NORMAL_CALL,</w:t>
            </w:r>
          </w:p>
          <w:p w14:paraId="1CCE5D85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boolean p_A6 :=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pc_IMS_Video_FeatureTag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>,</w:t>
            </w:r>
          </w:p>
          <w:p w14:paraId="33E688FD" w14:textId="77777777" w:rsidR="00FD42EA" w:rsidRP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template (omit)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ContentType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p_ContentType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cs_ContentTypeSDP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) runs on IMS_PTC return template (value)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MessageHeader</w:t>
            </w:r>
            <w:proofErr w:type="spellEnd"/>
          </w:p>
          <w:p w14:paraId="178F2B48" w14:textId="77777777" w:rsid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{</w:t>
            </w:r>
          </w:p>
          <w:p w14:paraId="13F5A6BB" w14:textId="77777777" w:rsid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679CC3DD" w14:textId="77777777" w:rsidR="00FD42EA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AAA6A81" w14:textId="77777777" w:rsidR="004C0494" w:rsidRDefault="004C0494" w:rsidP="00FD42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</w:t>
            </w:r>
            <w:r w:rsidR="00FD42EA" w:rsidRPr="00FD42EA">
              <w:rPr>
                <w:rFonts w:ascii="Arial" w:hAnsi="Arial" w:cs="Arial"/>
                <w:lang w:val="en-US"/>
              </w:rPr>
              <w:t xml:space="preserve">    </w:t>
            </w:r>
            <w:r w:rsidR="00FD42EA" w:rsidRPr="00FD42EA">
              <w:rPr>
                <w:rFonts w:ascii="Arial" w:hAnsi="Arial" w:cs="Arial"/>
                <w:highlight w:val="yellow"/>
                <w:lang w:val="en-US"/>
              </w:rPr>
              <w:t xml:space="preserve">var boolean v_A15 := </w:t>
            </w:r>
            <w:proofErr w:type="spellStart"/>
            <w:r w:rsidR="00FD42EA" w:rsidRPr="00FD42EA">
              <w:rPr>
                <w:rFonts w:ascii="Arial" w:hAnsi="Arial" w:cs="Arial"/>
                <w:highlight w:val="yellow"/>
                <w:lang w:val="en-US"/>
              </w:rPr>
              <w:t>f_IMS_PTC_ImsInfo_DialogIsEstablished</w:t>
            </w:r>
            <w:proofErr w:type="spellEnd"/>
            <w:r w:rsidR="00FD42EA" w:rsidRPr="00FD42EA">
              <w:rPr>
                <w:rFonts w:ascii="Arial" w:hAnsi="Arial" w:cs="Arial"/>
                <w:highlight w:val="yellow"/>
                <w:lang w:val="en-US"/>
              </w:rPr>
              <w:t xml:space="preserve">();       </w:t>
            </w:r>
            <w:r w:rsidR="00FD42EA" w:rsidRPr="00FD42EA">
              <w:rPr>
                <w:rFonts w:ascii="Arial" w:hAnsi="Arial" w:cs="Arial"/>
                <w:lang w:val="en-US"/>
              </w:rPr>
              <w:t>/* 183 sent for re-INVITE within an established dialog */</w:t>
            </w:r>
          </w:p>
          <w:p w14:paraId="2183B921" w14:textId="671D509C" w:rsidR="00FD42EA" w:rsidRPr="008E5453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28907BAD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49E56A99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407BAC3E" w14:textId="77777777" w:rsidTr="002F2B69">
        <w:tc>
          <w:tcPr>
            <w:tcW w:w="9855" w:type="dxa"/>
          </w:tcPr>
          <w:p w14:paraId="3A3C15ED" w14:textId="77777777" w:rsidR="00FD42EA" w:rsidRPr="00FD42EA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FD42EA" w:rsidRPr="00FD42EA">
              <w:rPr>
                <w:rFonts w:ascii="Arial" w:hAnsi="Arial" w:cs="Arial"/>
                <w:lang w:val="en-US"/>
              </w:rPr>
              <w:t>function f_IMS_InviteResponse_183_MessageHeaderTX(</w:t>
            </w:r>
            <w:proofErr w:type="spellStart"/>
            <w:r w:rsidR="00FD42EA" w:rsidRPr="00FD42EA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="00FD42EA"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D42EA" w:rsidRPr="00FD42EA">
              <w:rPr>
                <w:rFonts w:ascii="Arial" w:hAnsi="Arial" w:cs="Arial"/>
                <w:lang w:val="en-US"/>
              </w:rPr>
              <w:t>p_InviteRequest</w:t>
            </w:r>
            <w:proofErr w:type="spellEnd"/>
            <w:r w:rsidR="00FD42EA" w:rsidRPr="00FD42EA">
              <w:rPr>
                <w:rFonts w:ascii="Arial" w:hAnsi="Arial" w:cs="Arial"/>
                <w:lang w:val="en-US"/>
              </w:rPr>
              <w:t>,</w:t>
            </w:r>
          </w:p>
          <w:p w14:paraId="2E21ECCE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p_ContactUri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>,</w:t>
            </w:r>
          </w:p>
          <w:p w14:paraId="66866E27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template (omit)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SemicolonParam_List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p_AditionalContactParams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4E3CCDC5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OptionTag_List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p_OptionTagsForRequire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:= tsc_OptionTagList_100rel_precondition,</w:t>
            </w:r>
          </w:p>
          <w:p w14:paraId="0DAEE539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IMS_CallType_Type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p_CallType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:= NORMAL_CALL,</w:t>
            </w:r>
          </w:p>
          <w:p w14:paraId="099C6958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boolean p_A6 :=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pc_IMS_Video_FeatureTag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>,</w:t>
            </w:r>
          </w:p>
          <w:p w14:paraId="5081F9D5" w14:textId="77777777" w:rsidR="00FD42EA" w:rsidRP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                                                  template (omit)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ContentType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p_ContentType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cs_ContentTypeSDP</w:t>
            </w:r>
            <w:proofErr w:type="spellEnd"/>
            <w:r w:rsidRPr="00FD42EA">
              <w:rPr>
                <w:rFonts w:ascii="Arial" w:hAnsi="Arial" w:cs="Arial"/>
                <w:lang w:val="en-US"/>
              </w:rPr>
              <w:t xml:space="preserve">) runs on IMS_PTC return template (value) </w:t>
            </w:r>
            <w:proofErr w:type="spellStart"/>
            <w:r w:rsidRPr="00FD42EA">
              <w:rPr>
                <w:rFonts w:ascii="Arial" w:hAnsi="Arial" w:cs="Arial"/>
                <w:lang w:val="en-US"/>
              </w:rPr>
              <w:t>MessageHeader</w:t>
            </w:r>
            <w:proofErr w:type="spellEnd"/>
          </w:p>
          <w:p w14:paraId="4A255E49" w14:textId="77777777" w:rsidR="004C0494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lang w:val="en-US"/>
              </w:rPr>
              <w:t xml:space="preserve">  {</w:t>
            </w:r>
          </w:p>
          <w:p w14:paraId="7C28CBE0" w14:textId="77777777" w:rsidR="00FD42EA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013745C1" w14:textId="03F9CEBE" w:rsidR="00FD42EA" w:rsidRPr="008E5453" w:rsidRDefault="00FD42EA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D42EA">
              <w:rPr>
                <w:rFonts w:ascii="Arial" w:hAnsi="Arial" w:cs="Arial"/>
                <w:highlight w:val="yellow"/>
                <w:lang w:val="en-US"/>
              </w:rPr>
              <w:t xml:space="preserve">var boolean v_A15 := </w:t>
            </w:r>
            <w:proofErr w:type="spellStart"/>
            <w:r w:rsidRPr="00FD42EA">
              <w:rPr>
                <w:rFonts w:ascii="Arial" w:hAnsi="Arial" w:cs="Arial"/>
                <w:highlight w:val="yellow"/>
                <w:lang w:val="en-US"/>
              </w:rPr>
              <w:t>fl_IMS_PTC_ImsInfo_GetreINVITE</w:t>
            </w:r>
            <w:proofErr w:type="spellEnd"/>
            <w:r w:rsidRPr="00FD42EA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</w:tc>
      </w:tr>
    </w:tbl>
    <w:p w14:paraId="638BAA07" w14:textId="79E6A607" w:rsidR="004C0494" w:rsidRDefault="004C0494" w:rsidP="004C04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4" w:name="_Toc106193671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5</w:t>
      </w:r>
      <w:bookmarkEnd w:id="1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D42EA" w:rsidRPr="008E5453" w14:paraId="7760B8D8" w14:textId="77777777" w:rsidTr="002F2B69">
        <w:trPr>
          <w:trHeight w:val="447"/>
        </w:trPr>
        <w:tc>
          <w:tcPr>
            <w:tcW w:w="1985" w:type="dxa"/>
          </w:tcPr>
          <w:p w14:paraId="0006BC3E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D704701" w14:textId="0FE118DD" w:rsidR="00FD42EA" w:rsidRPr="008E5453" w:rsidRDefault="004E0DBA" w:rsidP="00FD42EA">
            <w:pPr>
              <w:spacing w:after="0"/>
              <w:rPr>
                <w:rFonts w:ascii="Arial" w:hAnsi="Arial" w:cs="Arial"/>
              </w:rPr>
            </w:pPr>
            <w:r w:rsidRPr="004E0DBA">
              <w:rPr>
                <w:rFonts w:ascii="Arial" w:hAnsi="Arial" w:cs="Arial"/>
              </w:rPr>
              <w:t>f_IMS_OtherResponse_200_MessageHeaderTX</w:t>
            </w:r>
          </w:p>
        </w:tc>
      </w:tr>
      <w:tr w:rsidR="00FD42EA" w:rsidRPr="008E5453" w14:paraId="73B739E8" w14:textId="77777777" w:rsidTr="002F2B69">
        <w:trPr>
          <w:trHeight w:val="452"/>
        </w:trPr>
        <w:tc>
          <w:tcPr>
            <w:tcW w:w="1985" w:type="dxa"/>
          </w:tcPr>
          <w:p w14:paraId="54A028E2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1F4D4E08" w14:textId="6EC6D834" w:rsidR="00FD42EA" w:rsidRPr="000E5E48" w:rsidRDefault="00FD42EA" w:rsidP="00FD42EA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FD42EA" w:rsidRPr="008E5453" w14:paraId="2FE082B2" w14:textId="77777777" w:rsidTr="002F2B69">
        <w:tc>
          <w:tcPr>
            <w:tcW w:w="1985" w:type="dxa"/>
          </w:tcPr>
          <w:p w14:paraId="5735718A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851A981" w14:textId="5D613933" w:rsidR="00FD42EA" w:rsidRPr="008E5453" w:rsidRDefault="00FD42EA" w:rsidP="00FD42E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Instead of “</w:t>
            </w:r>
            <w:proofErr w:type="spellStart"/>
            <w:r>
              <w:rPr>
                <w:rFonts w:cs="Arial"/>
                <w:lang w:val="en-SG"/>
              </w:rPr>
              <w:t>DialogsEstablished</w:t>
            </w:r>
            <w:proofErr w:type="spellEnd"/>
            <w:r>
              <w:rPr>
                <w:rFonts w:cs="Arial"/>
                <w:lang w:val="en-SG"/>
              </w:rPr>
              <w:t>” it is now used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information to check the condition for applying R5-223453</w:t>
            </w:r>
          </w:p>
        </w:tc>
      </w:tr>
      <w:tr w:rsidR="00FD42EA" w:rsidRPr="008E5453" w14:paraId="79A5A016" w14:textId="77777777" w:rsidTr="002F2B69">
        <w:tc>
          <w:tcPr>
            <w:tcW w:w="1985" w:type="dxa"/>
          </w:tcPr>
          <w:p w14:paraId="5302AF6B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9108406" w14:textId="75DC5289" w:rsidR="00FD42EA" w:rsidRPr="008E5453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9D04FA">
              <w:rPr>
                <w:rFonts w:ascii="Arial" w:hAnsi="Arial" w:cs="Arial"/>
                <w:lang w:val="en-US"/>
              </w:rPr>
              <w:t>MS_Procedures_CallControl4G5G.ttcn</w:t>
            </w:r>
          </w:p>
        </w:tc>
      </w:tr>
      <w:tr w:rsidR="009611ED" w:rsidRPr="008E5453" w14:paraId="59E151C3" w14:textId="77777777" w:rsidTr="002F2B69">
        <w:tc>
          <w:tcPr>
            <w:tcW w:w="1985" w:type="dxa"/>
          </w:tcPr>
          <w:p w14:paraId="61FB57E3" w14:textId="77777777" w:rsidR="009611ED" w:rsidRPr="008E5453" w:rsidRDefault="009611ED" w:rsidP="009611E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MCC160 Comment</w:t>
            </w:r>
          </w:p>
        </w:tc>
        <w:tc>
          <w:tcPr>
            <w:tcW w:w="7654" w:type="dxa"/>
          </w:tcPr>
          <w:p w14:paraId="02678EE3" w14:textId="0CDB20EF" w:rsidR="009611ED" w:rsidRPr="008E5453" w:rsidRDefault="009611ED" w:rsidP="009611ED">
            <w:pPr>
              <w:rPr>
                <w:rFonts w:ascii="Arial" w:hAnsi="Arial" w:cs="Arial"/>
                <w:highlight w:val="cyan"/>
              </w:rPr>
            </w:pPr>
            <w:r w:rsidRPr="009611ED">
              <w:rPr>
                <w:rFonts w:ascii="Arial" w:hAnsi="Arial" w:cs="Arial"/>
                <w:highlight w:val="cyan"/>
              </w:rPr>
              <w:t xml:space="preserve">Accepted in principle using </w:t>
            </w:r>
            <w:proofErr w:type="spellStart"/>
            <w:r w:rsidRPr="009611ED">
              <w:rPr>
                <w:rFonts w:ascii="Arial" w:hAnsi="Arial" w:cs="Arial"/>
                <w:highlight w:val="cyan"/>
              </w:rPr>
              <w:t>f_IMS_SipRequest_MessageHeaderIsReINVITE</w:t>
            </w:r>
            <w:proofErr w:type="spellEnd"/>
            <w:r w:rsidRPr="009611ED">
              <w:rPr>
                <w:rFonts w:ascii="Arial" w:hAnsi="Arial" w:cs="Arial"/>
                <w:highlight w:val="cyan"/>
              </w:rPr>
              <w:t xml:space="preserve"> instead of </w:t>
            </w:r>
            <w:proofErr w:type="spellStart"/>
            <w:r w:rsidRPr="009611ED">
              <w:rPr>
                <w:rFonts w:ascii="Arial" w:hAnsi="Arial" w:cs="Arial"/>
                <w:highlight w:val="cyan"/>
              </w:rPr>
              <w:t>fl_IMS_PTC_ImsInfo_GetreINVITE</w:t>
            </w:r>
            <w:proofErr w:type="spellEnd"/>
            <w:r w:rsidRPr="009611ED">
              <w:rPr>
                <w:rFonts w:ascii="Arial" w:hAnsi="Arial" w:cs="Arial"/>
                <w:highlight w:val="cyan"/>
              </w:rPr>
              <w:t xml:space="preserve"> (see MCC160 Comments for R5s220772)</w:t>
            </w:r>
          </w:p>
        </w:tc>
      </w:tr>
    </w:tbl>
    <w:p w14:paraId="340A81A1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121BDB87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06BCCBB5" w14:textId="77777777" w:rsidTr="002F2B69">
        <w:tc>
          <w:tcPr>
            <w:tcW w:w="9855" w:type="dxa"/>
          </w:tcPr>
          <w:p w14:paraId="7034A353" w14:textId="77777777" w:rsidR="00F51730" w:rsidRPr="00F51730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F51730" w:rsidRPr="00F51730">
              <w:rPr>
                <w:rFonts w:ascii="Arial" w:hAnsi="Arial" w:cs="Arial"/>
                <w:lang w:val="en-US"/>
              </w:rPr>
              <w:t>f_IMS_OtherResponse_200_MessageHeaderTX(</w:t>
            </w:r>
            <w:proofErr w:type="spellStart"/>
            <w:r w:rsidR="00F51730" w:rsidRPr="00F51730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="00F51730"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51730" w:rsidRPr="00F51730">
              <w:rPr>
                <w:rFonts w:ascii="Arial" w:hAnsi="Arial" w:cs="Arial"/>
                <w:lang w:val="en-US"/>
              </w:rPr>
              <w:t>p_MessageHeader_Request</w:t>
            </w:r>
            <w:proofErr w:type="spellEnd"/>
            <w:r w:rsidR="00F51730" w:rsidRPr="00F51730">
              <w:rPr>
                <w:rFonts w:ascii="Arial" w:hAnsi="Arial" w:cs="Arial"/>
                <w:lang w:val="en-US"/>
              </w:rPr>
              <w:t>,</w:t>
            </w:r>
          </w:p>
          <w:p w14:paraId="2E6A95B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template (omit)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ContentType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p_ContentType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49FF9E1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template (omit)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p_EmergencyTelURI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6E61EE04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p_ContactUri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,</w:t>
            </w:r>
          </w:p>
          <w:p w14:paraId="3DF4F8BA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boolean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p_PreconditionsRequired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false,</w:t>
            </w:r>
          </w:p>
          <w:p w14:paraId="79F6D95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IMS_CallType_Type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p_CallType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NORMAL_CALL)</w:t>
            </w:r>
          </w:p>
          <w:p w14:paraId="0DFD2D1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runs on IMS_PTC return template (value)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MessageHeader</w:t>
            </w:r>
            <w:proofErr w:type="spellEnd"/>
          </w:p>
          <w:p w14:paraId="794FB188" w14:textId="77777777" w:rsidR="004C0494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{</w:t>
            </w:r>
          </w:p>
          <w:p w14:paraId="133A8207" w14:textId="77777777" w:rsid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71A0847" w14:textId="6CBC69FA" w:rsid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3328084D" w14:textId="77777777" w:rsid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224E5B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select (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v_Method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) {</w:t>
            </w:r>
          </w:p>
          <w:p w14:paraId="5A24E375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case ("INVITE") {</w:t>
            </w:r>
          </w:p>
          <w:p w14:paraId="5436D6A5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v_A1A3 := true;</w:t>
            </w:r>
          </w:p>
          <w:p w14:paraId="56D55B4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v_A19 := true;</w:t>
            </w:r>
          </w:p>
          <w:p w14:paraId="521C46E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</w:t>
            </w: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v_A23 :=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f_IMS_PTC_ImsInfo_DialogIsEstablished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();                                           </w:t>
            </w:r>
            <w:r w:rsidRPr="00F51730">
              <w:rPr>
                <w:rFonts w:ascii="Arial" w:hAnsi="Arial" w:cs="Arial"/>
                <w:lang w:val="en-US"/>
              </w:rPr>
              <w:t>/* Response sent for re-INVITE within an established dialog */</w:t>
            </w:r>
          </w:p>
          <w:p w14:paraId="21D8F305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}</w:t>
            </w:r>
          </w:p>
          <w:p w14:paraId="1AEFDE43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case ("UPDATE") {</w:t>
            </w:r>
          </w:p>
          <w:p w14:paraId="7F2E62D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v_A1A3 := true;</w:t>
            </w:r>
          </w:p>
          <w:p w14:paraId="3192BC4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}</w:t>
            </w:r>
          </w:p>
          <w:p w14:paraId="51C17BF2" w14:textId="654DD877" w:rsidR="00F51730" w:rsidRPr="008E5453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}</w:t>
            </w:r>
          </w:p>
        </w:tc>
      </w:tr>
    </w:tbl>
    <w:p w14:paraId="13DF9B99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046102F2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4AAD5819" w14:textId="77777777" w:rsidTr="002F2B69">
        <w:tc>
          <w:tcPr>
            <w:tcW w:w="9855" w:type="dxa"/>
          </w:tcPr>
          <w:p w14:paraId="335E2D89" w14:textId="77777777" w:rsidR="00F51730" w:rsidRPr="00F51730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F51730" w:rsidRPr="00F51730">
              <w:rPr>
                <w:rFonts w:ascii="Arial" w:hAnsi="Arial" w:cs="Arial"/>
                <w:lang w:val="en-US"/>
              </w:rPr>
              <w:t>f_IMS_OtherResponse_200_MessageHeaderTX(</w:t>
            </w:r>
            <w:proofErr w:type="spellStart"/>
            <w:r w:rsidR="00F51730" w:rsidRPr="00F51730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="00F51730"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51730" w:rsidRPr="00F51730">
              <w:rPr>
                <w:rFonts w:ascii="Arial" w:hAnsi="Arial" w:cs="Arial"/>
                <w:lang w:val="en-US"/>
              </w:rPr>
              <w:t>p_MessageHeader_Request</w:t>
            </w:r>
            <w:proofErr w:type="spellEnd"/>
            <w:r w:rsidR="00F51730" w:rsidRPr="00F51730">
              <w:rPr>
                <w:rFonts w:ascii="Arial" w:hAnsi="Arial" w:cs="Arial"/>
                <w:lang w:val="en-US"/>
              </w:rPr>
              <w:t>,</w:t>
            </w:r>
          </w:p>
          <w:p w14:paraId="3F05BC0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template (omit)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ContentType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p_ContentType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5A0B61E3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template (omit)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p_EmergencyTelURI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omit,</w:t>
            </w:r>
          </w:p>
          <w:p w14:paraId="01B7194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p_ContactUri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px_IMS_CalleeContactUri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,</w:t>
            </w:r>
          </w:p>
          <w:p w14:paraId="6851B47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boolean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p_PreconditionsRequired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false,</w:t>
            </w:r>
          </w:p>
          <w:p w14:paraId="21866813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IMS_CallType_Type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p_CallType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NORMAL_CALL)</w:t>
            </w:r>
          </w:p>
          <w:p w14:paraId="3C5355A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runs on IMS_PTC return template (value)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MessageHeader</w:t>
            </w:r>
            <w:proofErr w:type="spellEnd"/>
          </w:p>
          <w:p w14:paraId="6DBDFCF0" w14:textId="77777777" w:rsidR="004C0494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{</w:t>
            </w:r>
          </w:p>
          <w:p w14:paraId="3EE9E2BA" w14:textId="77777777" w:rsid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35CF20BA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lastRenderedPageBreak/>
              <w:t xml:space="preserve">    select (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v_Method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) {</w:t>
            </w:r>
          </w:p>
          <w:p w14:paraId="662758C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case ("INVITE") {</w:t>
            </w:r>
          </w:p>
          <w:p w14:paraId="0E86E3DB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v_A1A3 := true;</w:t>
            </w:r>
          </w:p>
          <w:p w14:paraId="67DFF630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v_A19 := true;</w:t>
            </w:r>
          </w:p>
          <w:p w14:paraId="15F4810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        v_A23 :=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fl_IMS_PTC_ImsInfo_GetreINVITE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();</w:t>
            </w: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/* Response sent for re-INVITE within an established dialog */</w:t>
            </w:r>
          </w:p>
          <w:p w14:paraId="6006D17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}</w:t>
            </w:r>
          </w:p>
          <w:p w14:paraId="009EBFF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case ("UPDATE") {</w:t>
            </w:r>
          </w:p>
          <w:p w14:paraId="65371243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v_A1A3 := true;</w:t>
            </w:r>
          </w:p>
          <w:p w14:paraId="0CC482A4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}</w:t>
            </w:r>
          </w:p>
          <w:p w14:paraId="18BAA089" w14:textId="69D4748A" w:rsidR="00F51730" w:rsidRPr="008E5453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}</w:t>
            </w:r>
          </w:p>
        </w:tc>
      </w:tr>
    </w:tbl>
    <w:p w14:paraId="771996FD" w14:textId="74FA5A7C" w:rsidR="004C0494" w:rsidRDefault="004C0494" w:rsidP="004C0494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5" w:name="_Toc106193672"/>
      <w:proofErr w:type="spellStart"/>
      <w:r>
        <w:rPr>
          <w:b/>
          <w:lang w:val="pt-BR"/>
        </w:rPr>
        <w:lastRenderedPageBreak/>
        <w:t>Change</w:t>
      </w:r>
      <w:proofErr w:type="spellEnd"/>
      <w:r>
        <w:rPr>
          <w:b/>
          <w:lang w:val="pt-BR"/>
        </w:rPr>
        <w:t xml:space="preserve"> 6</w:t>
      </w:r>
      <w:bookmarkEnd w:id="1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FD42EA" w:rsidRPr="008E5453" w14:paraId="3091B081" w14:textId="77777777" w:rsidTr="002F2B69">
        <w:trPr>
          <w:trHeight w:val="447"/>
        </w:trPr>
        <w:tc>
          <w:tcPr>
            <w:tcW w:w="1985" w:type="dxa"/>
          </w:tcPr>
          <w:p w14:paraId="2BC254EF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9411363" w14:textId="2C91CE95" w:rsidR="00FD42EA" w:rsidRPr="008E5453" w:rsidRDefault="00F51730" w:rsidP="00FD42EA">
            <w:pPr>
              <w:spacing w:after="0"/>
              <w:rPr>
                <w:rFonts w:ascii="Arial" w:hAnsi="Arial" w:cs="Arial"/>
              </w:rPr>
            </w:pPr>
            <w:r w:rsidRPr="00F51730">
              <w:rPr>
                <w:rFonts w:ascii="Arial" w:hAnsi="Arial" w:cs="Arial"/>
              </w:rPr>
              <w:t>f_IMS_InviteResponse_183_MessageHeaderRX</w:t>
            </w:r>
          </w:p>
        </w:tc>
      </w:tr>
      <w:tr w:rsidR="00FD42EA" w:rsidRPr="008E5453" w14:paraId="65DF932C" w14:textId="77777777" w:rsidTr="002F2B69">
        <w:trPr>
          <w:trHeight w:val="452"/>
        </w:trPr>
        <w:tc>
          <w:tcPr>
            <w:tcW w:w="1985" w:type="dxa"/>
          </w:tcPr>
          <w:p w14:paraId="602D2226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3E83EB1D" w14:textId="3EE05B6B" w:rsidR="00FD42EA" w:rsidRPr="000E5E48" w:rsidRDefault="00FD42EA" w:rsidP="00FD42EA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FD42EA" w:rsidRPr="008E5453" w14:paraId="1E659758" w14:textId="77777777" w:rsidTr="002F2B69">
        <w:tc>
          <w:tcPr>
            <w:tcW w:w="1985" w:type="dxa"/>
          </w:tcPr>
          <w:p w14:paraId="4D1DDE71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DEB7EA1" w14:textId="401FEBF1" w:rsidR="00FD42EA" w:rsidRPr="008E5453" w:rsidRDefault="00FD42EA" w:rsidP="00FD42E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Instead of “</w:t>
            </w:r>
            <w:proofErr w:type="spellStart"/>
            <w:r>
              <w:rPr>
                <w:rFonts w:cs="Arial"/>
                <w:lang w:val="en-SG"/>
              </w:rPr>
              <w:t>DialogsEstablished</w:t>
            </w:r>
            <w:proofErr w:type="spellEnd"/>
            <w:r>
              <w:rPr>
                <w:rFonts w:cs="Arial"/>
                <w:lang w:val="en-SG"/>
              </w:rPr>
              <w:t>” it is now used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information to check the condition for applying R5-223453</w:t>
            </w:r>
          </w:p>
        </w:tc>
      </w:tr>
      <w:tr w:rsidR="00FD42EA" w:rsidRPr="008E5453" w14:paraId="55983E54" w14:textId="77777777" w:rsidTr="002F2B69">
        <w:tc>
          <w:tcPr>
            <w:tcW w:w="1985" w:type="dxa"/>
          </w:tcPr>
          <w:p w14:paraId="3A6BCEEE" w14:textId="77777777" w:rsidR="00FD42EA" w:rsidRPr="008E5453" w:rsidRDefault="00FD42EA" w:rsidP="00FD42EA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4EE50A2" w14:textId="23AB4EC0" w:rsidR="00FD42EA" w:rsidRPr="008E5453" w:rsidRDefault="00FD42EA" w:rsidP="00FD42E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</w:t>
            </w:r>
            <w:r w:rsidRPr="009D04FA">
              <w:rPr>
                <w:rFonts w:ascii="Arial" w:hAnsi="Arial" w:cs="Arial"/>
                <w:lang w:val="en-US"/>
              </w:rPr>
              <w:t>MS_Procedures_CallControl4G5G.ttcn</w:t>
            </w:r>
          </w:p>
        </w:tc>
      </w:tr>
      <w:tr w:rsidR="009611ED" w:rsidRPr="008E5453" w14:paraId="2E547BF6" w14:textId="77777777" w:rsidTr="002F2B69">
        <w:tc>
          <w:tcPr>
            <w:tcW w:w="1985" w:type="dxa"/>
          </w:tcPr>
          <w:p w14:paraId="4C9BF06F" w14:textId="77777777" w:rsidR="009611ED" w:rsidRPr="008E5453" w:rsidRDefault="009611ED" w:rsidP="009611E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563BCF3" w14:textId="2A253E91" w:rsidR="009611ED" w:rsidRPr="008E5453" w:rsidRDefault="009611ED" w:rsidP="009611ED">
            <w:pPr>
              <w:rPr>
                <w:rFonts w:ascii="Arial" w:hAnsi="Arial" w:cs="Arial"/>
                <w:highlight w:val="cyan"/>
              </w:rPr>
            </w:pPr>
            <w:r w:rsidRPr="009611ED">
              <w:rPr>
                <w:rFonts w:ascii="Arial" w:hAnsi="Arial" w:cs="Arial"/>
                <w:highlight w:val="cyan"/>
              </w:rPr>
              <w:t xml:space="preserve">Accepted in principle using </w:t>
            </w:r>
            <w:proofErr w:type="spellStart"/>
            <w:r w:rsidRPr="009611ED">
              <w:rPr>
                <w:rFonts w:ascii="Arial" w:hAnsi="Arial" w:cs="Arial"/>
                <w:highlight w:val="cyan"/>
              </w:rPr>
              <w:t>f_IMS_SipRequest_MessageHeaderIsReINVITE</w:t>
            </w:r>
            <w:proofErr w:type="spellEnd"/>
            <w:r w:rsidRPr="009611ED">
              <w:rPr>
                <w:rFonts w:ascii="Arial" w:hAnsi="Arial" w:cs="Arial"/>
                <w:highlight w:val="cyan"/>
              </w:rPr>
              <w:t xml:space="preserve"> instead of </w:t>
            </w:r>
            <w:proofErr w:type="spellStart"/>
            <w:r w:rsidRPr="009611ED">
              <w:rPr>
                <w:rFonts w:ascii="Arial" w:hAnsi="Arial" w:cs="Arial"/>
                <w:highlight w:val="cyan"/>
              </w:rPr>
              <w:t>fl_IMS_PTC_ImsInfo_GetreINVITE</w:t>
            </w:r>
            <w:proofErr w:type="spellEnd"/>
            <w:r w:rsidRPr="009611ED">
              <w:rPr>
                <w:rFonts w:ascii="Arial" w:hAnsi="Arial" w:cs="Arial"/>
                <w:highlight w:val="cyan"/>
              </w:rPr>
              <w:t xml:space="preserve"> (see MCC160 Comments for R5s220772)</w:t>
            </w:r>
          </w:p>
        </w:tc>
      </w:tr>
    </w:tbl>
    <w:p w14:paraId="7A24635B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610495D7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6517BAEE" w14:textId="77777777" w:rsidTr="002F2B69">
        <w:tc>
          <w:tcPr>
            <w:tcW w:w="9855" w:type="dxa"/>
          </w:tcPr>
          <w:p w14:paraId="60248C3D" w14:textId="77777777" w:rsidR="00F51730" w:rsidRPr="00F51730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F51730" w:rsidRPr="00F51730">
              <w:rPr>
                <w:rFonts w:ascii="Arial" w:hAnsi="Arial" w:cs="Arial"/>
                <w:lang w:val="en-US"/>
              </w:rPr>
              <w:t xml:space="preserve">  function f_IMS_InviteResponse_183_MessageHeaderRX(template (value) </w:t>
            </w:r>
            <w:proofErr w:type="spellStart"/>
            <w:r w:rsidR="00F51730" w:rsidRPr="00F51730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="00F51730"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51730" w:rsidRPr="00F51730">
              <w:rPr>
                <w:rFonts w:ascii="Arial" w:hAnsi="Arial" w:cs="Arial"/>
                <w:lang w:val="en-US"/>
              </w:rPr>
              <w:t>p_InviteRequest</w:t>
            </w:r>
            <w:proofErr w:type="spellEnd"/>
            <w:r w:rsidR="00F51730" w:rsidRPr="00F51730">
              <w:rPr>
                <w:rFonts w:ascii="Arial" w:hAnsi="Arial" w:cs="Arial"/>
                <w:lang w:val="en-US"/>
              </w:rPr>
              <w:t>,</w:t>
            </w:r>
          </w:p>
          <w:p w14:paraId="7524FAAA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template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ContentType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p_ContentType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cr_ContentTypeSDP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,</w:t>
            </w:r>
          </w:p>
          <w:p w14:paraId="26B14B4A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OptionTag_List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p_MandatoryOptionTagsForRequire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tsc_OptionTagList_100rel_precondition,</w:t>
            </w:r>
          </w:p>
          <w:p w14:paraId="7AA20F5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boolean p_A6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pc_IMS_Video_FeatureTag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)</w:t>
            </w:r>
          </w:p>
          <w:p w14:paraId="3633D5C0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runs on IMS_PTC return template (present)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MessageHeader</w:t>
            </w:r>
            <w:proofErr w:type="spellEnd"/>
          </w:p>
          <w:p w14:paraId="7D9BE982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{ /* @sic R5s130756 additional changes: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p_IsGIBA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615A1A5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R5-174544: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SessionId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58B21842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R5-176371: p_A6 renamed to p_A6 sic@ */</w:t>
            </w:r>
          </w:p>
          <w:p w14:paraId="435977D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R5s190882: "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p_AdditionalMandatoryOptionTagsForRequire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tsc_OptionTagList_Empty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" replaced by "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p_MandatoryOptionTagsForRequire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tsc_OptionTagList_100rel_precondition" sic@ */</w:t>
            </w:r>
          </w:p>
          <w:p w14:paraId="5A57411B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lastRenderedPageBreak/>
              <w:t xml:space="preserve">    /* @sic R5s190882: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p_MandatoryContactParams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added sic@ */</w:t>
            </w:r>
          </w:p>
          <w:p w14:paraId="60698605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R5s200000: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p_MandatoryContactParams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4B47462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v_MessageHeader_Invite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p_InviteRequest.msgHeader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;</w:t>
            </w:r>
          </w:p>
          <w:p w14:paraId="085B4C4B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v_MessageHeader_Response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f_IMS_BaseResponse_MessageHeaderRX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v_MessageHeader_Invite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);     /* @sic R5s200000: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f_IMS_BaseResponse_MessageHeaderRX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sic@ */</w:t>
            </w:r>
          </w:p>
          <w:p w14:paraId="318A91F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v_Port_us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f_IMS_PTC_GetPort_us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();</w:t>
            </w:r>
          </w:p>
          <w:p w14:paraId="2C0E9DD4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SemicolonParam_List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v_MandatoryContactParams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{};</w:t>
            </w:r>
          </w:p>
          <w:p w14:paraId="47C9937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v_ContactURI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;</w:t>
            </w:r>
          </w:p>
          <w:p w14:paraId="1B2B716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RecordRoute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v_RecordRoute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;</w:t>
            </w:r>
          </w:p>
          <w:p w14:paraId="79A1329E" w14:textId="5AAA4ADF" w:rsid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</w:t>
            </w: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var boolean v_A15 :=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f_IMS_PTC_ImsInfo_DialogIsEstablished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();</w:t>
            </w: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   /* 183 sent for re-INVITE within an established dialog */</w:t>
            </w:r>
          </w:p>
          <w:p w14:paraId="07F535A5" w14:textId="097340B6" w:rsidR="00F51730" w:rsidRPr="008E5453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5A6B1AF2" w14:textId="77777777" w:rsidR="004C0494" w:rsidRPr="008E5453" w:rsidRDefault="004C0494" w:rsidP="004C0494">
      <w:pPr>
        <w:rPr>
          <w:rFonts w:ascii="Arial" w:hAnsi="Arial" w:cs="Arial"/>
          <w:lang w:val="en-US"/>
        </w:rPr>
      </w:pPr>
    </w:p>
    <w:p w14:paraId="59F591A0" w14:textId="77777777" w:rsidR="004C0494" w:rsidRPr="008E5453" w:rsidRDefault="004C0494" w:rsidP="004C0494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C0494" w:rsidRPr="008E5453" w14:paraId="0DA33FAE" w14:textId="77777777" w:rsidTr="002F2B69">
        <w:tc>
          <w:tcPr>
            <w:tcW w:w="9855" w:type="dxa"/>
          </w:tcPr>
          <w:p w14:paraId="45E4400A" w14:textId="77777777" w:rsidR="00F51730" w:rsidRPr="00F51730" w:rsidRDefault="004C0494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F51730" w:rsidRPr="00F51730">
              <w:rPr>
                <w:rFonts w:ascii="Arial" w:hAnsi="Arial" w:cs="Arial"/>
                <w:lang w:val="en-US"/>
              </w:rPr>
              <w:t xml:space="preserve">  function f_IMS_InviteResponse_183_MessageHeaderRX(template (value) </w:t>
            </w:r>
            <w:proofErr w:type="spellStart"/>
            <w:r w:rsidR="00F51730" w:rsidRPr="00F51730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="00F51730"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F51730" w:rsidRPr="00F51730">
              <w:rPr>
                <w:rFonts w:ascii="Arial" w:hAnsi="Arial" w:cs="Arial"/>
                <w:lang w:val="en-US"/>
              </w:rPr>
              <w:t>p_InviteRequest</w:t>
            </w:r>
            <w:proofErr w:type="spellEnd"/>
            <w:r w:rsidR="00F51730" w:rsidRPr="00F51730">
              <w:rPr>
                <w:rFonts w:ascii="Arial" w:hAnsi="Arial" w:cs="Arial"/>
                <w:lang w:val="en-US"/>
              </w:rPr>
              <w:t>,</w:t>
            </w:r>
          </w:p>
          <w:p w14:paraId="60798BF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template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ContentType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p_ContentType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cr_ContentTypeSDP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,</w:t>
            </w:r>
          </w:p>
          <w:p w14:paraId="31FC1FE9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OptionTag_List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p_MandatoryOptionTagsForRequire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tsc_OptionTagList_100rel_precondition,</w:t>
            </w:r>
          </w:p>
          <w:p w14:paraId="3060ED8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                                                boolean p_A6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pc_IMS_Video_FeatureTag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)</w:t>
            </w:r>
          </w:p>
          <w:p w14:paraId="11865E78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runs on IMS_PTC return template (present)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MessageHeader</w:t>
            </w:r>
            <w:proofErr w:type="spellEnd"/>
          </w:p>
          <w:p w14:paraId="6AE2DB10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{ /* @sic R5s130756 additional changes: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p_IsGIBA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1BFADADE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R5-174544: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SessionId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01AB396A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R5-176371: p_A6 renamed to p_A6 sic@ */</w:t>
            </w:r>
          </w:p>
          <w:p w14:paraId="20C644EB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R5s190882: "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p_AdditionalMandatoryOptionTagsForRequire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tsc_OptionTagList_Empty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" replaced by "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p_MandatoryOptionTagsForRequire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tsc_OptionTagList_100rel_precondition" sic@ */</w:t>
            </w:r>
          </w:p>
          <w:p w14:paraId="714EA1B2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R5s190882: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p_MandatoryContactParams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added sic@ */</w:t>
            </w:r>
          </w:p>
          <w:p w14:paraId="709E0E9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/* @sic R5s200000: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p_MandatoryContactParams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7AA2AA7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v_MessageHeader_Invite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p_InviteRequest.msgHeader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;</w:t>
            </w:r>
          </w:p>
          <w:p w14:paraId="4D72A1E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MessageHeader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v_MessageHeader_Response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f_IMS_BaseResponse_MessageHeaderRX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v_MessageHeader_Invite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);     /* @sic R5s200000: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f_IMS_BaseResponse_MessageHeaderRX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sic@ */</w:t>
            </w:r>
          </w:p>
          <w:p w14:paraId="41BABCF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v_Port_us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f_IMS_PTC_GetPort_us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();</w:t>
            </w:r>
          </w:p>
          <w:p w14:paraId="33F02E97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SemicolonParam_List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v_MandatoryContactParams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:= {};</w:t>
            </w:r>
          </w:p>
          <w:p w14:paraId="20382F0C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v_ContactURI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;</w:t>
            </w:r>
          </w:p>
          <w:p w14:paraId="2671B12F" w14:textId="77777777" w:rsidR="00F51730" w:rsidRPr="00F51730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var template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RecordRoute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51730">
              <w:rPr>
                <w:rFonts w:ascii="Arial" w:hAnsi="Arial" w:cs="Arial"/>
                <w:lang w:val="en-US"/>
              </w:rPr>
              <w:t>v_RecordRoute</w:t>
            </w:r>
            <w:proofErr w:type="spellEnd"/>
            <w:r w:rsidRPr="00F51730">
              <w:rPr>
                <w:rFonts w:ascii="Arial" w:hAnsi="Arial" w:cs="Arial"/>
                <w:lang w:val="en-US"/>
              </w:rPr>
              <w:t>;</w:t>
            </w:r>
          </w:p>
          <w:p w14:paraId="17392C0E" w14:textId="77777777" w:rsidR="004C0494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 w:rsidRPr="00F51730">
              <w:rPr>
                <w:rFonts w:ascii="Arial" w:hAnsi="Arial" w:cs="Arial"/>
                <w:lang w:val="en-US"/>
              </w:rPr>
              <w:t xml:space="preserve">    </w:t>
            </w:r>
            <w:r w:rsidRPr="00F51730">
              <w:rPr>
                <w:rFonts w:ascii="Arial" w:hAnsi="Arial" w:cs="Arial"/>
                <w:highlight w:val="yellow"/>
                <w:lang w:val="en-US"/>
              </w:rPr>
              <w:t xml:space="preserve">var boolean v_A15 := </w:t>
            </w:r>
            <w:proofErr w:type="spellStart"/>
            <w:r w:rsidRPr="00F51730">
              <w:rPr>
                <w:rFonts w:ascii="Arial" w:hAnsi="Arial" w:cs="Arial"/>
                <w:highlight w:val="yellow"/>
                <w:lang w:val="en-US"/>
              </w:rPr>
              <w:t>fl_IMS_PTC_ImsInfo_GetreINVITE</w:t>
            </w:r>
            <w:proofErr w:type="spellEnd"/>
            <w:r w:rsidRPr="00F51730">
              <w:rPr>
                <w:rFonts w:ascii="Arial" w:hAnsi="Arial" w:cs="Arial"/>
                <w:highlight w:val="yellow"/>
                <w:lang w:val="en-US"/>
              </w:rPr>
              <w:t>()</w:t>
            </w:r>
            <w:r w:rsidRPr="00F51730">
              <w:rPr>
                <w:rFonts w:ascii="Arial" w:hAnsi="Arial" w:cs="Arial"/>
                <w:lang w:val="en-US"/>
              </w:rPr>
              <w:t>;                                                       /* 183 sent for re-INVITE within an established dialog */</w:t>
            </w:r>
          </w:p>
          <w:p w14:paraId="3CE08D8D" w14:textId="0186BEF3" w:rsidR="00F51730" w:rsidRPr="008E5453" w:rsidRDefault="00F51730" w:rsidP="00F51730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75C97573" w14:textId="77777777" w:rsidR="004C0494" w:rsidRDefault="004C0494" w:rsidP="00934618">
      <w:pPr>
        <w:rPr>
          <w:rFonts w:ascii="Arial" w:hAnsi="Arial" w:cs="Arial"/>
          <w:lang w:val="en-US"/>
        </w:rPr>
      </w:pPr>
    </w:p>
    <w:p w14:paraId="65FC0855" w14:textId="639408D6" w:rsidR="00C12EFE" w:rsidRDefault="00C12EFE" w:rsidP="00C12EFE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6" w:name="_Toc106193673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</w:t>
      </w:r>
      <w:r w:rsidR="003614FC">
        <w:rPr>
          <w:b/>
          <w:lang w:val="pt-BR"/>
        </w:rPr>
        <w:t>7</w:t>
      </w:r>
      <w:bookmarkEnd w:id="16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12EFE" w:rsidRPr="008E5453" w14:paraId="47743719" w14:textId="77777777" w:rsidTr="002F2B69">
        <w:trPr>
          <w:trHeight w:val="447"/>
        </w:trPr>
        <w:tc>
          <w:tcPr>
            <w:tcW w:w="1985" w:type="dxa"/>
          </w:tcPr>
          <w:p w14:paraId="10D8871D" w14:textId="77777777" w:rsidR="00C12EFE" w:rsidRPr="008E5453" w:rsidRDefault="00C12EFE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DC41C08" w14:textId="16872C28" w:rsidR="00C12EFE" w:rsidRPr="008E5453" w:rsidRDefault="003614FC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f_TC_7_20_NR5GC_IMS1</w:t>
            </w:r>
          </w:p>
        </w:tc>
      </w:tr>
      <w:tr w:rsidR="00C12EFE" w:rsidRPr="008E5453" w14:paraId="78A5AADE" w14:textId="77777777" w:rsidTr="002F2B69">
        <w:trPr>
          <w:trHeight w:val="452"/>
        </w:trPr>
        <w:tc>
          <w:tcPr>
            <w:tcW w:w="1985" w:type="dxa"/>
          </w:tcPr>
          <w:p w14:paraId="50728BE7" w14:textId="77777777" w:rsidR="00C12EFE" w:rsidRPr="008E5453" w:rsidRDefault="00C12EFE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56E043E" w14:textId="78BED875" w:rsidR="00C12EFE" w:rsidRPr="000E5E48" w:rsidRDefault="003614FC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C12EFE" w:rsidRPr="008E5453" w14:paraId="2FBD1F5F" w14:textId="77777777" w:rsidTr="002F2B69">
        <w:tc>
          <w:tcPr>
            <w:tcW w:w="1985" w:type="dxa"/>
          </w:tcPr>
          <w:p w14:paraId="0698F984" w14:textId="77777777" w:rsidR="00C12EFE" w:rsidRPr="008E5453" w:rsidRDefault="00C12EFE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5A901F7" w14:textId="4CD2C16C" w:rsidR="00C12EFE" w:rsidRPr="008E5453" w:rsidRDefault="003614FC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variable to indicate the scenario for application of R5-223453</w:t>
            </w:r>
          </w:p>
        </w:tc>
      </w:tr>
      <w:tr w:rsidR="00C12EFE" w:rsidRPr="008E5453" w14:paraId="0BC1B6DA" w14:textId="77777777" w:rsidTr="002F2B69">
        <w:tc>
          <w:tcPr>
            <w:tcW w:w="1985" w:type="dxa"/>
          </w:tcPr>
          <w:p w14:paraId="056953A9" w14:textId="77777777" w:rsidR="00C12EFE" w:rsidRPr="008E5453" w:rsidRDefault="00C12EFE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34BB2D32" w14:textId="5CC529C0" w:rsidR="00C12EFE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>MS_NR5GC_CallControlTestcases.ttcn</w:t>
            </w:r>
          </w:p>
        </w:tc>
      </w:tr>
      <w:tr w:rsidR="002D3C37" w:rsidRPr="008E5453" w14:paraId="5451E86F" w14:textId="77777777" w:rsidTr="002F2B69">
        <w:tc>
          <w:tcPr>
            <w:tcW w:w="1985" w:type="dxa"/>
          </w:tcPr>
          <w:p w14:paraId="21907AF3" w14:textId="77777777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EC98722" w14:textId="452CFBDD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654ED64B" w14:textId="77777777" w:rsidR="00C12EFE" w:rsidRPr="008E5453" w:rsidRDefault="00C12EFE" w:rsidP="00C12EFE">
      <w:pPr>
        <w:rPr>
          <w:rFonts w:ascii="Arial" w:hAnsi="Arial" w:cs="Arial"/>
          <w:lang w:val="en-US"/>
        </w:rPr>
      </w:pPr>
    </w:p>
    <w:p w14:paraId="1C7FF1A3" w14:textId="77777777" w:rsidR="00C12EFE" w:rsidRPr="008E5453" w:rsidRDefault="00C12EFE" w:rsidP="00C12EF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12EFE" w:rsidRPr="008E5453" w14:paraId="1EB9B17E" w14:textId="77777777" w:rsidTr="002F2B69">
        <w:tc>
          <w:tcPr>
            <w:tcW w:w="9855" w:type="dxa"/>
          </w:tcPr>
          <w:p w14:paraId="4F86FEC4" w14:textId="77777777" w:rsidR="00A128A9" w:rsidRPr="00A128A9" w:rsidRDefault="00C12EFE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A128A9" w:rsidRPr="00A128A9">
              <w:rPr>
                <w:rFonts w:ascii="Arial" w:hAnsi="Arial" w:cs="Arial"/>
                <w:lang w:val="en-US"/>
              </w:rPr>
              <w:t xml:space="preserve">  function f_TC_7_20_NR5GC_IMS1() runs on IMS_PTC</w:t>
            </w:r>
          </w:p>
          <w:p w14:paraId="08E88CC2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{ // MTSI MO Voice Call / add video and remove video / with preconditions at both originating UE and terminating UE / 5GS */</w:t>
            </w:r>
          </w:p>
          <w:p w14:paraId="5C6CA300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;</w:t>
            </w:r>
          </w:p>
          <w:p w14:paraId="4EB61D80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;</w:t>
            </w:r>
          </w:p>
          <w:p w14:paraId="3B96A3EC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;</w:t>
            </w:r>
          </w:p>
          <w:p w14:paraId="1D1B6835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;</w:t>
            </w:r>
          </w:p>
          <w:p w14:paraId="3F797A11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24CBC96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, IMS_REGISTERED);</w:t>
            </w:r>
          </w:p>
          <w:p w14:paraId="44EB9B3C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, -,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normalCall_ReturnId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);</w:t>
            </w:r>
          </w:p>
          <w:p w14:paraId="1DAF3759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:= f_IMS_MOCallSetup_NR5GC_A_4_1();</w:t>
            </w:r>
          </w:p>
          <w:p w14:paraId="65EB100C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f_UT_ReceivedIMSCallId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(MMI);</w:t>
            </w:r>
          </w:p>
          <w:p w14:paraId="05D3777A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9B3201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(true);</w:t>
            </w:r>
          </w:p>
          <w:p w14:paraId="08DA0A10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FC0B60B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@</w:t>
            </w:r>
          </w:p>
          <w:p w14:paraId="49385702" w14:textId="451A3EED" w:rsidR="00C12EFE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);</w:t>
            </w:r>
          </w:p>
          <w:p w14:paraId="1AECE237" w14:textId="77777777" w:rsid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365AD63" w14:textId="1982AC57" w:rsidR="00A128A9" w:rsidRPr="008E5453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54DAF26F" w14:textId="77777777" w:rsidR="00C12EFE" w:rsidRPr="008E5453" w:rsidRDefault="00C12EFE" w:rsidP="00C12EFE">
      <w:pPr>
        <w:rPr>
          <w:rFonts w:ascii="Arial" w:hAnsi="Arial" w:cs="Arial"/>
          <w:lang w:val="en-US"/>
        </w:rPr>
      </w:pPr>
    </w:p>
    <w:p w14:paraId="6E9366FC" w14:textId="77777777" w:rsidR="00C12EFE" w:rsidRPr="008E5453" w:rsidRDefault="00C12EFE" w:rsidP="00C12EFE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C12EFE" w:rsidRPr="008E5453" w14:paraId="425952B9" w14:textId="77777777" w:rsidTr="002F2B69">
        <w:tc>
          <w:tcPr>
            <w:tcW w:w="9855" w:type="dxa"/>
          </w:tcPr>
          <w:p w14:paraId="444B2305" w14:textId="77777777" w:rsidR="00A128A9" w:rsidRPr="00A128A9" w:rsidRDefault="00C12EFE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> </w:t>
            </w:r>
            <w:r w:rsidR="00A128A9" w:rsidRPr="00A128A9">
              <w:rPr>
                <w:rFonts w:ascii="Arial" w:hAnsi="Arial" w:cs="Arial"/>
                <w:lang w:val="en-US"/>
              </w:rPr>
              <w:t xml:space="preserve">  function f_TC_7_20_NR5GC_IMS1() runs on IMS_PTC</w:t>
            </w:r>
          </w:p>
          <w:p w14:paraId="118B4292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{ // MTSI MO Voice Call / add video and remove video / with preconditions at both originating UE and terminating UE / 5GS */</w:t>
            </w:r>
          </w:p>
          <w:p w14:paraId="2685A705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;</w:t>
            </w:r>
          </w:p>
          <w:p w14:paraId="70652555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;</w:t>
            </w:r>
          </w:p>
          <w:p w14:paraId="735628C2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;</w:t>
            </w:r>
          </w:p>
          <w:p w14:paraId="4B66967C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;</w:t>
            </w:r>
          </w:p>
          <w:p w14:paraId="39A7DE33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8042B7B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, IMS_REGISTERED);</w:t>
            </w:r>
          </w:p>
          <w:p w14:paraId="53050F89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, -,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normalCall_ReturnId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);</w:t>
            </w:r>
          </w:p>
          <w:p w14:paraId="0431CC5F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:= f_IMS_MOCallSetup_NR5GC_A_4_1();</w:t>
            </w:r>
          </w:p>
          <w:p w14:paraId="057A0493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f_UT_ReceivedIMSCallId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(MMI);</w:t>
            </w:r>
          </w:p>
          <w:p w14:paraId="350E2763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B09CC57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(true);</w:t>
            </w:r>
          </w:p>
          <w:p w14:paraId="41F11B78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9B799CB" w14:textId="77777777" w:rsidR="00A128A9" w:rsidRPr="00A128A9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@</w:t>
            </w:r>
          </w:p>
          <w:p w14:paraId="7D5B14E9" w14:textId="7393DA5C" w:rsidR="00C12EFE" w:rsidRDefault="00A128A9" w:rsidP="00A128A9">
            <w:pPr>
              <w:spacing w:after="0"/>
              <w:rPr>
                <w:rFonts w:ascii="Arial" w:hAnsi="Arial" w:cs="Arial"/>
                <w:lang w:val="en-US"/>
              </w:rPr>
            </w:pPr>
            <w:r w:rsidRPr="00A128A9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A128A9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A128A9">
              <w:rPr>
                <w:rFonts w:ascii="Arial" w:hAnsi="Arial" w:cs="Arial"/>
                <w:lang w:val="en-US"/>
              </w:rPr>
              <w:t>);</w:t>
            </w:r>
          </w:p>
          <w:p w14:paraId="7662AD0C" w14:textId="77777777" w:rsidR="003614FC" w:rsidRDefault="003614FC" w:rsidP="003614FC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</w:t>
            </w:r>
            <w:proofErr w:type="spellEnd"/>
            <w:r w:rsidRPr="003614FC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01200119" w14:textId="77777777" w:rsidR="00A128A9" w:rsidRDefault="00A128A9" w:rsidP="003614FC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7E2C982" w14:textId="7A69367F" w:rsidR="00A128A9" w:rsidRPr="008E5453" w:rsidRDefault="00A128A9" w:rsidP="003614F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6F992374" w14:textId="77777777" w:rsidR="00A128A9" w:rsidRDefault="00A128A9" w:rsidP="00A128A9">
      <w:pPr>
        <w:rPr>
          <w:rFonts w:ascii="Arial" w:hAnsi="Arial" w:cs="Arial"/>
          <w:lang w:val="en-US"/>
        </w:rPr>
      </w:pPr>
    </w:p>
    <w:p w14:paraId="60F20795" w14:textId="340C7389" w:rsidR="00A128A9" w:rsidRDefault="00A128A9" w:rsidP="00A128A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7" w:name="_Toc106193674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</w:t>
      </w:r>
      <w:r w:rsidR="00C5472F">
        <w:rPr>
          <w:b/>
          <w:lang w:val="pt-BR"/>
        </w:rPr>
        <w:t>8</w:t>
      </w:r>
      <w:bookmarkEnd w:id="1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28A9" w:rsidRPr="008E5453" w14:paraId="31230E0C" w14:textId="77777777" w:rsidTr="002F2B69">
        <w:trPr>
          <w:trHeight w:val="447"/>
        </w:trPr>
        <w:tc>
          <w:tcPr>
            <w:tcW w:w="1985" w:type="dxa"/>
          </w:tcPr>
          <w:p w14:paraId="4019D571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A1E229F" w14:textId="18B55056" w:rsidR="00A128A9" w:rsidRPr="008E5453" w:rsidRDefault="00A128A9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f_TC_7_2</w:t>
            </w:r>
            <w:r w:rsidR="00C5472F">
              <w:rPr>
                <w:rFonts w:ascii="Arial" w:hAnsi="Arial" w:cs="Arial"/>
              </w:rPr>
              <w:t>1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A128A9" w:rsidRPr="008E5453" w14:paraId="415DA30C" w14:textId="77777777" w:rsidTr="002F2B69">
        <w:trPr>
          <w:trHeight w:val="452"/>
        </w:trPr>
        <w:tc>
          <w:tcPr>
            <w:tcW w:w="1985" w:type="dxa"/>
          </w:tcPr>
          <w:p w14:paraId="28DEA57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007FC964" w14:textId="77777777" w:rsidR="00A128A9" w:rsidRPr="000E5E48" w:rsidRDefault="00A128A9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A128A9" w:rsidRPr="008E5453" w14:paraId="741E3FC7" w14:textId="77777777" w:rsidTr="002F2B69">
        <w:tc>
          <w:tcPr>
            <w:tcW w:w="1985" w:type="dxa"/>
          </w:tcPr>
          <w:p w14:paraId="4044D329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2B659BFF" w14:textId="77777777" w:rsidR="00A128A9" w:rsidRPr="008E5453" w:rsidRDefault="00A128A9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variable to indicate the scenario for application of R5-223453</w:t>
            </w:r>
          </w:p>
        </w:tc>
      </w:tr>
      <w:tr w:rsidR="00A128A9" w:rsidRPr="008E5453" w14:paraId="4BD4C315" w14:textId="77777777" w:rsidTr="002F2B69">
        <w:tc>
          <w:tcPr>
            <w:tcW w:w="1985" w:type="dxa"/>
          </w:tcPr>
          <w:p w14:paraId="4781B3B2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55D79DFC" w14:textId="2F110FCA" w:rsidR="00A128A9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>MS_NR5GC_CallControlTestcases.ttcn</w:t>
            </w:r>
          </w:p>
        </w:tc>
      </w:tr>
      <w:tr w:rsidR="002D3C37" w:rsidRPr="008E5453" w14:paraId="2A16D132" w14:textId="77777777" w:rsidTr="002F2B69">
        <w:tc>
          <w:tcPr>
            <w:tcW w:w="1985" w:type="dxa"/>
          </w:tcPr>
          <w:p w14:paraId="3C4CE41B" w14:textId="77777777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CD7B3BA" w14:textId="7205BA5E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486430EC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46B5ABB2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0DFA6648" w14:textId="77777777" w:rsidTr="002F2B69">
        <w:tc>
          <w:tcPr>
            <w:tcW w:w="9855" w:type="dxa"/>
          </w:tcPr>
          <w:p w14:paraId="19932BAB" w14:textId="77777777" w:rsidR="009920EA" w:rsidRPr="009920EA" w:rsidRDefault="00A128A9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9920EA" w:rsidRPr="009920EA">
              <w:rPr>
                <w:rFonts w:ascii="Arial" w:hAnsi="Arial" w:cs="Arial"/>
                <w:lang w:val="en-US"/>
              </w:rPr>
              <w:t xml:space="preserve">  function f_TC_7_21_NR5GC_IMS1() runs on IMS_PTC</w:t>
            </w:r>
          </w:p>
          <w:p w14:paraId="3DFEFBF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{ // MTSI MO Voice Call / add video and remove video / without preconditions at both originating UE and terminating UE / 5GS</w:t>
            </w:r>
          </w:p>
          <w:p w14:paraId="7A15101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lastRenderedPageBreak/>
              <w:t xml:space="preserve">    var template (omit) IMS_DATA_RSP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v_IMS_DATA_RSP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151728A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v_InviteRequestWithSdpAudio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347EA67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v_InviteRequestWithSdpVideo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79C423D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74A04420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v_SdpOffer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4362690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v_ExpectedSdpAnswer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3164E114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IMS_Response_Type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v_Response183;</w:t>
            </w:r>
          </w:p>
          <w:p w14:paraId="061B8F71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IMS_Response_Type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v_Response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6A5A86F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v_SdpAnswer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2DF986CE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58B5601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33D7E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t_Timer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2.0;</w:t>
            </w:r>
          </w:p>
          <w:p w14:paraId="7CEE7D5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44AD32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, IMS_REGISTERED);</w:t>
            </w:r>
          </w:p>
          <w:p w14:paraId="2592B47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, -,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normalCall_ReturnId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08220F6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DB5918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v_InviteRequestWithSdpAudio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f_IMS_MOCallSetup_NR5GC_A_4_2_Step1();</w:t>
            </w:r>
          </w:p>
          <w:p w14:paraId="599D8B5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f_IMS_MOCallSetup_NR5GC_A_4_2_Step2_8(v_InviteRequestWithSdpAudio);</w:t>
            </w:r>
          </w:p>
          <w:p w14:paraId="0BF8510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f_UT_ReceivedIMSCallId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(MMI);</w:t>
            </w:r>
          </w:p>
          <w:p w14:paraId="5048E550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792064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(true);</w:t>
            </w:r>
          </w:p>
          <w:p w14:paraId="5806BD6F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59E32A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v_SdpOffer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f_IMS_BuildSDP_InitialOfferAddVideo_TX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(EVS_16000, tsc_IMS_SDP_VideoCodecList_H265_only,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v_InviteRequestWithSdpAudio.SdpOffer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3A9329FE" w14:textId="77777777" w:rsidR="00A128A9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v_ExpectedSdpAnswer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f_IMS_BuildSDP_MTCallAudioVideo_RX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InitialAnswer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, EVS_16000, H265_90000,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46C8A9F0" w14:textId="77777777" w:rsid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2889CF6" w14:textId="49E1A917" w:rsidR="009920EA" w:rsidRPr="008E5453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5A32949F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617C8801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2A6B703D" w14:textId="77777777" w:rsidTr="002F2B69">
        <w:tc>
          <w:tcPr>
            <w:tcW w:w="9855" w:type="dxa"/>
          </w:tcPr>
          <w:p w14:paraId="0543CF3C" w14:textId="77777777" w:rsidR="009920EA" w:rsidRPr="009920EA" w:rsidRDefault="00A128A9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9920EA" w:rsidRPr="009920EA">
              <w:rPr>
                <w:rFonts w:ascii="Arial" w:hAnsi="Arial" w:cs="Arial"/>
                <w:lang w:val="en-US"/>
              </w:rPr>
              <w:t xml:space="preserve">  function f_TC_7_21_NR5GC_IMS1() runs on IMS_PTC</w:t>
            </w:r>
          </w:p>
          <w:p w14:paraId="1571EE9E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{ // MTSI MO Voice Call / add video and remove video / without preconditions at both originating UE and terminating UE / 5GS</w:t>
            </w:r>
          </w:p>
          <w:p w14:paraId="4EDBD141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(omit) IMS_DATA_RSP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v_IMS_DATA_RSP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61F78ABF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v_InviteRequestWithSdpAudio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70929CF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v_InviteRequestWithSdpVideo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439BEEC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5023C2F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v_SdpOffer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06FBA84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(present)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v_ExpectedSdpAnswer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7F73226C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lastRenderedPageBreak/>
              <w:t xml:space="preserve">    var template (present)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IMS_Response_Type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v_Response183;</w:t>
            </w:r>
          </w:p>
          <w:p w14:paraId="7EFC94BF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IMS_Response_Type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v_Response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3AE36BFB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v_SdpAnswer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41B25B1E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725E6D0E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B8AA62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timer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t_Timer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2.0;</w:t>
            </w:r>
          </w:p>
          <w:p w14:paraId="0114E796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A050890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, IMS_REGISTERED);</w:t>
            </w:r>
          </w:p>
          <w:p w14:paraId="4E26301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, -,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normalCall_ReturnId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2A0FB50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7A11826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v_InviteRequestWithSdpAudio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f_IMS_MOCallSetup_NR5GC_A_4_2_Step1();</w:t>
            </w:r>
          </w:p>
          <w:p w14:paraId="3A2849A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f_IMS_MOCallSetup_NR5GC_A_4_2_Step2_8(v_InviteRequestWithSdpAudio);</w:t>
            </w:r>
          </w:p>
          <w:p w14:paraId="369DD84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f_UT_ReceivedIMSCallId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(MMI);</w:t>
            </w:r>
          </w:p>
          <w:p w14:paraId="607E91A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2A7860B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(true);</w:t>
            </w:r>
          </w:p>
          <w:p w14:paraId="1FCE38E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56AA95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v_SdpOffer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f_IMS_BuildSDP_InitialOfferAddVideo_TX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(EVS_16000, tsc_IMS_SDP_VideoCodecList_H265_only,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v_InviteRequestWithSdpAudio.SdpOffer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017A6BF4" w14:textId="27EF9F96" w:rsidR="00A128A9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v_ExpectedSdpAnswer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f_IMS_BuildSDP_MTCallAudioVideo_RX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AddVideo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InitialAnswer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, EVS_16000, H265_90000,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1A21A73A" w14:textId="77777777" w:rsidR="00A128A9" w:rsidRDefault="00A128A9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</w:t>
            </w:r>
            <w:proofErr w:type="spellEnd"/>
            <w:r w:rsidRPr="003614FC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14C6BBEA" w14:textId="77777777" w:rsidR="009920EA" w:rsidRDefault="009920EA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08C1E18" w14:textId="7CE85164" w:rsidR="009920EA" w:rsidRPr="008E5453" w:rsidRDefault="009920EA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76BD9A37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62D229D0" w14:textId="77777777" w:rsidR="00A128A9" w:rsidRDefault="00A128A9" w:rsidP="00A128A9">
      <w:pPr>
        <w:rPr>
          <w:rFonts w:ascii="Arial" w:hAnsi="Arial" w:cs="Arial"/>
          <w:lang w:val="en-US"/>
        </w:rPr>
      </w:pPr>
    </w:p>
    <w:p w14:paraId="339AF7E4" w14:textId="1D4DA1BE" w:rsidR="00A128A9" w:rsidRDefault="00A128A9" w:rsidP="00A128A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8" w:name="_Toc106193675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</w:t>
      </w:r>
      <w:r w:rsidR="009920EA">
        <w:rPr>
          <w:b/>
          <w:lang w:val="pt-BR"/>
        </w:rPr>
        <w:t>9</w:t>
      </w:r>
      <w:bookmarkEnd w:id="1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28A9" w:rsidRPr="008E5453" w14:paraId="37E1AC1C" w14:textId="77777777" w:rsidTr="002F2B69">
        <w:trPr>
          <w:trHeight w:val="447"/>
        </w:trPr>
        <w:tc>
          <w:tcPr>
            <w:tcW w:w="1985" w:type="dxa"/>
          </w:tcPr>
          <w:p w14:paraId="5B24ABC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8E01711" w14:textId="42D75046" w:rsidR="00A128A9" w:rsidRPr="008E5453" w:rsidRDefault="00A128A9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f_TC_7_2</w:t>
            </w:r>
            <w:r w:rsidR="00C5472F">
              <w:rPr>
                <w:rFonts w:ascii="Arial" w:hAnsi="Arial" w:cs="Arial"/>
              </w:rPr>
              <w:t>2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A128A9" w:rsidRPr="008E5453" w14:paraId="7A81B81A" w14:textId="77777777" w:rsidTr="002F2B69">
        <w:trPr>
          <w:trHeight w:val="452"/>
        </w:trPr>
        <w:tc>
          <w:tcPr>
            <w:tcW w:w="1985" w:type="dxa"/>
          </w:tcPr>
          <w:p w14:paraId="67948C34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D3A585" w14:textId="77777777" w:rsidR="00A128A9" w:rsidRPr="000E5E48" w:rsidRDefault="00A128A9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A128A9" w:rsidRPr="008E5453" w14:paraId="6128B68A" w14:textId="77777777" w:rsidTr="002F2B69">
        <w:tc>
          <w:tcPr>
            <w:tcW w:w="1985" w:type="dxa"/>
          </w:tcPr>
          <w:p w14:paraId="5D80C703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5FAAD0" w14:textId="77777777" w:rsidR="00A128A9" w:rsidRPr="008E5453" w:rsidRDefault="00A128A9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variable to indicate the scenario for application of R5-223453</w:t>
            </w:r>
          </w:p>
        </w:tc>
      </w:tr>
      <w:tr w:rsidR="00A128A9" w:rsidRPr="008E5453" w14:paraId="5F941AFD" w14:textId="77777777" w:rsidTr="002F2B69">
        <w:tc>
          <w:tcPr>
            <w:tcW w:w="1985" w:type="dxa"/>
          </w:tcPr>
          <w:p w14:paraId="71EFC92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17061659" w14:textId="13B0D568" w:rsidR="00A128A9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>MS_NR5GC_CallControlTestcases.ttcn</w:t>
            </w:r>
          </w:p>
        </w:tc>
      </w:tr>
      <w:tr w:rsidR="002D3C37" w:rsidRPr="008E5453" w14:paraId="4A184E8D" w14:textId="77777777" w:rsidTr="002F2B69">
        <w:tc>
          <w:tcPr>
            <w:tcW w:w="1985" w:type="dxa"/>
          </w:tcPr>
          <w:p w14:paraId="4FDC40C3" w14:textId="77777777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4FAD6569" w14:textId="7D2E5734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218A5629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53181BB0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7DAA9EB3" w14:textId="77777777" w:rsidTr="002F2B69">
        <w:tc>
          <w:tcPr>
            <w:tcW w:w="9855" w:type="dxa"/>
          </w:tcPr>
          <w:p w14:paraId="54ABD57B" w14:textId="77777777" w:rsidR="009920EA" w:rsidRPr="009920EA" w:rsidRDefault="00A128A9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9920EA" w:rsidRPr="009920EA">
              <w:rPr>
                <w:rFonts w:ascii="Arial" w:hAnsi="Arial" w:cs="Arial"/>
                <w:lang w:val="en-US"/>
              </w:rPr>
              <w:t xml:space="preserve">  function f_TC_7_22_NR5GC_IMS1() runs on IMS_PTC</w:t>
            </w:r>
          </w:p>
          <w:p w14:paraId="5F29B58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{ // MTSI MT Voice Call / add video and remove video / with preconditions at both originating UE and terminating UE / 5GS</w:t>
            </w:r>
          </w:p>
          <w:p w14:paraId="5E2536A8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54AEC39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4F925BA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3CD33A2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0E6A1F18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18378F0C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boolean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2677831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51ED115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0EBF772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24BA5C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, IMS_REGISTERED);</w:t>
            </w:r>
          </w:p>
          <w:p w14:paraId="0B23B87C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46923D1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009000A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f_IMS_MTCallSetup_NR5GC_A_5_1();</w:t>
            </w:r>
          </w:p>
          <w:p w14:paraId="2F76376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f_MessageHeader_GetContactSipUrl(v_InviteRequestWithSdp.Invite.msgHeader);  /* @sic R5s220500 change 1, R5-222412: get contact from INVITE creating the dialog sic@ */</w:t>
            </w:r>
          </w:p>
          <w:p w14:paraId="653916E1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f_SIP_SipUrl2Str(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5A2FA99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8AD588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(MMI);</w:t>
            </w:r>
          </w:p>
          <w:p w14:paraId="762EB904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97CBCF8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(true);</w:t>
            </w:r>
          </w:p>
          <w:p w14:paraId="416A734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4AACCDD" w14:textId="77777777" w:rsidR="00A128A9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0619AC7B" w14:textId="77777777" w:rsid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EB2300" w14:textId="548DD83D" w:rsidR="009920EA" w:rsidRPr="008E5453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159721DB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61FA8687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54F699F1" w14:textId="77777777" w:rsidTr="002F2B69">
        <w:tc>
          <w:tcPr>
            <w:tcW w:w="9855" w:type="dxa"/>
          </w:tcPr>
          <w:p w14:paraId="68174573" w14:textId="77777777" w:rsidR="009920EA" w:rsidRPr="009920EA" w:rsidRDefault="00A128A9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9920EA" w:rsidRPr="009920EA">
              <w:rPr>
                <w:rFonts w:ascii="Arial" w:hAnsi="Arial" w:cs="Arial"/>
                <w:lang w:val="en-US"/>
              </w:rPr>
              <w:t xml:space="preserve">  function f_TC_7_22_NR5GC_IMS1() runs on IMS_PTC</w:t>
            </w:r>
          </w:p>
          <w:p w14:paraId="5FD0426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{ // MTSI MT Voice Call / add video and remove video / with preconditions at both originating UE and terminating UE / 5GS</w:t>
            </w:r>
          </w:p>
          <w:p w14:paraId="5390BD17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72B2FA5D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573BA7E9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v_LatestSdpOfferFromUE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26A585A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v_LatestSdpAnswerFromSS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37059370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lastRenderedPageBreak/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6BF610DE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boolean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true;</w:t>
            </w:r>
          </w:p>
          <w:p w14:paraId="59F2050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34B83C28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;</w:t>
            </w:r>
          </w:p>
          <w:p w14:paraId="1AE8971C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7F9D91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, IMS_REGISTERED);</w:t>
            </w:r>
          </w:p>
          <w:p w14:paraId="770987D0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3AC3591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408FD10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f_IMS_MTCallSetup_NR5GC_A_5_1();</w:t>
            </w:r>
          </w:p>
          <w:p w14:paraId="6852826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f_MessageHeader_GetContactSipUrl(v_InviteRequestWithSdp.Invite.msgHeader);  /* @sic R5s220500 change 1, R5-222412: get contact from INVITE creating the dialog sic@ */</w:t>
            </w:r>
          </w:p>
          <w:p w14:paraId="4060D41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f_SIP_SipUrl2Str(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5DB4BB03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977415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(MMI);</w:t>
            </w:r>
          </w:p>
          <w:p w14:paraId="6F11E1D2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C111905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(true);</w:t>
            </w:r>
          </w:p>
          <w:p w14:paraId="56F9A5AA" w14:textId="77777777" w:rsidR="009920EA" w:rsidRPr="009920EA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307DD2E" w14:textId="42554439" w:rsidR="00A128A9" w:rsidRDefault="009920EA" w:rsidP="009920EA">
            <w:pPr>
              <w:spacing w:after="0"/>
              <w:rPr>
                <w:rFonts w:ascii="Arial" w:hAnsi="Arial" w:cs="Arial"/>
                <w:lang w:val="en-US"/>
              </w:rPr>
            </w:pPr>
            <w:r w:rsidRPr="009920EA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f_UT_AddVideoToIMSCall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 xml:space="preserve">(MMI, </w:t>
            </w:r>
            <w:proofErr w:type="spellStart"/>
            <w:r w:rsidRPr="009920EA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9920EA">
              <w:rPr>
                <w:rFonts w:ascii="Arial" w:hAnsi="Arial" w:cs="Arial"/>
                <w:lang w:val="en-US"/>
              </w:rPr>
              <w:t>);</w:t>
            </w:r>
          </w:p>
          <w:p w14:paraId="62334C8C" w14:textId="77777777" w:rsidR="00A128A9" w:rsidRDefault="00A128A9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</w:t>
            </w:r>
            <w:proofErr w:type="spellEnd"/>
            <w:r w:rsidRPr="003614FC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2D06A9C4" w14:textId="77777777" w:rsidR="009920EA" w:rsidRDefault="009920EA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FBD1C61" w14:textId="7583AD27" w:rsidR="009920EA" w:rsidRPr="008E5453" w:rsidRDefault="009920EA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137C9130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2CDAA1B9" w14:textId="77777777" w:rsidR="00A128A9" w:rsidRDefault="00A128A9" w:rsidP="00A128A9">
      <w:pPr>
        <w:rPr>
          <w:rFonts w:ascii="Arial" w:hAnsi="Arial" w:cs="Arial"/>
          <w:lang w:val="en-US"/>
        </w:rPr>
      </w:pPr>
    </w:p>
    <w:p w14:paraId="5A7B1464" w14:textId="0B882B95" w:rsidR="00A128A9" w:rsidRDefault="00A128A9" w:rsidP="00A128A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9" w:name="_Toc106193676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</w:t>
      </w:r>
      <w:r w:rsidR="009920EA">
        <w:rPr>
          <w:b/>
          <w:lang w:val="pt-BR"/>
        </w:rPr>
        <w:t>10</w:t>
      </w:r>
      <w:bookmarkEnd w:id="1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28A9" w:rsidRPr="008E5453" w14:paraId="484C1798" w14:textId="77777777" w:rsidTr="002F2B69">
        <w:trPr>
          <w:trHeight w:val="447"/>
        </w:trPr>
        <w:tc>
          <w:tcPr>
            <w:tcW w:w="1985" w:type="dxa"/>
          </w:tcPr>
          <w:p w14:paraId="3ECA2688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34FFF4" w14:textId="76BAA15F" w:rsidR="00A128A9" w:rsidRPr="008E5453" w:rsidRDefault="00A128A9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f_TC_7_2</w:t>
            </w:r>
            <w:r w:rsidR="0020325D">
              <w:rPr>
                <w:rFonts w:ascii="Arial" w:hAnsi="Arial" w:cs="Arial"/>
              </w:rPr>
              <w:t>3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A128A9" w:rsidRPr="008E5453" w14:paraId="245DB629" w14:textId="77777777" w:rsidTr="002F2B69">
        <w:trPr>
          <w:trHeight w:val="452"/>
        </w:trPr>
        <w:tc>
          <w:tcPr>
            <w:tcW w:w="1985" w:type="dxa"/>
          </w:tcPr>
          <w:p w14:paraId="2A32080C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5C6B886D" w14:textId="77777777" w:rsidR="00A128A9" w:rsidRPr="000E5E48" w:rsidRDefault="00A128A9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A128A9" w:rsidRPr="008E5453" w14:paraId="03D923ED" w14:textId="77777777" w:rsidTr="002F2B69">
        <w:tc>
          <w:tcPr>
            <w:tcW w:w="1985" w:type="dxa"/>
          </w:tcPr>
          <w:p w14:paraId="3A220056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4573BAFC" w14:textId="77777777" w:rsidR="00A128A9" w:rsidRPr="008E5453" w:rsidRDefault="00A128A9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variable to indicate the scenario for application of R5-223453</w:t>
            </w:r>
          </w:p>
        </w:tc>
      </w:tr>
      <w:tr w:rsidR="00A128A9" w:rsidRPr="008E5453" w14:paraId="506D9183" w14:textId="77777777" w:rsidTr="002F2B69">
        <w:tc>
          <w:tcPr>
            <w:tcW w:w="1985" w:type="dxa"/>
          </w:tcPr>
          <w:p w14:paraId="3C43EE6D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151E8F56" w14:textId="3521989C" w:rsidR="00A128A9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>MS_NR5GC_CallControlTestcases.ttcn</w:t>
            </w:r>
          </w:p>
        </w:tc>
      </w:tr>
      <w:tr w:rsidR="002D3C37" w:rsidRPr="008E5453" w14:paraId="75914147" w14:textId="77777777" w:rsidTr="002F2B69">
        <w:tc>
          <w:tcPr>
            <w:tcW w:w="1985" w:type="dxa"/>
          </w:tcPr>
          <w:p w14:paraId="16741C12" w14:textId="77777777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7F658AF8" w14:textId="1FBE473E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6082444A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0082C2B3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0110EB66" w14:textId="77777777" w:rsidTr="002F2B69">
        <w:tc>
          <w:tcPr>
            <w:tcW w:w="9855" w:type="dxa"/>
          </w:tcPr>
          <w:p w14:paraId="064246C9" w14:textId="77777777" w:rsidR="0020325D" w:rsidRPr="0020325D" w:rsidRDefault="00A128A9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lastRenderedPageBreak/>
              <w:t xml:space="preserve">  </w:t>
            </w:r>
            <w:r w:rsidR="0020325D" w:rsidRPr="0020325D">
              <w:rPr>
                <w:rFonts w:ascii="Arial" w:hAnsi="Arial" w:cs="Arial"/>
                <w:lang w:val="en-US"/>
              </w:rPr>
              <w:t xml:space="preserve">  function f_TC_7_23_NR5GC_IMS1() runs on IMS_PTC</w:t>
            </w:r>
          </w:p>
          <w:p w14:paraId="37A23AA7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65B0E3E5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;</w:t>
            </w:r>
          </w:p>
          <w:p w14:paraId="4E23B01E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;</w:t>
            </w:r>
          </w:p>
          <w:p w14:paraId="4A284644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;</w:t>
            </w:r>
          </w:p>
          <w:p w14:paraId="061C709B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;</w:t>
            </w:r>
          </w:p>
          <w:p w14:paraId="0C188BE1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;</w:t>
            </w:r>
          </w:p>
          <w:p w14:paraId="24BAF89A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3DFF8D3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, IMS_REGISTERED);</w:t>
            </w:r>
          </w:p>
          <w:p w14:paraId="32597811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D5FED9B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);</w:t>
            </w:r>
          </w:p>
          <w:p w14:paraId="542B2D72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77B5BF6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:= f_IMS_MTCallSetup_NR5GC_A_5_X_Step1(tsc_SDP_WithoutPreconditions);</w:t>
            </w:r>
          </w:p>
          <w:p w14:paraId="7283B545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:= f_MessageHeader_GetContactSipUrl(v_InviteRequestWithSdp.Invite.msgHeader);</w:t>
            </w:r>
          </w:p>
          <w:p w14:paraId="41CE0E27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:= f_SIP_SipUrl2Str(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);</w:t>
            </w:r>
          </w:p>
          <w:p w14:paraId="1901D233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f_IMS_MTCallSetup_NR5GC_A_5_2_Step2_10(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);</w:t>
            </w:r>
          </w:p>
          <w:p w14:paraId="75E9B4CF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(MMI);</w:t>
            </w:r>
          </w:p>
          <w:p w14:paraId="21CA5194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AD98C06" w14:textId="77777777" w:rsidR="00A128A9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(true);</w:t>
            </w:r>
          </w:p>
          <w:p w14:paraId="0B46F680" w14:textId="77777777" w:rsid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3373EB26" w14:textId="3C89BDE6" w:rsidR="0020325D" w:rsidRPr="008E5453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012357D3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43ECF87B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10B221F6" w14:textId="77777777" w:rsidTr="002F2B69">
        <w:tc>
          <w:tcPr>
            <w:tcW w:w="9855" w:type="dxa"/>
          </w:tcPr>
          <w:p w14:paraId="631AC0C3" w14:textId="77777777" w:rsidR="0020325D" w:rsidRPr="0020325D" w:rsidRDefault="00A128A9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20325D" w:rsidRPr="0020325D">
              <w:rPr>
                <w:rFonts w:ascii="Arial" w:hAnsi="Arial" w:cs="Arial"/>
                <w:lang w:val="en-US"/>
              </w:rPr>
              <w:t xml:space="preserve">  function f_TC_7_23_NR5GC_IMS1() runs on IMS_PTC</w:t>
            </w:r>
          </w:p>
          <w:p w14:paraId="1461D78D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{ // MTSI MT Voice Call / add video and remove video / without preconditions at both originating UE and terminating UE / 5GS</w:t>
            </w:r>
          </w:p>
          <w:p w14:paraId="0897067B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;</w:t>
            </w:r>
          </w:p>
          <w:p w14:paraId="24E05063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IMS_ResponseWithSdp_Type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v_ResponseWithSdp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;</w:t>
            </w:r>
          </w:p>
          <w:p w14:paraId="4C78A62E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;</w:t>
            </w:r>
          </w:p>
          <w:p w14:paraId="4B8BFFBD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charstring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;</w:t>
            </w:r>
          </w:p>
          <w:p w14:paraId="54DEC502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;</w:t>
            </w:r>
          </w:p>
          <w:p w14:paraId="0138C548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9F50FAE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, IMS_REGISTERED);</w:t>
            </w:r>
          </w:p>
          <w:p w14:paraId="49676CB7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FC27A14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);</w:t>
            </w:r>
          </w:p>
          <w:p w14:paraId="02D223B1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2AFE948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:= f_IMS_MTCallSetup_NR5GC_A_5_X_Step1(tsc_SDP_WithoutPreconditions);</w:t>
            </w:r>
          </w:p>
          <w:p w14:paraId="419560E6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:= f_MessageHeader_GetContactSipUrl(v_InviteRequestWithSdp.Invite.msgHeader);</w:t>
            </w:r>
          </w:p>
          <w:p w14:paraId="1AB33E0F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v_ContactUrlStrSS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:= f_SIP_SipUrl2Str(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v_ContactSipUrlSS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);</w:t>
            </w:r>
          </w:p>
          <w:p w14:paraId="69608B81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lastRenderedPageBreak/>
              <w:t xml:space="preserve">    f_IMS_MTCallSetup_NR5GC_A_5_2_Step2_10(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);</w:t>
            </w:r>
          </w:p>
          <w:p w14:paraId="37D4CDB3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v_CallIdentification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f_UT_GetCallId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(MMI);</w:t>
            </w:r>
          </w:p>
          <w:p w14:paraId="79E40CD6" w14:textId="77777777" w:rsidR="0020325D" w:rsidRPr="0020325D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5056490" w14:textId="3CCD7284" w:rsidR="00A128A9" w:rsidRDefault="0020325D" w:rsidP="0020325D">
            <w:pPr>
              <w:spacing w:after="0"/>
              <w:rPr>
                <w:rFonts w:ascii="Arial" w:hAnsi="Arial" w:cs="Arial"/>
                <w:lang w:val="en-US"/>
              </w:rPr>
            </w:pPr>
            <w:r w:rsidRPr="0020325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20325D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20325D">
              <w:rPr>
                <w:rFonts w:ascii="Arial" w:hAnsi="Arial" w:cs="Arial"/>
                <w:lang w:val="en-US"/>
              </w:rPr>
              <w:t>(true);</w:t>
            </w:r>
          </w:p>
          <w:p w14:paraId="45A0C536" w14:textId="77777777" w:rsidR="00A128A9" w:rsidRDefault="00A128A9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</w:t>
            </w:r>
            <w:proofErr w:type="spellEnd"/>
            <w:r w:rsidRPr="003614FC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66DAC0C6" w14:textId="77777777" w:rsidR="0020325D" w:rsidRDefault="0020325D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AEFE85D" w14:textId="5087409F" w:rsidR="0020325D" w:rsidRPr="008E5453" w:rsidRDefault="0020325D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1CCD9CAE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17008F89" w14:textId="77777777" w:rsidR="00A128A9" w:rsidRDefault="00A128A9" w:rsidP="00A128A9">
      <w:pPr>
        <w:rPr>
          <w:rFonts w:ascii="Arial" w:hAnsi="Arial" w:cs="Arial"/>
          <w:lang w:val="en-US"/>
        </w:rPr>
      </w:pPr>
    </w:p>
    <w:p w14:paraId="0B8F49D3" w14:textId="2B05FF33" w:rsidR="00A128A9" w:rsidRDefault="00A128A9" w:rsidP="00A128A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0" w:name="_Toc106193677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</w:t>
      </w:r>
      <w:r w:rsidR="00C5472F">
        <w:rPr>
          <w:b/>
          <w:lang w:val="pt-BR"/>
        </w:rPr>
        <w:t>11</w:t>
      </w:r>
      <w:bookmarkEnd w:id="2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28A9" w:rsidRPr="008E5453" w14:paraId="3BBAA573" w14:textId="77777777" w:rsidTr="002F2B69">
        <w:trPr>
          <w:trHeight w:val="447"/>
        </w:trPr>
        <w:tc>
          <w:tcPr>
            <w:tcW w:w="1985" w:type="dxa"/>
          </w:tcPr>
          <w:p w14:paraId="130FC8F8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F9D971A" w14:textId="45843591" w:rsidR="00A128A9" w:rsidRPr="008E5453" w:rsidRDefault="00A128A9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f_TC_7_</w:t>
            </w:r>
            <w:r w:rsidR="00C5472F">
              <w:rPr>
                <w:rFonts w:ascii="Arial" w:hAnsi="Arial" w:cs="Arial"/>
              </w:rPr>
              <w:t>33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A128A9" w:rsidRPr="008E5453" w14:paraId="4AF0F53D" w14:textId="77777777" w:rsidTr="002F2B69">
        <w:trPr>
          <w:trHeight w:val="452"/>
        </w:trPr>
        <w:tc>
          <w:tcPr>
            <w:tcW w:w="1985" w:type="dxa"/>
          </w:tcPr>
          <w:p w14:paraId="026A00ED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37B236E6" w14:textId="77777777" w:rsidR="00A128A9" w:rsidRPr="000E5E48" w:rsidRDefault="00A128A9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A128A9" w:rsidRPr="008E5453" w14:paraId="53D93CD2" w14:textId="77777777" w:rsidTr="002F2B69">
        <w:tc>
          <w:tcPr>
            <w:tcW w:w="1985" w:type="dxa"/>
          </w:tcPr>
          <w:p w14:paraId="18FD1448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3FFFCFF2" w14:textId="77777777" w:rsidR="00A128A9" w:rsidRPr="008E5453" w:rsidRDefault="00A128A9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variable to indicate the scenario for application of R5-223453</w:t>
            </w:r>
          </w:p>
        </w:tc>
      </w:tr>
      <w:tr w:rsidR="00A128A9" w:rsidRPr="008E5453" w14:paraId="6E4A416E" w14:textId="77777777" w:rsidTr="002F2B69">
        <w:tc>
          <w:tcPr>
            <w:tcW w:w="1985" w:type="dxa"/>
          </w:tcPr>
          <w:p w14:paraId="4FFF302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0BE86A7F" w14:textId="218946DD" w:rsidR="00A128A9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>MS_NR5GC_CallControlTestcases.ttcn</w:t>
            </w:r>
          </w:p>
        </w:tc>
      </w:tr>
      <w:tr w:rsidR="002D3C37" w:rsidRPr="008E5453" w14:paraId="4A60F1E1" w14:textId="77777777" w:rsidTr="002F2B69">
        <w:tc>
          <w:tcPr>
            <w:tcW w:w="1985" w:type="dxa"/>
          </w:tcPr>
          <w:p w14:paraId="31BD1B1D" w14:textId="77777777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EC5EEA4" w14:textId="683C4F45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042C1896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2AB7EFC9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7F106444" w14:textId="77777777" w:rsidTr="002F2B69">
        <w:tc>
          <w:tcPr>
            <w:tcW w:w="9855" w:type="dxa"/>
          </w:tcPr>
          <w:p w14:paraId="074357B5" w14:textId="77777777" w:rsidR="00C5472F" w:rsidRPr="00C5472F" w:rsidRDefault="00A128A9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C5472F" w:rsidRPr="00C5472F">
              <w:rPr>
                <w:rFonts w:ascii="Arial" w:hAnsi="Arial" w:cs="Arial"/>
                <w:lang w:val="en-US"/>
              </w:rPr>
              <w:t xml:space="preserve">  function f_TC_7_33_NR5GC_IMS1() runs on IMS_PTC</w:t>
            </w:r>
          </w:p>
          <w:p w14:paraId="3D8865E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{ // Session Timer / MT Voice Call / Remote end chooses UE as refresher / 5GS</w:t>
            </w:r>
          </w:p>
          <w:p w14:paraId="34BA8D76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Method_List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v_MethodList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{"INVITE", "ACK", "OPTIONS", "CANCEL", "BYE"};</w:t>
            </w:r>
          </w:p>
          <w:p w14:paraId="73D1BE55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;</w:t>
            </w:r>
          </w:p>
          <w:p w14:paraId="507FB43F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;</w:t>
            </w:r>
          </w:p>
          <w:p w14:paraId="4E32A7FB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;</w:t>
            </w:r>
          </w:p>
          <w:p w14:paraId="086332E3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v_DeltaSec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1800;</w:t>
            </w:r>
          </w:p>
          <w:p w14:paraId="60A3D4C0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;</w:t>
            </w:r>
          </w:p>
          <w:p w14:paraId="0825C2FD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BB6135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, IMS_REGISTERED);</w:t>
            </w:r>
          </w:p>
          <w:p w14:paraId="0310C9A0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</w:p>
          <w:p w14:paraId="3613AA8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(true);</w:t>
            </w:r>
          </w:p>
          <w:p w14:paraId="2B811D9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358E49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);</w:t>
            </w:r>
          </w:p>
          <w:p w14:paraId="5446AB01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61B350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1 - 8" IPCAN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</w:t>
            </w:r>
          </w:p>
          <w:p w14:paraId="4CCD59E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CFFCEE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9"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  @sic R5-213545: A.5.2 instead of A.5.1 sic@</w:t>
            </w:r>
          </w:p>
          <w:p w14:paraId="7CB0A29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f_IMS_MTCallSetup_BuildInviteRequestWithSdp(tsc_IMS_SDP_AudioCodecList_EVS_WBAMR_AMR,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);</w:t>
            </w:r>
          </w:p>
          <w:p w14:paraId="1F5B849B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v_InviteRequestWithSdp.Invite.msgHeader.sessionExpires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cs_SessionExpires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v_DeltaSec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, "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uas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");</w:t>
            </w:r>
          </w:p>
          <w:p w14:paraId="14FAF5D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v_InviteRequestWithSdp.Invite.msgHeader.allow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cs_Allow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v_MethodList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);</w:t>
            </w:r>
          </w:p>
          <w:p w14:paraId="7AB70B0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IMS_Client.send(cas_IMS_Invite_Request(v_InviteRequestWithSdp.RoutingInfo,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v_InviteRequestWithSdp.Invite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));</w:t>
            </w:r>
          </w:p>
          <w:p w14:paraId="5B2F1363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f_MessageHeader_GetContactSipUrl(v_InviteRequestWithSdp.Invite.msgHeader);</w:t>
            </w:r>
          </w:p>
          <w:p w14:paraId="3807A2F1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02D98F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10 - 16" IPCAN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</w:t>
            </w:r>
          </w:p>
          <w:p w14:paraId="40610CE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f_IMS_MTCallSetup_NR5GC_A_5_2_Step2_8(valueof(v_InviteRequestWithSdp));    // @sic R5-213545: A.5.2 instead of A.5.1 sic@</w:t>
            </w:r>
          </w:p>
          <w:p w14:paraId="6638DE78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EBB98A8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17"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</w:t>
            </w:r>
          </w:p>
          <w:p w14:paraId="6DDC308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f_UT_AnswerCall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(MMI);</w:t>
            </w:r>
          </w:p>
          <w:p w14:paraId="333FBB63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F048BE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18" Void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</w:t>
            </w:r>
          </w:p>
          <w:p w14:paraId="5C78B719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E15162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19 - 20"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</w:t>
            </w:r>
          </w:p>
          <w:p w14:paraId="2A00528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f_IMS_MTCallSetupWithSessionTimer_Receive200OK_SendACK(valueof(v_InviteRequestWithSdp), -, -,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v_DeltaSec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, "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uas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");   /* @sic R5s210678 change 1: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cr_Supported_timer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instead of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cr_Require_timer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sic@</w:t>
            </w:r>
          </w:p>
          <w:p w14:paraId="696AD5E3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@sic R5-214450: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cr_Supported_timer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23E48DAF" w14:textId="77777777" w:rsidR="00A128A9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(__FILE__, __LINE__, "Step 19");</w:t>
            </w:r>
          </w:p>
          <w:p w14:paraId="60A6E775" w14:textId="77777777" w:rsid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76BBD2" w14:textId="0F2A62AB" w:rsidR="00C5472F" w:rsidRPr="008E5453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32E38402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5D4C0B94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3B4F5FE1" w14:textId="77777777" w:rsidTr="002F2B69">
        <w:tc>
          <w:tcPr>
            <w:tcW w:w="9855" w:type="dxa"/>
          </w:tcPr>
          <w:p w14:paraId="25EA6662" w14:textId="77777777" w:rsidR="00C5472F" w:rsidRPr="00C5472F" w:rsidRDefault="00A128A9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C5472F" w:rsidRPr="00C5472F">
              <w:rPr>
                <w:rFonts w:ascii="Arial" w:hAnsi="Arial" w:cs="Arial"/>
                <w:lang w:val="en-US"/>
              </w:rPr>
              <w:t xml:space="preserve">  function f_TC_7_33_NR5GC_IMS1() runs on IMS_PTC</w:t>
            </w:r>
          </w:p>
          <w:p w14:paraId="2C668A08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{ // Session Timer / MT Voice Call / Remote end chooses UE as refresher / 5GS</w:t>
            </w:r>
          </w:p>
          <w:p w14:paraId="74CA12D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Method_List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v_MethodList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{"INVITE", "ACK", "OPTIONS", "CANCEL", "BYE"};</w:t>
            </w:r>
          </w:p>
          <w:p w14:paraId="0742D72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;</w:t>
            </w:r>
          </w:p>
          <w:p w14:paraId="2A4564A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;</w:t>
            </w:r>
          </w:p>
          <w:p w14:paraId="433391A5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;</w:t>
            </w:r>
          </w:p>
          <w:p w14:paraId="2C673026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v_DeltaSec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1800;</w:t>
            </w:r>
          </w:p>
          <w:p w14:paraId="0DAEE70B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var integer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i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;</w:t>
            </w:r>
          </w:p>
          <w:p w14:paraId="09E23E2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778327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, IMS_REGISTERED);</w:t>
            </w:r>
          </w:p>
          <w:p w14:paraId="6935E60F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</w:p>
          <w:p w14:paraId="53C7C8EE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(true);</w:t>
            </w:r>
          </w:p>
          <w:p w14:paraId="3274397D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FCE40E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IPCAN_MT_SpeechCall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);</w:t>
            </w:r>
          </w:p>
          <w:p w14:paraId="169BFB1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8FC64C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1 - 8" IPCAN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</w:t>
            </w:r>
          </w:p>
          <w:p w14:paraId="05B3858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31583E6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9"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  @sic R5-213545: A.5.2 instead of A.5.1 sic@</w:t>
            </w:r>
          </w:p>
          <w:p w14:paraId="7B71E6D1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v_InviteRequestWithSdp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f_IMS_MTCallSetup_BuildInviteRequestWithSdp(tsc_IMS_SDP_AudioCodecList_EVS_WBAMR_AMR,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tsc_SDP_WithoutPreconditions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);</w:t>
            </w:r>
          </w:p>
          <w:p w14:paraId="5BB0DF14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v_InviteRequestWithSdp.Invite.msgHeader.sessionExpires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cs_SessionExpires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v_DeltaSec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, "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uas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");</w:t>
            </w:r>
          </w:p>
          <w:p w14:paraId="2B6AE58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v_InviteRequestWithSdp.Invite.msgHeader.allow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cs_Allow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v_MethodList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);</w:t>
            </w:r>
          </w:p>
          <w:p w14:paraId="3EF4F930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IMS_Client.send(cas_IMS_Invite_Request(v_InviteRequestWithSdp.RoutingInfo,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v_InviteRequestWithSdp.Invite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));</w:t>
            </w:r>
          </w:p>
          <w:p w14:paraId="57086B4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:= f_MessageHeader_GetContactSipUrl(v_InviteRequestWithSdp.Invite.msgHeader);</w:t>
            </w:r>
          </w:p>
          <w:p w14:paraId="790919AC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2ADE3B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 10 - 16" IPCAN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</w:t>
            </w:r>
          </w:p>
          <w:p w14:paraId="209C7C4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f_IMS_MTCallSetup_NR5GC_A_5_2_Step2_8(valueof(v_InviteRequestWithSdp));    // @sic R5-213545: A.5.2 instead of A.5.1 sic@</w:t>
            </w:r>
          </w:p>
          <w:p w14:paraId="2E58EA4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420F6B2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17"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</w:t>
            </w:r>
          </w:p>
          <w:p w14:paraId="1FA4CE07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f_UT_AnswerCall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(MMI);</w:t>
            </w:r>
          </w:p>
          <w:p w14:paraId="1080A156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1BA1BF6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18" Void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</w:t>
            </w:r>
          </w:p>
          <w:p w14:paraId="4BCF7D4A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2066050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// @siclog "Steps 19 - 20"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@</w:t>
            </w:r>
          </w:p>
          <w:p w14:paraId="79A9D47F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f_IMS_MTCallSetupWithSessionTimer_Receive200OK_SendACK(valueof(v_InviteRequestWithSdp), -, -,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v_DeltaSec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, "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uas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");   /* @sic R5s210678 change 1: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cr_Supported_timer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instead of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cr_Require_timer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sic@</w:t>
            </w:r>
          </w:p>
          <w:p w14:paraId="0349FAA9" w14:textId="77777777" w:rsidR="00C5472F" w:rsidRPr="00C5472F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                                                                                                                       @sic R5-214450: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cr_Supported_timer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 xml:space="preserve"> removed sic@ */</w:t>
            </w:r>
          </w:p>
          <w:p w14:paraId="49651836" w14:textId="4821D5DF" w:rsidR="00A128A9" w:rsidRDefault="00C5472F" w:rsidP="00C5472F">
            <w:pPr>
              <w:spacing w:after="0"/>
              <w:rPr>
                <w:rFonts w:ascii="Arial" w:hAnsi="Arial" w:cs="Arial"/>
                <w:lang w:val="en-US"/>
              </w:rPr>
            </w:pPr>
            <w:r w:rsidRPr="00C5472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C5472F">
              <w:rPr>
                <w:rFonts w:ascii="Arial" w:hAnsi="Arial" w:cs="Arial"/>
                <w:lang w:val="en-US"/>
              </w:rPr>
              <w:t>f_IMS_PreliminaryPass</w:t>
            </w:r>
            <w:proofErr w:type="spellEnd"/>
            <w:r w:rsidRPr="00C5472F">
              <w:rPr>
                <w:rFonts w:ascii="Arial" w:hAnsi="Arial" w:cs="Arial"/>
                <w:lang w:val="en-US"/>
              </w:rPr>
              <w:t>(__FILE__, __LINE__, "Step 19");</w:t>
            </w:r>
          </w:p>
          <w:p w14:paraId="63E50257" w14:textId="77777777" w:rsidR="00A128A9" w:rsidRDefault="00A128A9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</w:t>
            </w:r>
            <w:proofErr w:type="spellEnd"/>
            <w:r w:rsidRPr="003614FC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4AE76B6E" w14:textId="77777777" w:rsidR="00C5472F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65EBB97" w14:textId="08B30E18" w:rsidR="00C5472F" w:rsidRPr="008E5453" w:rsidRDefault="00C5472F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6F1E1446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6FFCC3F4" w14:textId="77777777" w:rsidR="00A128A9" w:rsidRDefault="00A128A9" w:rsidP="00A128A9">
      <w:pPr>
        <w:rPr>
          <w:rFonts w:ascii="Arial" w:hAnsi="Arial" w:cs="Arial"/>
          <w:lang w:val="en-US"/>
        </w:rPr>
      </w:pPr>
    </w:p>
    <w:p w14:paraId="4EF651AA" w14:textId="372AB666" w:rsidR="00A128A9" w:rsidRDefault="00A128A9" w:rsidP="00A128A9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1" w:name="_Toc106193678"/>
      <w:proofErr w:type="spellStart"/>
      <w:r>
        <w:rPr>
          <w:b/>
          <w:lang w:val="pt-BR"/>
        </w:rPr>
        <w:lastRenderedPageBreak/>
        <w:t>Change</w:t>
      </w:r>
      <w:proofErr w:type="spellEnd"/>
      <w:r>
        <w:rPr>
          <w:b/>
          <w:lang w:val="pt-BR"/>
        </w:rPr>
        <w:t xml:space="preserve"> </w:t>
      </w:r>
      <w:r w:rsidR="00677A01">
        <w:rPr>
          <w:b/>
          <w:lang w:val="pt-BR"/>
        </w:rPr>
        <w:t>12</w:t>
      </w:r>
      <w:bookmarkEnd w:id="21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A128A9" w:rsidRPr="008E5453" w14:paraId="372FB0B1" w14:textId="77777777" w:rsidTr="002F2B69">
        <w:trPr>
          <w:trHeight w:val="447"/>
        </w:trPr>
        <w:tc>
          <w:tcPr>
            <w:tcW w:w="1985" w:type="dxa"/>
          </w:tcPr>
          <w:p w14:paraId="5AA7C17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0B6FDB3" w14:textId="444EE361" w:rsidR="00A128A9" w:rsidRPr="008E5453" w:rsidRDefault="00A128A9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</w:t>
            </w:r>
            <w:r w:rsidR="00677A01">
              <w:rPr>
                <w:rFonts w:ascii="Arial" w:hAnsi="Arial" w:cs="Arial"/>
              </w:rPr>
              <w:t>8</w:t>
            </w:r>
            <w:r w:rsidRPr="003614FC">
              <w:rPr>
                <w:rFonts w:ascii="Arial" w:hAnsi="Arial" w:cs="Arial"/>
              </w:rPr>
              <w:t>_2</w:t>
            </w:r>
            <w:r w:rsidR="00677A01">
              <w:rPr>
                <w:rFonts w:ascii="Arial" w:hAnsi="Arial" w:cs="Arial"/>
              </w:rPr>
              <w:t>6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A128A9" w:rsidRPr="008E5453" w14:paraId="10292B6C" w14:textId="77777777" w:rsidTr="002F2B69">
        <w:trPr>
          <w:trHeight w:val="452"/>
        </w:trPr>
        <w:tc>
          <w:tcPr>
            <w:tcW w:w="1985" w:type="dxa"/>
          </w:tcPr>
          <w:p w14:paraId="3B9A4919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F312E9" w14:textId="77777777" w:rsidR="00A128A9" w:rsidRPr="000E5E48" w:rsidRDefault="00A128A9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A128A9" w:rsidRPr="008E5453" w14:paraId="64FE0520" w14:textId="77777777" w:rsidTr="002F2B69">
        <w:tc>
          <w:tcPr>
            <w:tcW w:w="1985" w:type="dxa"/>
          </w:tcPr>
          <w:p w14:paraId="1673793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6FF2367" w14:textId="77777777" w:rsidR="00A128A9" w:rsidRPr="008E5453" w:rsidRDefault="00A128A9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variable to indicate the scenario for application of R5-223453</w:t>
            </w:r>
          </w:p>
        </w:tc>
      </w:tr>
      <w:tr w:rsidR="00A128A9" w:rsidRPr="008E5453" w14:paraId="641D2A12" w14:textId="77777777" w:rsidTr="002F2B69">
        <w:tc>
          <w:tcPr>
            <w:tcW w:w="1985" w:type="dxa"/>
          </w:tcPr>
          <w:p w14:paraId="00178D3F" w14:textId="77777777" w:rsidR="00A128A9" w:rsidRPr="008E5453" w:rsidRDefault="00A128A9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2925D97" w14:textId="5B57F45A" w:rsidR="00A128A9" w:rsidRPr="008E5453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BC7A9C">
              <w:rPr>
                <w:rFonts w:ascii="Arial" w:hAnsi="Arial" w:cs="Arial"/>
                <w:lang w:val="en-US"/>
              </w:rPr>
              <w:t>IMS_NR5GC_SupplementaryServiceTestcases.ttcn</w:t>
            </w:r>
          </w:p>
        </w:tc>
      </w:tr>
      <w:tr w:rsidR="002D3C37" w:rsidRPr="008E5453" w14:paraId="4974C0D5" w14:textId="77777777" w:rsidTr="002F2B69">
        <w:tc>
          <w:tcPr>
            <w:tcW w:w="1985" w:type="dxa"/>
          </w:tcPr>
          <w:p w14:paraId="4DE3CF34" w14:textId="77777777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3790CF7D" w14:textId="6B144DDC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1F167DBA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3CE213F3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2D0A416B" w14:textId="77777777" w:rsidTr="002F2B69">
        <w:tc>
          <w:tcPr>
            <w:tcW w:w="9855" w:type="dxa"/>
          </w:tcPr>
          <w:p w14:paraId="190A2519" w14:textId="77777777" w:rsidR="007249BE" w:rsidRPr="007249BE" w:rsidRDefault="00A128A9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f_TC_8_26_NR5GC_IMS1() runs on IMS_PTC</w:t>
            </w:r>
          </w:p>
          <w:p w14:paraId="353DDEEA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MO Voice Call Hold without announcement / 5GS</w:t>
            </w:r>
          </w:p>
          <w:p w14:paraId="219D7EA4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321025E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308BF8D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4D57692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, IMS_REGISTERED);</w:t>
            </w:r>
          </w:p>
          <w:p w14:paraId="0C327032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606E7A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);</w:t>
            </w:r>
          </w:p>
          <w:p w14:paraId="51F117E7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92EE1E5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f_IMS_MOCallSetup_NR5GC_A_4_1();</w:t>
            </w:r>
          </w:p>
          <w:p w14:paraId="069CD407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v_CallInfo.InviteRequestWithSdp.Invite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497ECF1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DC325A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(true);</w:t>
            </w:r>
          </w:p>
          <w:p w14:paraId="3A845D9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</w:p>
          <w:p w14:paraId="030855B6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@</w:t>
            </w:r>
          </w:p>
          <w:p w14:paraId="53106AAC" w14:textId="77777777" w:rsidR="00A128A9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f_UT_CallHold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(MMI);</w:t>
            </w:r>
          </w:p>
          <w:p w14:paraId="1F5183F9" w14:textId="77777777" w:rsid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82420C7" w14:textId="3AEE889F" w:rsidR="007249BE" w:rsidRPr="008E5453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7D7C7883" w14:textId="77777777" w:rsidR="00A128A9" w:rsidRPr="008E5453" w:rsidRDefault="00A128A9" w:rsidP="00A128A9">
      <w:pPr>
        <w:rPr>
          <w:rFonts w:ascii="Arial" w:hAnsi="Arial" w:cs="Arial"/>
          <w:lang w:val="en-US"/>
        </w:rPr>
      </w:pPr>
    </w:p>
    <w:p w14:paraId="2B284735" w14:textId="77777777" w:rsidR="00A128A9" w:rsidRPr="008E5453" w:rsidRDefault="00A128A9" w:rsidP="00A128A9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A128A9" w:rsidRPr="008E5453" w14:paraId="6C56DCA4" w14:textId="77777777" w:rsidTr="002F2B69">
        <w:tc>
          <w:tcPr>
            <w:tcW w:w="9855" w:type="dxa"/>
          </w:tcPr>
          <w:p w14:paraId="3DF92FB3" w14:textId="77777777" w:rsidR="007249BE" w:rsidRPr="007249BE" w:rsidRDefault="00A128A9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f_TC_8_26_NR5GC_IMS1() runs on IMS_PTC</w:t>
            </w:r>
          </w:p>
          <w:p w14:paraId="1BA7BBB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MO Voice Call Hold without announcement / 5GS</w:t>
            </w:r>
          </w:p>
          <w:p w14:paraId="0CDA607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30B2583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44EE2FC9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0ABFFA6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, IMS_REGISTERED);</w:t>
            </w:r>
          </w:p>
          <w:p w14:paraId="617B3DA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FF9DC6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);</w:t>
            </w:r>
          </w:p>
          <w:p w14:paraId="3F8A514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85E2C6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f_IMS_MOCallSetup_NR5GC_A_4_1();</w:t>
            </w:r>
          </w:p>
          <w:p w14:paraId="0FD92F34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v_CallInfo.InviteRequestWithSdp.Invite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19F48694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4DBA77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(true);</w:t>
            </w:r>
          </w:p>
          <w:p w14:paraId="09B3856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</w:p>
          <w:p w14:paraId="4712653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@</w:t>
            </w:r>
          </w:p>
          <w:p w14:paraId="43407B6B" w14:textId="27C2A94E" w:rsidR="00A128A9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f_UT_CallHold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(MMI);</w:t>
            </w:r>
          </w:p>
          <w:p w14:paraId="1CFB8430" w14:textId="77777777" w:rsidR="00A128A9" w:rsidRDefault="00A128A9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</w:t>
            </w:r>
            <w:proofErr w:type="spellEnd"/>
            <w:r w:rsidRPr="003614FC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52F11D86" w14:textId="77777777" w:rsidR="007249BE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BCB966F" w14:textId="4AE9D3B3" w:rsidR="007249BE" w:rsidRPr="008E5453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0356E857" w14:textId="3B40E009" w:rsidR="00BC7A9C" w:rsidRDefault="00BC7A9C" w:rsidP="00BC7A9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2" w:name="_Toc106193679"/>
      <w:bookmarkEnd w:id="10"/>
      <w:proofErr w:type="spellStart"/>
      <w:r>
        <w:rPr>
          <w:b/>
          <w:lang w:val="pt-BR"/>
        </w:rPr>
        <w:lastRenderedPageBreak/>
        <w:t>Change</w:t>
      </w:r>
      <w:proofErr w:type="spellEnd"/>
      <w:r>
        <w:rPr>
          <w:b/>
          <w:lang w:val="pt-BR"/>
        </w:rPr>
        <w:t xml:space="preserve"> 1</w:t>
      </w:r>
      <w:r w:rsidR="007249BE">
        <w:rPr>
          <w:b/>
          <w:lang w:val="pt-BR"/>
        </w:rPr>
        <w:t>3</w:t>
      </w:r>
      <w:bookmarkEnd w:id="2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7A9C" w:rsidRPr="008E5453" w14:paraId="4926EF6D" w14:textId="77777777" w:rsidTr="002F2B69">
        <w:trPr>
          <w:trHeight w:val="447"/>
        </w:trPr>
        <w:tc>
          <w:tcPr>
            <w:tcW w:w="1985" w:type="dxa"/>
          </w:tcPr>
          <w:p w14:paraId="381C07C8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266343A6" w14:textId="54C34698" w:rsidR="00BC7A9C" w:rsidRPr="008E5453" w:rsidRDefault="00BC7A9C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</w:t>
            </w:r>
            <w:r>
              <w:rPr>
                <w:rFonts w:ascii="Arial" w:hAnsi="Arial" w:cs="Arial"/>
              </w:rPr>
              <w:t>8</w:t>
            </w:r>
            <w:r w:rsidRPr="003614FC">
              <w:rPr>
                <w:rFonts w:ascii="Arial" w:hAnsi="Arial" w:cs="Arial"/>
              </w:rPr>
              <w:t>_2</w:t>
            </w:r>
            <w:r w:rsidR="007249BE">
              <w:rPr>
                <w:rFonts w:ascii="Arial" w:hAnsi="Arial" w:cs="Arial"/>
              </w:rPr>
              <w:t>7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BC7A9C" w:rsidRPr="008E5453" w14:paraId="5AAF7E27" w14:textId="77777777" w:rsidTr="002F2B69">
        <w:trPr>
          <w:trHeight w:val="452"/>
        </w:trPr>
        <w:tc>
          <w:tcPr>
            <w:tcW w:w="1985" w:type="dxa"/>
          </w:tcPr>
          <w:p w14:paraId="75BC044F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8FE3120" w14:textId="77777777" w:rsidR="00BC7A9C" w:rsidRPr="000E5E48" w:rsidRDefault="00BC7A9C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BC7A9C" w:rsidRPr="008E5453" w14:paraId="1B9D4F8F" w14:textId="77777777" w:rsidTr="002F2B69">
        <w:tc>
          <w:tcPr>
            <w:tcW w:w="1985" w:type="dxa"/>
          </w:tcPr>
          <w:p w14:paraId="19877CBB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7DC8CE3F" w14:textId="77777777" w:rsidR="00BC7A9C" w:rsidRPr="008E5453" w:rsidRDefault="00BC7A9C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variable to indicate the scenario for application of R5-223453</w:t>
            </w:r>
          </w:p>
        </w:tc>
      </w:tr>
      <w:tr w:rsidR="00BC7A9C" w:rsidRPr="008E5453" w14:paraId="606DFE1C" w14:textId="77777777" w:rsidTr="002F2B69">
        <w:tc>
          <w:tcPr>
            <w:tcW w:w="1985" w:type="dxa"/>
          </w:tcPr>
          <w:p w14:paraId="7D01E069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C0B1694" w14:textId="77777777" w:rsidR="00BC7A9C" w:rsidRPr="008E5453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BC7A9C">
              <w:rPr>
                <w:rFonts w:ascii="Arial" w:hAnsi="Arial" w:cs="Arial"/>
                <w:lang w:val="en-US"/>
              </w:rPr>
              <w:t>IMS_NR5GC_SupplementaryServiceTestcases.ttcn</w:t>
            </w:r>
          </w:p>
        </w:tc>
      </w:tr>
      <w:tr w:rsidR="002D3C37" w:rsidRPr="008E5453" w14:paraId="45A61B6D" w14:textId="77777777" w:rsidTr="002F2B69">
        <w:tc>
          <w:tcPr>
            <w:tcW w:w="1985" w:type="dxa"/>
          </w:tcPr>
          <w:p w14:paraId="76BA69E9" w14:textId="77777777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687E0581" w14:textId="601489E5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1076FE37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00340BF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0BB2C32F" w14:textId="77777777" w:rsidTr="002F2B69">
        <w:tc>
          <w:tcPr>
            <w:tcW w:w="9855" w:type="dxa"/>
          </w:tcPr>
          <w:p w14:paraId="070CD8BB" w14:textId="77777777" w:rsidR="007249BE" w:rsidRPr="007249BE" w:rsidRDefault="00BC7A9C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f_TC_8_27_NR5GC_IMS1() runs on IMS_PTC</w:t>
            </w:r>
          </w:p>
          <w:p w14:paraId="12E33E9A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MO Video Call Hold without announcement / 5GS</w:t>
            </w:r>
          </w:p>
          <w:p w14:paraId="32E5440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2070AA1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1D395E57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CE4F55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IPCAN_VideoCall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, IMS_REGISTERED);</w:t>
            </w:r>
          </w:p>
          <w:p w14:paraId="36A5CEB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1F946B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IPCAN_MO_VideoCall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);</w:t>
            </w:r>
          </w:p>
          <w:p w14:paraId="2319847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4FC6BE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f_IMS_MOCallSetup_NR5GC_A_15_1();</w:t>
            </w:r>
          </w:p>
          <w:p w14:paraId="02C3609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v_CallInfo.InviteRequestWithSdp.Invite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1C5E6AF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3B1A5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(true);</w:t>
            </w:r>
          </w:p>
          <w:p w14:paraId="0F6F6A4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</w:p>
          <w:p w14:paraId="404E0A6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@</w:t>
            </w:r>
          </w:p>
          <w:p w14:paraId="320F146D" w14:textId="77777777" w:rsidR="00BC7A9C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f_UT_CallHold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(MMI);</w:t>
            </w:r>
          </w:p>
          <w:p w14:paraId="237AB650" w14:textId="77777777" w:rsid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7D7C523" w14:textId="4CAEB529" w:rsidR="007249BE" w:rsidRPr="008E5453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63F69207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054CF9FA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6B68978A" w14:textId="77777777" w:rsidTr="002F2B69">
        <w:tc>
          <w:tcPr>
            <w:tcW w:w="9855" w:type="dxa"/>
          </w:tcPr>
          <w:p w14:paraId="58B90E66" w14:textId="77777777" w:rsidR="007249BE" w:rsidRPr="007249BE" w:rsidRDefault="00BC7A9C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f_TC_8_27_NR5GC_IMS1() runs on IMS_PTC</w:t>
            </w:r>
          </w:p>
          <w:p w14:paraId="4E6A406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MO Video Call Hold without announcement / 5GS</w:t>
            </w:r>
          </w:p>
          <w:p w14:paraId="5D34EDE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5298A6B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45419459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FE5058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IPCAN_VideoCall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, IMS_REGISTERED);</w:t>
            </w:r>
          </w:p>
          <w:p w14:paraId="1012EFA8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180B634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IPCAN_MO_VideoCall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);</w:t>
            </w:r>
          </w:p>
          <w:p w14:paraId="01DACF3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24D5C02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f_IMS_MOCallSetup_NR5GC_A_15_1();</w:t>
            </w:r>
          </w:p>
          <w:p w14:paraId="2CCF947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v_CallInfo.InviteRequestWithSdp.Invite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327E8A1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B857D49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(true);</w:t>
            </w:r>
          </w:p>
          <w:p w14:paraId="0B2431F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</w:p>
          <w:p w14:paraId="069C848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@</w:t>
            </w:r>
          </w:p>
          <w:p w14:paraId="751EA0B7" w14:textId="3D95F030" w:rsidR="00BC7A9C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f_UT_CallHold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(MMI);</w:t>
            </w:r>
          </w:p>
          <w:p w14:paraId="051C44CD" w14:textId="77777777" w:rsidR="00BC7A9C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</w:t>
            </w:r>
            <w:proofErr w:type="spellEnd"/>
            <w:r w:rsidRPr="003614FC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0858894D" w14:textId="77777777" w:rsidR="007249BE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30895D3" w14:textId="01D68AA0" w:rsidR="007249BE" w:rsidRPr="008E5453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268A8BCF" w14:textId="7FCF729C" w:rsidR="00BC7A9C" w:rsidRDefault="00BC7A9C" w:rsidP="00BC7A9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3" w:name="_Toc106193680"/>
      <w:proofErr w:type="spellStart"/>
      <w:r>
        <w:rPr>
          <w:b/>
          <w:lang w:val="pt-BR"/>
        </w:rPr>
        <w:t>Change</w:t>
      </w:r>
      <w:proofErr w:type="spellEnd"/>
      <w:r>
        <w:rPr>
          <w:b/>
          <w:lang w:val="pt-BR"/>
        </w:rPr>
        <w:t xml:space="preserve"> 1</w:t>
      </w:r>
      <w:r w:rsidR="007249BE">
        <w:rPr>
          <w:b/>
          <w:lang w:val="pt-BR"/>
        </w:rPr>
        <w:t>4</w:t>
      </w:r>
      <w:bookmarkEnd w:id="2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7A9C" w:rsidRPr="008E5453" w14:paraId="78E570F8" w14:textId="77777777" w:rsidTr="002F2B69">
        <w:trPr>
          <w:trHeight w:val="447"/>
        </w:trPr>
        <w:tc>
          <w:tcPr>
            <w:tcW w:w="1985" w:type="dxa"/>
          </w:tcPr>
          <w:p w14:paraId="2C2255A6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C3C85CA" w14:textId="30650578" w:rsidR="00BC7A9C" w:rsidRPr="008E5453" w:rsidRDefault="00BC7A9C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</w:t>
            </w:r>
            <w:r>
              <w:rPr>
                <w:rFonts w:ascii="Arial" w:hAnsi="Arial" w:cs="Arial"/>
              </w:rPr>
              <w:t>8</w:t>
            </w:r>
            <w:r w:rsidRPr="003614FC">
              <w:rPr>
                <w:rFonts w:ascii="Arial" w:hAnsi="Arial" w:cs="Arial"/>
              </w:rPr>
              <w:t>_2</w:t>
            </w:r>
            <w:r w:rsidR="007249BE">
              <w:rPr>
                <w:rFonts w:ascii="Arial" w:hAnsi="Arial" w:cs="Arial"/>
              </w:rPr>
              <w:t>8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BC7A9C" w:rsidRPr="008E5453" w14:paraId="3E4B16BE" w14:textId="77777777" w:rsidTr="002F2B69">
        <w:trPr>
          <w:trHeight w:val="452"/>
        </w:trPr>
        <w:tc>
          <w:tcPr>
            <w:tcW w:w="1985" w:type="dxa"/>
          </w:tcPr>
          <w:p w14:paraId="152BCB17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C1AE189" w14:textId="77777777" w:rsidR="00BC7A9C" w:rsidRPr="000E5E48" w:rsidRDefault="00BC7A9C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BC7A9C" w:rsidRPr="008E5453" w14:paraId="6DD5CF5B" w14:textId="77777777" w:rsidTr="002F2B69">
        <w:tc>
          <w:tcPr>
            <w:tcW w:w="1985" w:type="dxa"/>
          </w:tcPr>
          <w:p w14:paraId="61B445EC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</w:tcPr>
          <w:p w14:paraId="5BEB52D6" w14:textId="77777777" w:rsidR="00BC7A9C" w:rsidRPr="008E5453" w:rsidRDefault="00BC7A9C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variable to indicate the scenario for application of R5-223453</w:t>
            </w:r>
          </w:p>
        </w:tc>
      </w:tr>
      <w:tr w:rsidR="00BC7A9C" w:rsidRPr="008E5453" w14:paraId="0596B502" w14:textId="77777777" w:rsidTr="002F2B69">
        <w:tc>
          <w:tcPr>
            <w:tcW w:w="1985" w:type="dxa"/>
          </w:tcPr>
          <w:p w14:paraId="3E80BA50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B786A66" w14:textId="77777777" w:rsidR="00BC7A9C" w:rsidRPr="008E5453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BC7A9C">
              <w:rPr>
                <w:rFonts w:ascii="Arial" w:hAnsi="Arial" w:cs="Arial"/>
                <w:lang w:val="en-US"/>
              </w:rPr>
              <w:t>IMS_NR5GC_SupplementaryServiceTestcases.ttcn</w:t>
            </w:r>
          </w:p>
        </w:tc>
      </w:tr>
      <w:tr w:rsidR="002D3C37" w:rsidRPr="008E5453" w14:paraId="69548B73" w14:textId="77777777" w:rsidTr="002F2B69">
        <w:tc>
          <w:tcPr>
            <w:tcW w:w="1985" w:type="dxa"/>
          </w:tcPr>
          <w:p w14:paraId="01AABB36" w14:textId="77777777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DDCC3E9" w14:textId="3148DAB5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6B76A865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22720EE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608C07F5" w14:textId="77777777" w:rsidTr="002F2B69">
        <w:tc>
          <w:tcPr>
            <w:tcW w:w="9855" w:type="dxa"/>
          </w:tcPr>
          <w:p w14:paraId="0FBA243F" w14:textId="77777777" w:rsidR="007249BE" w:rsidRPr="007249BE" w:rsidRDefault="00BC7A9C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f_TC_8_28_NR5GC_IMS1() runs on IMS_PTC</w:t>
            </w:r>
          </w:p>
          <w:p w14:paraId="730D425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MT Voice Call Hold without announcement / 5GS</w:t>
            </w:r>
          </w:p>
          <w:p w14:paraId="5EB6684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16CA7A6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v_SDP_LatestMessageBySS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70C7884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31C30B98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22A081F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boolean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true;  // @sic R5s211703: session version shall not be incremented sic@</w:t>
            </w:r>
          </w:p>
          <w:p w14:paraId="02A5A51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7BC039B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, IMS_REGISTERED);</w:t>
            </w:r>
          </w:p>
          <w:p w14:paraId="72E32261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EAAE89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);</w:t>
            </w:r>
          </w:p>
          <w:p w14:paraId="4DAA8EC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335180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f_IMS_MOCallSetup_NR5GC_A_4_1();</w:t>
            </w:r>
          </w:p>
          <w:p w14:paraId="46E892C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f_IMS_PTC_ImsInfo_GetContactUrl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(dialog);</w:t>
            </w:r>
          </w:p>
          <w:p w14:paraId="63548169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f_MessageHeader_GetContactSipUrl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(v_CallInfo.MessageHeader183);</w:t>
            </w:r>
          </w:p>
          <w:p w14:paraId="3BF5892A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v_SDP_LatestMessageBySS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f_IMS_BuildSDP_UpdatedAnswer_TX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v_CallInfo.LatestSdpOffer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);</w:t>
            </w:r>
          </w:p>
          <w:p w14:paraId="559BD8F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C7397A7" w14:textId="77777777" w:rsidR="00BC7A9C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(true);</w:t>
            </w:r>
          </w:p>
          <w:p w14:paraId="512230B9" w14:textId="77777777" w:rsid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2271636" w14:textId="5D22C8DD" w:rsidR="007249BE" w:rsidRPr="008E5453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771A2308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0BEF2BA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5DB68965" w14:textId="77777777" w:rsidTr="002F2B69">
        <w:tc>
          <w:tcPr>
            <w:tcW w:w="9855" w:type="dxa"/>
          </w:tcPr>
          <w:p w14:paraId="69999E64" w14:textId="77777777" w:rsidR="007249BE" w:rsidRPr="007249BE" w:rsidRDefault="00BC7A9C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7249BE" w:rsidRPr="007249BE">
              <w:rPr>
                <w:rFonts w:ascii="Arial" w:hAnsi="Arial" w:cs="Arial"/>
                <w:lang w:val="en-US"/>
              </w:rPr>
              <w:t xml:space="preserve">  function f_TC_8_28_NR5GC_IMS1() runs on IMS_PTC</w:t>
            </w:r>
          </w:p>
          <w:p w14:paraId="455E5AD0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{ // MT Voice Call Hold without announcement / 5GS</w:t>
            </w:r>
          </w:p>
          <w:p w14:paraId="4FCEBA66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48D1B6EB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v_SDP_LatestMessageBySS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3063235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6650D0B8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;</w:t>
            </w:r>
          </w:p>
          <w:p w14:paraId="4564218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lastRenderedPageBreak/>
              <w:t xml:space="preserve">    var boolean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true;  // @sic R5s211703: session version shall not be incremented sic@</w:t>
            </w:r>
          </w:p>
          <w:p w14:paraId="2D67D79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3C7A77D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IPCAN_SpeechCall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, IMS_REGISTERED);</w:t>
            </w:r>
          </w:p>
          <w:p w14:paraId="1D7106C8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41DEC1E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);</w:t>
            </w:r>
          </w:p>
          <w:p w14:paraId="5AF7FCFC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6B1315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f_IMS_MOCallSetup_NR5GC_A_4_1();</w:t>
            </w:r>
          </w:p>
          <w:p w14:paraId="06BE3EEF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f_IMS_PTC_ImsInfo_GetContactUrl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(dialog);</w:t>
            </w:r>
          </w:p>
          <w:p w14:paraId="4B80FB04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f_MessageHeader_GetContactSipUrl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(v_CallInfo.MessageHeader183);</w:t>
            </w:r>
          </w:p>
          <w:p w14:paraId="2E2A9807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v_SDP_LatestMessageBySS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f_IMS_BuildSDP_UpdatedAnswer_TX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v_CallInfo.LatestSdpOffer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);</w:t>
            </w:r>
          </w:p>
          <w:p w14:paraId="33171AA3" w14:textId="77777777" w:rsidR="007249BE" w:rsidRPr="007249BE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872971E" w14:textId="1865ADBE" w:rsidR="00BC7A9C" w:rsidRDefault="007249BE" w:rsidP="007249BE">
            <w:pPr>
              <w:spacing w:after="0"/>
              <w:rPr>
                <w:rFonts w:ascii="Arial" w:hAnsi="Arial" w:cs="Arial"/>
                <w:lang w:val="en-US"/>
              </w:rPr>
            </w:pPr>
            <w:r w:rsidRPr="007249BE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7249BE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7249BE">
              <w:rPr>
                <w:rFonts w:ascii="Arial" w:hAnsi="Arial" w:cs="Arial"/>
                <w:lang w:val="en-US"/>
              </w:rPr>
              <w:t>(true);</w:t>
            </w:r>
          </w:p>
          <w:p w14:paraId="633BB960" w14:textId="77777777" w:rsidR="00BC7A9C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</w:t>
            </w:r>
            <w:proofErr w:type="spellEnd"/>
            <w:r w:rsidRPr="003614FC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08B5FC6A" w14:textId="77777777" w:rsidR="007249BE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F1C5A06" w14:textId="331E64BA" w:rsidR="007249BE" w:rsidRPr="008E5453" w:rsidRDefault="007249BE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3EC1D324" w14:textId="2D056AD6" w:rsidR="00BC7A9C" w:rsidRDefault="00BC7A9C" w:rsidP="00BC7A9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4" w:name="_Toc106193681"/>
      <w:proofErr w:type="spellStart"/>
      <w:r>
        <w:rPr>
          <w:b/>
          <w:lang w:val="pt-BR"/>
        </w:rPr>
        <w:lastRenderedPageBreak/>
        <w:t>Change</w:t>
      </w:r>
      <w:proofErr w:type="spellEnd"/>
      <w:r>
        <w:rPr>
          <w:b/>
          <w:lang w:val="pt-BR"/>
        </w:rPr>
        <w:t xml:space="preserve"> 1</w:t>
      </w:r>
      <w:r w:rsidR="00DF697F">
        <w:rPr>
          <w:b/>
          <w:lang w:val="pt-BR"/>
        </w:rPr>
        <w:t>5</w:t>
      </w:r>
      <w:bookmarkEnd w:id="24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7A9C" w:rsidRPr="008E5453" w14:paraId="594DE2E8" w14:textId="77777777" w:rsidTr="002F2B69">
        <w:trPr>
          <w:trHeight w:val="447"/>
        </w:trPr>
        <w:tc>
          <w:tcPr>
            <w:tcW w:w="1985" w:type="dxa"/>
          </w:tcPr>
          <w:p w14:paraId="2CCDD1B0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F21CF5" w14:textId="5DFA733C" w:rsidR="00BC7A9C" w:rsidRPr="008E5453" w:rsidRDefault="00BC7A9C" w:rsidP="002F2B69">
            <w:pPr>
              <w:spacing w:after="0"/>
              <w:rPr>
                <w:rFonts w:ascii="Arial" w:hAnsi="Arial" w:cs="Arial"/>
              </w:rPr>
            </w:pPr>
            <w:r w:rsidRPr="003614FC">
              <w:rPr>
                <w:rFonts w:ascii="Arial" w:hAnsi="Arial" w:cs="Arial"/>
              </w:rPr>
              <w:t>f_TC_</w:t>
            </w:r>
            <w:r>
              <w:rPr>
                <w:rFonts w:ascii="Arial" w:hAnsi="Arial" w:cs="Arial"/>
              </w:rPr>
              <w:t>8</w:t>
            </w:r>
            <w:r w:rsidRPr="003614FC">
              <w:rPr>
                <w:rFonts w:ascii="Arial" w:hAnsi="Arial" w:cs="Arial"/>
              </w:rPr>
              <w:t>_2</w:t>
            </w:r>
            <w:r w:rsidR="00DF697F">
              <w:rPr>
                <w:rFonts w:ascii="Arial" w:hAnsi="Arial" w:cs="Arial"/>
              </w:rPr>
              <w:t>9</w:t>
            </w:r>
            <w:r w:rsidRPr="003614FC">
              <w:rPr>
                <w:rFonts w:ascii="Arial" w:hAnsi="Arial" w:cs="Arial"/>
              </w:rPr>
              <w:t>_NR5GC_IMS1</w:t>
            </w:r>
          </w:p>
        </w:tc>
      </w:tr>
      <w:tr w:rsidR="00BC7A9C" w:rsidRPr="008E5453" w14:paraId="0FF83CB8" w14:textId="77777777" w:rsidTr="002F2B69">
        <w:trPr>
          <w:trHeight w:val="452"/>
        </w:trPr>
        <w:tc>
          <w:tcPr>
            <w:tcW w:w="1985" w:type="dxa"/>
          </w:tcPr>
          <w:p w14:paraId="1C06BA85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492E4ACB" w14:textId="77777777" w:rsidR="00BC7A9C" w:rsidRPr="000E5E48" w:rsidRDefault="00BC7A9C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BC7A9C" w:rsidRPr="008E5453" w14:paraId="4FA58AB6" w14:textId="77777777" w:rsidTr="002F2B69">
        <w:tc>
          <w:tcPr>
            <w:tcW w:w="1985" w:type="dxa"/>
          </w:tcPr>
          <w:p w14:paraId="413E12B2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056004D1" w14:textId="77777777" w:rsidR="00BC7A9C" w:rsidRPr="008E5453" w:rsidRDefault="00BC7A9C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variable to indicate the scenario for application of R5-223453</w:t>
            </w:r>
          </w:p>
        </w:tc>
      </w:tr>
      <w:tr w:rsidR="00BC7A9C" w:rsidRPr="008E5453" w14:paraId="09027174" w14:textId="77777777" w:rsidTr="002F2B69">
        <w:tc>
          <w:tcPr>
            <w:tcW w:w="1985" w:type="dxa"/>
          </w:tcPr>
          <w:p w14:paraId="1CC73838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21C4767E" w14:textId="77777777" w:rsidR="00BC7A9C" w:rsidRPr="008E5453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BC7A9C">
              <w:rPr>
                <w:rFonts w:ascii="Arial" w:hAnsi="Arial" w:cs="Arial"/>
                <w:lang w:val="en-US"/>
              </w:rPr>
              <w:t>IMS_NR5GC_SupplementaryServiceTestcases.ttcn</w:t>
            </w:r>
          </w:p>
        </w:tc>
      </w:tr>
      <w:tr w:rsidR="002D3C37" w:rsidRPr="008E5453" w14:paraId="1BDBF6FC" w14:textId="77777777" w:rsidTr="002F2B69">
        <w:tc>
          <w:tcPr>
            <w:tcW w:w="1985" w:type="dxa"/>
          </w:tcPr>
          <w:p w14:paraId="3DC73307" w14:textId="77777777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1DFD5CC0" w14:textId="319251DB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609EF517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D2D6180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2F3C2B81" w14:textId="77777777" w:rsidTr="002F2B69">
        <w:tc>
          <w:tcPr>
            <w:tcW w:w="9855" w:type="dxa"/>
          </w:tcPr>
          <w:p w14:paraId="2FAFDA59" w14:textId="77777777" w:rsidR="00DF697F" w:rsidRPr="00DF697F" w:rsidRDefault="00BC7A9C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DF697F" w:rsidRPr="00DF697F">
              <w:rPr>
                <w:rFonts w:ascii="Arial" w:hAnsi="Arial" w:cs="Arial"/>
                <w:lang w:val="en-US"/>
              </w:rPr>
              <w:t xml:space="preserve">  function f_TC_8_29_NR5GC_IMS1() runs on IMS_PTC</w:t>
            </w:r>
          </w:p>
          <w:p w14:paraId="085858CF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{ // MT Video Call Hold without announcement / 5GS</w:t>
            </w:r>
          </w:p>
          <w:p w14:paraId="4053B3D2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;</w:t>
            </w:r>
          </w:p>
          <w:p w14:paraId="66266916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v_SDP_LatestMessageBySS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;</w:t>
            </w:r>
          </w:p>
          <w:p w14:paraId="6A9A5D1D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;</w:t>
            </w:r>
          </w:p>
          <w:p w14:paraId="3EF2FF7F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;</w:t>
            </w:r>
          </w:p>
          <w:p w14:paraId="0B407C70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lastRenderedPageBreak/>
              <w:t xml:space="preserve">    var boolean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:= true;  // @sic R5s211703: session version shall not be incremented sic@</w:t>
            </w:r>
          </w:p>
          <w:p w14:paraId="43F28B3C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AD45FA1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IPCAN_VideoCall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, IMS_REGISTERED);</w:t>
            </w:r>
          </w:p>
          <w:p w14:paraId="50656D5E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218CBB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IPCAN_MO_VideoCall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);</w:t>
            </w:r>
          </w:p>
          <w:p w14:paraId="4820DD1E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FCF930E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:= f_IMS_MOCallSetup_NR5GC_A_15_1();</w:t>
            </w:r>
          </w:p>
          <w:p w14:paraId="49493AAE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f_IMS_PTC_ImsInfo_GetContactUrl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(dialog);</w:t>
            </w:r>
          </w:p>
          <w:p w14:paraId="195D00B3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f_MessageHeader_GetContactSipUrl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(v_CallInfo.MessageHeader183);</w:t>
            </w:r>
          </w:p>
          <w:p w14:paraId="1FF0A48D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v_SDP_LatestMessageBySS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f_IMS_BuildSDP_UpdatedAnswer_TX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v_CallInfo.LatestSdpOffer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);</w:t>
            </w:r>
          </w:p>
          <w:p w14:paraId="6DE580AC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8864351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(true);</w:t>
            </w:r>
          </w:p>
          <w:p w14:paraId="0338D7D9" w14:textId="77777777" w:rsidR="00BC7A9C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</w:p>
          <w:p w14:paraId="1601ECD4" w14:textId="77777777" w:rsid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610245C9" w14:textId="6CFBE15F" w:rsidR="00DF697F" w:rsidRPr="008E5453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25DB487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FE36F84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3A11FEAB" w14:textId="77777777" w:rsidTr="002F2B69">
        <w:tc>
          <w:tcPr>
            <w:tcW w:w="9855" w:type="dxa"/>
          </w:tcPr>
          <w:p w14:paraId="3D4E5982" w14:textId="77777777" w:rsidR="00DF697F" w:rsidRPr="00DF697F" w:rsidRDefault="00BC7A9C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DF697F" w:rsidRPr="00DF697F">
              <w:rPr>
                <w:rFonts w:ascii="Arial" w:hAnsi="Arial" w:cs="Arial"/>
                <w:lang w:val="en-US"/>
              </w:rPr>
              <w:t xml:space="preserve">  function f_TC_8_29_NR5GC_IMS1() runs on IMS_PTC</w:t>
            </w:r>
          </w:p>
          <w:p w14:paraId="01CCA832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{ // MT Video Call Hold without announcement / 5GS</w:t>
            </w:r>
          </w:p>
          <w:p w14:paraId="235D4315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;</w:t>
            </w:r>
          </w:p>
          <w:p w14:paraId="4BE349F5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template (value)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SDP_Message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v_SDP_LatestMessageBySS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;</w:t>
            </w:r>
          </w:p>
          <w:p w14:paraId="699917DD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;</w:t>
            </w:r>
          </w:p>
          <w:p w14:paraId="31356DA6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;</w:t>
            </w:r>
          </w:p>
          <w:p w14:paraId="69BC5683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var boolean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:= true;  // @sic R5s211703: session version shall not be incremented sic@</w:t>
            </w:r>
          </w:p>
          <w:p w14:paraId="794FDE4A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80FC302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IPCAN_VideoCall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, IMS_REGISTERED);</w:t>
            </w:r>
          </w:p>
          <w:p w14:paraId="5FB8DC98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1F3AE40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IPCAN_MO_VideoCall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);</w:t>
            </w:r>
          </w:p>
          <w:p w14:paraId="0C70B0D5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A3C9E37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:= f_IMS_MOCallSetup_NR5GC_A_15_1();</w:t>
            </w:r>
          </w:p>
          <w:p w14:paraId="628E7EB8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v_ContactUrlUE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f_IMS_PTC_ImsInfo_GetContactUrl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(dialog);</w:t>
            </w:r>
          </w:p>
          <w:p w14:paraId="0FA0316A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v_ContactUrlSS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f_MessageHeader_GetContactSipUrl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(v_CallInfo.MessageHeader183);</w:t>
            </w:r>
          </w:p>
          <w:p w14:paraId="0F945773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v_SDP_LatestMessageBySS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f_IMS_BuildSDP_UpdatedAnswer_TX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v_CallInfo.LatestSdpOffer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v_DontIncrementSessVers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);</w:t>
            </w:r>
          </w:p>
          <w:p w14:paraId="48EB8322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E129D93" w14:textId="77777777" w:rsidR="00DF697F" w:rsidRPr="00DF697F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DF697F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DF697F">
              <w:rPr>
                <w:rFonts w:ascii="Arial" w:hAnsi="Arial" w:cs="Arial"/>
                <w:lang w:val="en-US"/>
              </w:rPr>
              <w:t>(true);</w:t>
            </w:r>
          </w:p>
          <w:p w14:paraId="6339F7F0" w14:textId="7B33CB4B" w:rsidR="00BC7A9C" w:rsidRDefault="00DF697F" w:rsidP="00DF697F">
            <w:pPr>
              <w:spacing w:after="0"/>
              <w:rPr>
                <w:rFonts w:ascii="Arial" w:hAnsi="Arial" w:cs="Arial"/>
                <w:lang w:val="en-US"/>
              </w:rPr>
            </w:pPr>
            <w:r w:rsidRPr="00DF697F">
              <w:rPr>
                <w:rFonts w:ascii="Arial" w:hAnsi="Arial" w:cs="Arial"/>
                <w:lang w:val="en-US"/>
              </w:rPr>
              <w:t xml:space="preserve">    </w:t>
            </w:r>
          </w:p>
          <w:p w14:paraId="783068C8" w14:textId="77777777" w:rsidR="00BC7A9C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  <w:proofErr w:type="spellStart"/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</w:t>
            </w:r>
            <w:proofErr w:type="spellEnd"/>
            <w:r w:rsidRPr="003614FC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0C8073D0" w14:textId="77777777" w:rsidR="00DF697F" w:rsidRDefault="00DF697F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D9FD51D" w14:textId="77777777" w:rsidR="00DF697F" w:rsidRDefault="00DF697F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41E99BFD" w14:textId="244A3354" w:rsidR="00DF697F" w:rsidRPr="008E5453" w:rsidRDefault="00DF697F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5F63C414" w14:textId="4E0D78CC" w:rsidR="00BC7A9C" w:rsidRDefault="00BC7A9C" w:rsidP="00BC7A9C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25" w:name="_Toc106193682"/>
      <w:proofErr w:type="spellStart"/>
      <w:r>
        <w:rPr>
          <w:b/>
          <w:lang w:val="pt-BR"/>
        </w:rPr>
        <w:lastRenderedPageBreak/>
        <w:t>Change</w:t>
      </w:r>
      <w:proofErr w:type="spellEnd"/>
      <w:r>
        <w:rPr>
          <w:b/>
          <w:lang w:val="pt-BR"/>
        </w:rPr>
        <w:t xml:space="preserve"> 1</w:t>
      </w:r>
      <w:r w:rsidR="0068684D">
        <w:rPr>
          <w:b/>
          <w:lang w:val="pt-BR"/>
        </w:rPr>
        <w:t>6</w:t>
      </w:r>
      <w:bookmarkEnd w:id="25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BC7A9C" w:rsidRPr="008E5453" w14:paraId="163F668F" w14:textId="77777777" w:rsidTr="002F2B69">
        <w:trPr>
          <w:trHeight w:val="447"/>
        </w:trPr>
        <w:tc>
          <w:tcPr>
            <w:tcW w:w="1985" w:type="dxa"/>
          </w:tcPr>
          <w:p w14:paraId="11662AEE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789A303" w14:textId="38224621" w:rsidR="00BC7A9C" w:rsidRPr="008E5453" w:rsidRDefault="0068684D" w:rsidP="002F2B69">
            <w:pPr>
              <w:spacing w:after="0"/>
              <w:rPr>
                <w:rFonts w:ascii="Arial" w:hAnsi="Arial" w:cs="Arial"/>
              </w:rPr>
            </w:pPr>
            <w:r w:rsidRPr="0068684D">
              <w:rPr>
                <w:rFonts w:ascii="Arial" w:hAnsi="Arial" w:cs="Arial"/>
              </w:rPr>
              <w:t>f_TC_10_3_NR5GC_IMS1</w:t>
            </w:r>
          </w:p>
        </w:tc>
      </w:tr>
      <w:tr w:rsidR="00BC7A9C" w:rsidRPr="008E5453" w14:paraId="3CCBEFC4" w14:textId="77777777" w:rsidTr="002F2B69">
        <w:trPr>
          <w:trHeight w:val="452"/>
        </w:trPr>
        <w:tc>
          <w:tcPr>
            <w:tcW w:w="1985" w:type="dxa"/>
          </w:tcPr>
          <w:p w14:paraId="194E45D5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6AD9B399" w14:textId="77777777" w:rsidR="00BC7A9C" w:rsidRPr="000E5E48" w:rsidRDefault="00BC7A9C" w:rsidP="002F2B69">
            <w:pPr>
              <w:rPr>
                <w:rFonts w:ascii="Arial" w:hAnsi="Arial" w:cs="Arial"/>
                <w:lang w:val="en-SG"/>
              </w:rPr>
            </w:pPr>
            <w:r w:rsidRPr="000C2564">
              <w:rPr>
                <w:rFonts w:ascii="Arial" w:hAnsi="Arial" w:cs="Arial"/>
                <w:lang w:val="en-SG"/>
              </w:rPr>
              <w:t xml:space="preserve">Correction of </w:t>
            </w:r>
            <w:r w:rsidRPr="000C2564">
              <w:rPr>
                <w:rFonts w:ascii="Arial" w:hAnsi="Arial" w:cs="Arial"/>
                <w:noProof/>
              </w:rPr>
              <w:t>R5-223453 implementation</w:t>
            </w:r>
          </w:p>
        </w:tc>
      </w:tr>
      <w:tr w:rsidR="00BC7A9C" w:rsidRPr="008E5453" w14:paraId="2E180E18" w14:textId="77777777" w:rsidTr="002F2B69">
        <w:tc>
          <w:tcPr>
            <w:tcW w:w="1985" w:type="dxa"/>
          </w:tcPr>
          <w:p w14:paraId="76B9FD5A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58396D04" w14:textId="77777777" w:rsidR="00BC7A9C" w:rsidRPr="008E5453" w:rsidRDefault="00BC7A9C" w:rsidP="002F2B69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Specific test in specific step enables the “</w:t>
            </w:r>
            <w:proofErr w:type="spellStart"/>
            <w:r>
              <w:rPr>
                <w:rFonts w:cs="Arial"/>
                <w:lang w:val="en-SG"/>
              </w:rPr>
              <w:t>reINVITE</w:t>
            </w:r>
            <w:proofErr w:type="spellEnd"/>
            <w:r>
              <w:rPr>
                <w:rFonts w:cs="Arial"/>
                <w:lang w:val="en-SG"/>
              </w:rPr>
              <w:t>” global variable to indicate the scenario for application of R5-223453</w:t>
            </w:r>
          </w:p>
        </w:tc>
      </w:tr>
      <w:tr w:rsidR="00BC7A9C" w:rsidRPr="008E5453" w14:paraId="7B389601" w14:textId="77777777" w:rsidTr="002F2B69">
        <w:tc>
          <w:tcPr>
            <w:tcW w:w="1985" w:type="dxa"/>
          </w:tcPr>
          <w:p w14:paraId="6BE167D0" w14:textId="77777777" w:rsidR="00BC7A9C" w:rsidRPr="008E5453" w:rsidRDefault="00BC7A9C" w:rsidP="002F2B69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1588023" w14:textId="48AA6FCD" w:rsidR="00BC7A9C" w:rsidRPr="008E5453" w:rsidRDefault="0068684D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>IMS_NR5GC_EmergencyCallTestcases.ttcn</w:t>
            </w:r>
          </w:p>
        </w:tc>
      </w:tr>
      <w:tr w:rsidR="002D3C37" w:rsidRPr="008E5453" w14:paraId="6A5E7F7A" w14:textId="77777777" w:rsidTr="002F2B69">
        <w:tc>
          <w:tcPr>
            <w:tcW w:w="1985" w:type="dxa"/>
          </w:tcPr>
          <w:p w14:paraId="44DF95A8" w14:textId="77777777" w:rsidR="002D3C37" w:rsidRPr="008E5453" w:rsidRDefault="002D3C37" w:rsidP="002D3C37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507D1A15" w14:textId="52F13249" w:rsidR="002D3C37" w:rsidRPr="008E5453" w:rsidRDefault="002D3C37" w:rsidP="002D3C37">
            <w:pPr>
              <w:rPr>
                <w:rFonts w:ascii="Arial" w:hAnsi="Arial" w:cs="Arial"/>
                <w:highlight w:val="cyan"/>
              </w:rPr>
            </w:pPr>
            <w:r w:rsidRPr="002D3C37">
              <w:rPr>
                <w:rFonts w:ascii="Arial" w:hAnsi="Arial" w:cs="Arial"/>
                <w:highlight w:val="red"/>
              </w:rPr>
              <w:t>Not needed (see MCC160 Comments for R5s220772)</w:t>
            </w:r>
          </w:p>
        </w:tc>
      </w:tr>
    </w:tbl>
    <w:p w14:paraId="464D6215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21B895A6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79938BAA" w14:textId="77777777" w:rsidTr="002F2B69">
        <w:tc>
          <w:tcPr>
            <w:tcW w:w="9855" w:type="dxa"/>
          </w:tcPr>
          <w:p w14:paraId="7EECE478" w14:textId="77777777" w:rsidR="0068684D" w:rsidRPr="0068684D" w:rsidRDefault="00BC7A9C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="0068684D" w:rsidRPr="0068684D">
              <w:rPr>
                <w:rFonts w:ascii="Arial" w:hAnsi="Arial" w:cs="Arial"/>
                <w:lang w:val="en-US"/>
              </w:rPr>
              <w:t xml:space="preserve">  function f_TC_10_3_NR5GC_IMS1() runs on IMS_PTC</w:t>
            </w:r>
          </w:p>
          <w:p w14:paraId="6105BBA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{ // Emergency call with emergency registration / Emergency SIP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signalling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and media in parallel with another ongoing IM CN subsystem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signalling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and media / 5GS</w:t>
            </w:r>
          </w:p>
          <w:p w14:paraId="33FC59B9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;</w:t>
            </w:r>
          </w:p>
          <w:p w14:paraId="730ACB32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;</w:t>
            </w:r>
          </w:p>
          <w:p w14:paraId="002237D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boolean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pc_IMS_Geolocation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;</w:t>
            </w:r>
          </w:p>
          <w:p w14:paraId="3BC45A77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6CF65A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IPCAN_SpeechAndEmergencyCall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, IMS_REGISTERED);</w:t>
            </w:r>
          </w:p>
          <w:p w14:paraId="0D7B27B6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48AF3095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03E79834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if  (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) { // @sic R5s220215 add. change sic@</w:t>
            </w:r>
          </w:p>
          <w:p w14:paraId="66C6AEB9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f_IMS_IPCAN_UpdateUELocationInformation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(IPCAN);</w:t>
            </w:r>
          </w:p>
          <w:p w14:paraId="6F29D302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}</w:t>
            </w:r>
          </w:p>
          <w:p w14:paraId="3290F1D5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D9A46D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);</w:t>
            </w:r>
          </w:p>
          <w:p w14:paraId="229C13AD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:= f_IMS_MOCallSetup_NR5GC_A_4_1();</w:t>
            </w:r>
          </w:p>
          <w:p w14:paraId="58AB939C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v_CallInfo.InviteRequestWithSdp.Invite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;</w:t>
            </w:r>
          </w:p>
          <w:p w14:paraId="494AB79D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272EA1C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(true);</w:t>
            </w:r>
          </w:p>
          <w:p w14:paraId="1D8C197A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2BA26FA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lastRenderedPageBreak/>
              <w:t xml:space="preserve">    // @siclog "Step 1"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@</w:t>
            </w:r>
          </w:p>
          <w:p w14:paraId="5A760D80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UE is made to hold the ongoing call</w:t>
            </w:r>
          </w:p>
          <w:p w14:paraId="7DF0C8AE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f_UT_CallHold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(MMI);</w:t>
            </w:r>
          </w:p>
          <w:p w14:paraId="194FAB9B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0771E78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@siclog "Step 2-5"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@</w:t>
            </w:r>
          </w:p>
          <w:p w14:paraId="14D8AE2C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Ongoing call is put on hold by UE (Steps 1-4 of Annex A.17)</w:t>
            </w:r>
          </w:p>
          <w:p w14:paraId="579E99E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f_IMS_MOCallHoldResume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(HOLD,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, v_CallInfo.MessageHeader183,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v_CallInfo.LatestSdpOffer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);</w:t>
            </w:r>
          </w:p>
          <w:p w14:paraId="7A827360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9679C45" w14:textId="77777777" w:rsidR="00BC7A9C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f_IMS_IMS_SendCoOrdMsg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);</w:t>
            </w:r>
          </w:p>
          <w:p w14:paraId="7BCAF936" w14:textId="77777777" w:rsid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F8D37B5" w14:textId="77777777" w:rsid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4151C8DD" w14:textId="6408C57D" w:rsidR="0068684D" w:rsidRPr="008E5453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2C62009B" w14:textId="77777777" w:rsidR="00BC7A9C" w:rsidRPr="008E5453" w:rsidRDefault="00BC7A9C" w:rsidP="00BC7A9C">
      <w:pPr>
        <w:rPr>
          <w:rFonts w:ascii="Arial" w:hAnsi="Arial" w:cs="Arial"/>
          <w:lang w:val="en-US"/>
        </w:rPr>
      </w:pPr>
    </w:p>
    <w:p w14:paraId="46BDF9EC" w14:textId="77777777" w:rsidR="00BC7A9C" w:rsidRPr="008E5453" w:rsidRDefault="00BC7A9C" w:rsidP="00BC7A9C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BC7A9C" w:rsidRPr="008E5453" w14:paraId="189DA961" w14:textId="77777777" w:rsidTr="002F2B69">
        <w:tc>
          <w:tcPr>
            <w:tcW w:w="9855" w:type="dxa"/>
          </w:tcPr>
          <w:p w14:paraId="688C7580" w14:textId="77777777" w:rsidR="0068684D" w:rsidRPr="0068684D" w:rsidRDefault="00BC7A9C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> </w:t>
            </w:r>
            <w:r w:rsidR="0068684D" w:rsidRPr="0068684D">
              <w:rPr>
                <w:rFonts w:ascii="Arial" w:hAnsi="Arial" w:cs="Arial"/>
                <w:lang w:val="en-US"/>
              </w:rPr>
              <w:t xml:space="preserve">  function f_TC_10_3_NR5GC_IMS1() runs on IMS_PTC</w:t>
            </w:r>
          </w:p>
          <w:p w14:paraId="6F8491BA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{ // Emergency call with emergency registration / Emergency SIP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signalling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and media in parallel with another ongoing IM CN subsystem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signalling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and media / 5GS</w:t>
            </w:r>
          </w:p>
          <w:p w14:paraId="4BD791CB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INVITE_Request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;</w:t>
            </w:r>
          </w:p>
          <w:p w14:paraId="2800F117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IMS_CC_MO_CallInfo_Type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;</w:t>
            </w:r>
          </w:p>
          <w:p w14:paraId="472DB8C0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var boolean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pc_IMS_Geolocation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;</w:t>
            </w:r>
          </w:p>
          <w:p w14:paraId="40157CD6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1362E47A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f_IMS_CC_Preamble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IPCAN_SpeechAndEmergencyCall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, IMS_REGISTERED);</w:t>
            </w:r>
          </w:p>
          <w:p w14:paraId="53E3E1C7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85977BE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Trigger SS to execute location related functions to allow UE to get its position</w:t>
            </w:r>
          </w:p>
          <w:p w14:paraId="4B5395CE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if  (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v_GeolocationUsage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) { // @sic R5s220215 add. change sic@</w:t>
            </w:r>
          </w:p>
          <w:p w14:paraId="60A6DB3F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f_IMS_IPCAN_UpdateUELocationInformation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(IPCAN);</w:t>
            </w:r>
          </w:p>
          <w:p w14:paraId="7C35F0CD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}</w:t>
            </w:r>
          </w:p>
          <w:p w14:paraId="3C63DE69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E583863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f_IMS_CC_StartCall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IPCAN_MO_SpeechCall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);</w:t>
            </w:r>
          </w:p>
          <w:p w14:paraId="79780A6C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v_CallInfo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:= f_IMS_MOCallSetup_NR5GC_A_4_1();</w:t>
            </w:r>
          </w:p>
          <w:p w14:paraId="0D34D6FC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v_CallInfo.InviteRequestWithSdp.Invite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;</w:t>
            </w:r>
          </w:p>
          <w:p w14:paraId="3F283DDD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5DA2998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f_IMS_TestBody_Set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(true);</w:t>
            </w:r>
          </w:p>
          <w:p w14:paraId="1D7A6BAF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C81ECA4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@siclog "Step 1"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@</w:t>
            </w:r>
          </w:p>
          <w:p w14:paraId="1F604824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UE is made to hold the ongoing call</w:t>
            </w:r>
          </w:p>
          <w:p w14:paraId="4BBC4A98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f_UT_CallHold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(MMI);</w:t>
            </w:r>
          </w:p>
          <w:p w14:paraId="118687EE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71197FB6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// @siclog "Step 2-5"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@</w:t>
            </w:r>
          </w:p>
          <w:p w14:paraId="7A45698B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lastRenderedPageBreak/>
              <w:t xml:space="preserve">    // Ongoing call is put on hold by UE (Steps 1-4 of Annex A.17)</w:t>
            </w:r>
          </w:p>
          <w:p w14:paraId="53EEE039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f_IMS_MOCallHoldResume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(HOLD,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v_InviteRequest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 xml:space="preserve">, v_CallInfo.MessageHeader183,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v_CallInfo.LatestSdpOffer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);</w:t>
            </w:r>
          </w:p>
          <w:p w14:paraId="0E1CC5C0" w14:textId="77777777" w:rsidR="0068684D" w:rsidRPr="0068684D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129B4BF" w14:textId="00DAFE77" w:rsidR="00BC7A9C" w:rsidRDefault="0068684D" w:rsidP="0068684D">
            <w:pPr>
              <w:spacing w:after="0"/>
              <w:rPr>
                <w:rFonts w:ascii="Arial" w:hAnsi="Arial" w:cs="Arial"/>
                <w:lang w:val="en-US"/>
              </w:rPr>
            </w:pPr>
            <w:r w:rsidRPr="0068684D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f_IMS_IMS_SendCoOrdMsg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68684D">
              <w:rPr>
                <w:rFonts w:ascii="Arial" w:hAnsi="Arial" w:cs="Arial"/>
                <w:lang w:val="en-US"/>
              </w:rPr>
              <w:t>OtherPDN</w:t>
            </w:r>
            <w:proofErr w:type="spellEnd"/>
            <w:r w:rsidRPr="0068684D">
              <w:rPr>
                <w:rFonts w:ascii="Arial" w:hAnsi="Arial" w:cs="Arial"/>
                <w:lang w:val="en-US"/>
              </w:rPr>
              <w:t>);</w:t>
            </w:r>
          </w:p>
          <w:p w14:paraId="5A737594" w14:textId="77777777" w:rsidR="00BC7A9C" w:rsidRDefault="00BC7A9C" w:rsidP="002F2B69">
            <w:pPr>
              <w:spacing w:after="0"/>
              <w:rPr>
                <w:rFonts w:ascii="Arial" w:hAnsi="Arial" w:cs="Arial"/>
                <w:lang w:val="en-US"/>
              </w:rPr>
            </w:pPr>
            <w:r w:rsidRPr="003614FC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3614FC">
              <w:rPr>
                <w:rFonts w:ascii="Arial" w:hAnsi="Arial" w:cs="Arial"/>
                <w:highlight w:val="yellow"/>
                <w:lang w:val="en-US"/>
              </w:rPr>
              <w:t>fl_IMS_PTC_ImsInfo_SetreINVITE</w:t>
            </w:r>
            <w:proofErr w:type="spellEnd"/>
            <w:r w:rsidRPr="003614FC">
              <w:rPr>
                <w:rFonts w:ascii="Arial" w:hAnsi="Arial" w:cs="Arial"/>
                <w:highlight w:val="yellow"/>
                <w:lang w:val="en-US"/>
              </w:rPr>
              <w:t>();</w:t>
            </w:r>
          </w:p>
          <w:p w14:paraId="399B9534" w14:textId="77777777" w:rsidR="0068684D" w:rsidRDefault="0068684D" w:rsidP="002F2B6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807A6FA" w14:textId="39D1F425" w:rsidR="0068684D" w:rsidRPr="008E5453" w:rsidRDefault="0068684D" w:rsidP="002F2B6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</w:tc>
      </w:tr>
    </w:tbl>
    <w:p w14:paraId="28D2EF1E" w14:textId="77777777" w:rsidR="00E72C50" w:rsidRPr="008E5453" w:rsidRDefault="00E72C50" w:rsidP="00934618">
      <w:pPr>
        <w:rPr>
          <w:rFonts w:ascii="Arial" w:hAnsi="Arial" w:cs="Arial"/>
          <w:lang w:val="en-US"/>
        </w:rPr>
      </w:pPr>
    </w:p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41352" w14:textId="77777777" w:rsidR="003E2934" w:rsidRDefault="003E2934">
      <w:r>
        <w:separator/>
      </w:r>
    </w:p>
  </w:endnote>
  <w:endnote w:type="continuationSeparator" w:id="0">
    <w:p w14:paraId="058BD143" w14:textId="77777777" w:rsidR="003E2934" w:rsidRDefault="003E29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D38B73" w14:textId="77777777" w:rsidR="003E2934" w:rsidRDefault="003E2934">
      <w:r>
        <w:separator/>
      </w:r>
    </w:p>
  </w:footnote>
  <w:footnote w:type="continuationSeparator" w:id="0">
    <w:p w14:paraId="7DCF13AE" w14:textId="77777777" w:rsidR="003E2934" w:rsidRDefault="003E29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43699"/>
    <w:multiLevelType w:val="hybridMultilevel"/>
    <w:tmpl w:val="10365DBC"/>
    <w:lvl w:ilvl="0" w:tplc="256CE6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5"/>
  </w:num>
  <w:num w:numId="3" w16cid:durableId="1187331557">
    <w:abstractNumId w:val="3"/>
  </w:num>
  <w:num w:numId="4" w16cid:durableId="797534196">
    <w:abstractNumId w:val="9"/>
  </w:num>
  <w:num w:numId="5" w16cid:durableId="1217936849">
    <w:abstractNumId w:val="6"/>
  </w:num>
  <w:num w:numId="6" w16cid:durableId="2059350688">
    <w:abstractNumId w:val="4"/>
  </w:num>
  <w:num w:numId="7" w16cid:durableId="204223995">
    <w:abstractNumId w:val="10"/>
  </w:num>
  <w:num w:numId="8" w16cid:durableId="281309129">
    <w:abstractNumId w:val="7"/>
  </w:num>
  <w:num w:numId="9" w16cid:durableId="1568035936">
    <w:abstractNumId w:val="8"/>
  </w:num>
  <w:num w:numId="10" w16cid:durableId="922252282">
    <w:abstractNumId w:val="1"/>
  </w:num>
  <w:num w:numId="11" w16cid:durableId="1581712518">
    <w:abstractNumId w:val="2"/>
  </w:num>
  <w:num w:numId="12" w16cid:durableId="20667579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82D"/>
    <w:rsid w:val="00031A51"/>
    <w:rsid w:val="000344D8"/>
    <w:rsid w:val="0003629C"/>
    <w:rsid w:val="00036FE7"/>
    <w:rsid w:val="00037130"/>
    <w:rsid w:val="000407AA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2564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3C8C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1BED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325D"/>
    <w:rsid w:val="002040A1"/>
    <w:rsid w:val="00204437"/>
    <w:rsid w:val="00205944"/>
    <w:rsid w:val="00212AF9"/>
    <w:rsid w:val="00217B0E"/>
    <w:rsid w:val="00220349"/>
    <w:rsid w:val="00221C5A"/>
    <w:rsid w:val="00222013"/>
    <w:rsid w:val="00232611"/>
    <w:rsid w:val="00232B70"/>
    <w:rsid w:val="00233AFC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4C2A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C7E01"/>
    <w:rsid w:val="002D16DD"/>
    <w:rsid w:val="002D3C37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5293"/>
    <w:rsid w:val="003253E4"/>
    <w:rsid w:val="00326378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14FC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2996"/>
    <w:rsid w:val="003A3820"/>
    <w:rsid w:val="003A6114"/>
    <w:rsid w:val="003C2766"/>
    <w:rsid w:val="003C6AD0"/>
    <w:rsid w:val="003D1466"/>
    <w:rsid w:val="003D5C48"/>
    <w:rsid w:val="003E1A36"/>
    <w:rsid w:val="003E2934"/>
    <w:rsid w:val="003E33B8"/>
    <w:rsid w:val="003E51C2"/>
    <w:rsid w:val="003E74A0"/>
    <w:rsid w:val="003F3287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0494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0DBA"/>
    <w:rsid w:val="004E11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D7C7C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316B2"/>
    <w:rsid w:val="00631BE9"/>
    <w:rsid w:val="006379F5"/>
    <w:rsid w:val="0064139A"/>
    <w:rsid w:val="00642CCB"/>
    <w:rsid w:val="00643A7D"/>
    <w:rsid w:val="00644586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71ED8"/>
    <w:rsid w:val="00677A01"/>
    <w:rsid w:val="00680DED"/>
    <w:rsid w:val="0068444E"/>
    <w:rsid w:val="00684A11"/>
    <w:rsid w:val="0068684D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C3670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9BE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643A"/>
    <w:rsid w:val="007F0389"/>
    <w:rsid w:val="007F2D57"/>
    <w:rsid w:val="007F3701"/>
    <w:rsid w:val="007F56A5"/>
    <w:rsid w:val="007F7259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45A6"/>
    <w:rsid w:val="008A483F"/>
    <w:rsid w:val="008A60A2"/>
    <w:rsid w:val="008B0905"/>
    <w:rsid w:val="008B2743"/>
    <w:rsid w:val="008C26A7"/>
    <w:rsid w:val="008C6934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11ED"/>
    <w:rsid w:val="0096262E"/>
    <w:rsid w:val="00966D6E"/>
    <w:rsid w:val="00973015"/>
    <w:rsid w:val="00974F0C"/>
    <w:rsid w:val="009777D9"/>
    <w:rsid w:val="00980672"/>
    <w:rsid w:val="00980F70"/>
    <w:rsid w:val="00981FB1"/>
    <w:rsid w:val="00982DFC"/>
    <w:rsid w:val="00985613"/>
    <w:rsid w:val="00986174"/>
    <w:rsid w:val="00986821"/>
    <w:rsid w:val="00990B3D"/>
    <w:rsid w:val="00991B88"/>
    <w:rsid w:val="009920EA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4FA"/>
    <w:rsid w:val="009D0C54"/>
    <w:rsid w:val="009D476E"/>
    <w:rsid w:val="009D7147"/>
    <w:rsid w:val="009E24DE"/>
    <w:rsid w:val="009E3297"/>
    <w:rsid w:val="009E63A9"/>
    <w:rsid w:val="009F115B"/>
    <w:rsid w:val="009F32FA"/>
    <w:rsid w:val="009F5071"/>
    <w:rsid w:val="009F66AC"/>
    <w:rsid w:val="009F734F"/>
    <w:rsid w:val="009F7943"/>
    <w:rsid w:val="009F7D81"/>
    <w:rsid w:val="00A00487"/>
    <w:rsid w:val="00A00BDC"/>
    <w:rsid w:val="00A043C8"/>
    <w:rsid w:val="00A04D2F"/>
    <w:rsid w:val="00A0746C"/>
    <w:rsid w:val="00A11801"/>
    <w:rsid w:val="00A118F7"/>
    <w:rsid w:val="00A128A9"/>
    <w:rsid w:val="00A12FBC"/>
    <w:rsid w:val="00A1776F"/>
    <w:rsid w:val="00A21F88"/>
    <w:rsid w:val="00A22308"/>
    <w:rsid w:val="00A230E4"/>
    <w:rsid w:val="00A23329"/>
    <w:rsid w:val="00A246B6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B60FA"/>
    <w:rsid w:val="00BC1BAA"/>
    <w:rsid w:val="00BC324C"/>
    <w:rsid w:val="00BC40B1"/>
    <w:rsid w:val="00BC526C"/>
    <w:rsid w:val="00BC79E3"/>
    <w:rsid w:val="00BC7A9C"/>
    <w:rsid w:val="00BD279D"/>
    <w:rsid w:val="00BD5479"/>
    <w:rsid w:val="00BD5D39"/>
    <w:rsid w:val="00BD6BB8"/>
    <w:rsid w:val="00BE2B20"/>
    <w:rsid w:val="00BE47A2"/>
    <w:rsid w:val="00BE4DD2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2EFE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472F"/>
    <w:rsid w:val="00C56A9B"/>
    <w:rsid w:val="00C605B1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1E0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1971"/>
    <w:rsid w:val="00DE237C"/>
    <w:rsid w:val="00DE2F99"/>
    <w:rsid w:val="00DE34CF"/>
    <w:rsid w:val="00DE477E"/>
    <w:rsid w:val="00DE58C6"/>
    <w:rsid w:val="00DE5F22"/>
    <w:rsid w:val="00DE67FB"/>
    <w:rsid w:val="00DF0FB2"/>
    <w:rsid w:val="00DF343E"/>
    <w:rsid w:val="00DF6448"/>
    <w:rsid w:val="00DF697F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8A0"/>
    <w:rsid w:val="00E32E48"/>
    <w:rsid w:val="00E34898"/>
    <w:rsid w:val="00E37029"/>
    <w:rsid w:val="00E41630"/>
    <w:rsid w:val="00E44BE1"/>
    <w:rsid w:val="00E50D3D"/>
    <w:rsid w:val="00E541FB"/>
    <w:rsid w:val="00E54C66"/>
    <w:rsid w:val="00E564B8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814FE"/>
    <w:rsid w:val="00E839E7"/>
    <w:rsid w:val="00E83BFF"/>
    <w:rsid w:val="00E83DFE"/>
    <w:rsid w:val="00E85A34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37F"/>
    <w:rsid w:val="00F0098D"/>
    <w:rsid w:val="00F0304C"/>
    <w:rsid w:val="00F03645"/>
    <w:rsid w:val="00F05A34"/>
    <w:rsid w:val="00F10CF7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1730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2EA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30</Pages>
  <Words>4233</Words>
  <Characters>41846</Characters>
  <Application>Microsoft Office Word</Application>
  <DocSecurity>0</DocSecurity>
  <Lines>348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45988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1900-01-01T00:00:00Z</cp:lastPrinted>
  <dcterms:created xsi:type="dcterms:W3CDTF">2022-06-20T13:10:00Z</dcterms:created>
  <dcterms:modified xsi:type="dcterms:W3CDTF">2022-06-20T13:16:00Z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