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5A8A4A2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341B">
        <w:fldChar w:fldCharType="begin"/>
      </w:r>
      <w:r w:rsidR="0087341B">
        <w:instrText xml:space="preserve"> DOCPROPERTY  TSG/WGRef  \* MERGEFORMAT </w:instrText>
      </w:r>
      <w:r w:rsidR="0087341B">
        <w:fldChar w:fldCharType="separate"/>
      </w:r>
      <w:r>
        <w:rPr>
          <w:b/>
          <w:noProof/>
          <w:sz w:val="24"/>
        </w:rPr>
        <w:t>RAN5</w:t>
      </w:r>
      <w:r w:rsidR="0087341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341B">
        <w:fldChar w:fldCharType="begin"/>
      </w:r>
      <w:r w:rsidR="0087341B">
        <w:instrText xml:space="preserve"> DOCPROPERTY  MtgSeq  \* MERGEFORMAT </w:instrText>
      </w:r>
      <w:r w:rsidR="0087341B">
        <w:fldChar w:fldCharType="separate"/>
      </w:r>
      <w:r w:rsidRPr="00EB09B7">
        <w:rPr>
          <w:b/>
          <w:noProof/>
          <w:sz w:val="24"/>
        </w:rPr>
        <w:t>2022</w:t>
      </w:r>
      <w:r w:rsidR="0087341B">
        <w:rPr>
          <w:b/>
          <w:noProof/>
          <w:sz w:val="24"/>
        </w:rPr>
        <w:fldChar w:fldCharType="end"/>
      </w:r>
      <w:r w:rsidR="0087341B">
        <w:fldChar w:fldCharType="begin"/>
      </w:r>
      <w:r w:rsidR="0087341B">
        <w:instrText xml:space="preserve"> DOCPROPERTY  MtgTitle  \* MERGEFORMAT </w:instrText>
      </w:r>
      <w:r w:rsidR="0087341B">
        <w:fldChar w:fldCharType="separate"/>
      </w:r>
      <w:r>
        <w:rPr>
          <w:b/>
          <w:noProof/>
          <w:sz w:val="24"/>
        </w:rPr>
        <w:t>-TTCN email</w:t>
      </w:r>
      <w:r w:rsidR="008734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R5s220759</w:t>
      </w:r>
    </w:p>
    <w:p w14:paraId="2B726D95" w14:textId="77777777" w:rsidR="00A23329" w:rsidRDefault="0087341B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87341B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C39F502" w:rsidR="00A23329" w:rsidRPr="00680DED" w:rsidRDefault="00B3481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3481F">
              <w:rPr>
                <w:rFonts w:cs="Arial"/>
                <w:b/>
                <w:bCs/>
                <w:color w:val="000000"/>
                <w:sz w:val="28"/>
                <w:szCs w:val="28"/>
              </w:rPr>
              <w:t>2586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87341B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87341B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217B0E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4048B92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BC324C" w:rsidRPr="00BC324C">
              <w:t>f_NR_MobileInfo_Init</w:t>
            </w:r>
            <w:proofErr w:type="spellEnd"/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87341B">
              <w:fldChar w:fldCharType="begin"/>
            </w:r>
            <w:r w:rsidR="0087341B">
              <w:instrText xml:space="preserve"> DOCPROPERTY  RelatedWis  \* MERGEFORMAT </w:instrText>
            </w:r>
            <w:r w:rsidR="0087341B">
              <w:fldChar w:fldCharType="separate"/>
            </w:r>
            <w:r w:rsidR="00A23329">
              <w:rPr>
                <w:noProof/>
              </w:rPr>
              <w:t>5GS_NR_LTE-UEConTest</w:t>
            </w:r>
            <w:r w:rsidR="0087341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5FC52D2" w:rsidR="00A23329" w:rsidRDefault="0087341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87341B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87341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733B0927" w:rsidR="000517C9" w:rsidRPr="002E008A" w:rsidRDefault="00554280" w:rsidP="00C05F3F">
            <w:pPr>
              <w:pStyle w:val="CRCoverPage"/>
              <w:spacing w:after="0"/>
              <w:rPr>
                <w:noProof/>
              </w:rPr>
            </w:pPr>
            <w:r w:rsidRPr="000E5E48">
              <w:rPr>
                <w:rFonts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cs="Arial"/>
                <w:lang w:val="en-SG"/>
              </w:rPr>
              <w:t>. Unfortunately</w:t>
            </w:r>
            <w:r>
              <w:rPr>
                <w:rFonts w:cs="Arial"/>
                <w:lang w:val="en-SG"/>
              </w:rPr>
              <w:t>,</w:t>
            </w:r>
            <w:r w:rsidRPr="000E5E48">
              <w:rPr>
                <w:rFonts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cs="Arial"/>
                <w:lang w:val="en-SG"/>
              </w:rPr>
              <w:t>fl_NR_Common_Init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is lost information.</w:t>
            </w:r>
            <w:r>
              <w:rPr>
                <w:rFonts w:cs="Arial"/>
                <w:lang w:val="en-SG"/>
              </w:rPr>
              <w:t xml:space="preserve">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</w:t>
            </w:r>
            <w:proofErr w:type="spellEnd"/>
            <w:r>
              <w:rPr>
                <w:rFonts w:cs="Arial"/>
                <w:lang w:val="en-SG"/>
              </w:rPr>
              <w:t xml:space="preserve"> should keep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not changed.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D7A0386" w:rsidR="000517C9" w:rsidRPr="006316B2" w:rsidRDefault="00554280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>
              <w:rPr>
                <w:rFonts w:cs="Arial"/>
                <w:lang w:val="en-SG"/>
              </w:rPr>
              <w:t xml:space="preserve"> that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D575402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211358D" w:rsidR="00876938" w:rsidRDefault="00BC324C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554280">
              <w:rPr>
                <w:noProof/>
              </w:rPr>
              <w:t xml:space="preserve">ENDC, NR5GC </w:t>
            </w:r>
            <w:r>
              <w:rPr>
                <w:noProof/>
              </w:rPr>
              <w:t>testcases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7BD396AE" w:rsidR="0031314C" w:rsidRPr="008E5453" w:rsidRDefault="003A3820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001A2439" w:rsidR="00013091" w:rsidRPr="000E5E48" w:rsidRDefault="00631BE9" w:rsidP="009403EF">
            <w:pPr>
              <w:rPr>
                <w:rFonts w:ascii="Arial" w:hAnsi="Arial" w:cs="Arial"/>
                <w:lang w:val="en-SG"/>
              </w:rPr>
            </w:pPr>
            <w:r w:rsidRPr="000E5E48">
              <w:rPr>
                <w:rFonts w:ascii="Arial" w:hAnsi="Arial"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>. Unfortunately</w:t>
            </w:r>
            <w:r w:rsidR="00554280">
              <w:rPr>
                <w:rFonts w:ascii="Arial" w:hAnsi="Arial" w:cs="Arial"/>
                <w:lang w:val="en-SG"/>
              </w:rPr>
              <w:t>,</w:t>
            </w:r>
            <w:r w:rsidRPr="000E5E48">
              <w:rPr>
                <w:rFonts w:ascii="Arial" w:hAnsi="Arial"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fl_NR_Common_Init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f_NR_MobileInfo_Init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lost information.</w:t>
            </w:r>
            <w:r w:rsidR="000E5E48">
              <w:rPr>
                <w:rFonts w:ascii="Arial" w:hAnsi="Arial" w:cs="Arial"/>
                <w:lang w:val="en-SG"/>
              </w:rPr>
              <w:t xml:space="preserve"> Function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f_NR_MobileInfo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should keep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not changed.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03FA65F0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="000E5E48"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="000E5E48">
              <w:rPr>
                <w:rFonts w:cs="Arial"/>
                <w:lang w:val="en-SG"/>
              </w:rPr>
              <w:t xml:space="preserve"> that </w:t>
            </w:r>
            <w:proofErr w:type="spellStart"/>
            <w:r w:rsidR="000E5E48"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="000E5E48"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CD6AEEF" w:rsidR="0031314C" w:rsidRPr="008E5453" w:rsidRDefault="003A3820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NR_CellInfoInit.ttcn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1F0FD7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F0FD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114989F" w14:textId="662F9515" w:rsidR="0031314C" w:rsidRPr="001F0FD7" w:rsidRDefault="001F0FD7" w:rsidP="00A22A5D">
            <w:pPr>
              <w:rPr>
                <w:rFonts w:ascii="Arial" w:hAnsi="Arial" w:cs="Arial"/>
                <w:highlight w:val="cyan"/>
              </w:rPr>
            </w:pPr>
            <w:r w:rsidRPr="001F0FD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5301B2C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(template (value) NR_Frequencyf1tof4_Type p_NR_PrimaryFrequencyf1tof4,</w:t>
            </w:r>
          </w:p>
          <w:p w14:paraId="0334F19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2125BBA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template (value) NR_Frequencyf1tof4_Type p_NR_SecondaryFrequencyf1tof4,</w:t>
            </w:r>
          </w:p>
          <w:p w14:paraId="3F9D92B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</w:p>
          <w:p w14:paraId="1B11A60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) runs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0F1A716C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{</w:t>
            </w:r>
          </w:p>
          <w:p w14:paraId="047DF5C9" w14:textId="77777777" w:rsidR="003A3820" w:rsidRPr="00BF63BB" w:rsidRDefault="003A3820" w:rsidP="003A3820">
            <w:pPr>
              <w:spacing w:after="0"/>
              <w:rPr>
                <w:rFonts w:ascii="Arial" w:hAnsi="Arial" w:cs="Arial"/>
                <w:lang w:val="fr-FR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r w:rsidRPr="00BF63BB">
              <w:rPr>
                <w:rFonts w:ascii="Arial" w:hAnsi="Arial" w:cs="Arial"/>
                <w:lang w:val="fr-FR"/>
              </w:rPr>
              <w:t xml:space="preserve">var </w:t>
            </w:r>
            <w:proofErr w:type="spellStart"/>
            <w:r w:rsidRPr="00BF63BB">
              <w:rPr>
                <w:rFonts w:ascii="Arial" w:hAnsi="Arial" w:cs="Arial"/>
                <w:lang w:val="fr-FR"/>
              </w:rPr>
              <w:t>NR_MobileInfo_Type</w:t>
            </w:r>
            <w:proofErr w:type="spellEnd"/>
            <w:r w:rsidRPr="00BF63B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F63BB">
              <w:rPr>
                <w:rFonts w:ascii="Arial" w:hAnsi="Arial" w:cs="Arial"/>
                <w:lang w:val="fr-FR"/>
              </w:rPr>
              <w:t>v_MobileInfo</w:t>
            </w:r>
            <w:proofErr w:type="spellEnd"/>
            <w:r w:rsidRPr="00BF63BB">
              <w:rPr>
                <w:rFonts w:ascii="Arial" w:hAnsi="Arial" w:cs="Arial"/>
                <w:lang w:val="fr-FR"/>
              </w:rPr>
              <w:t>;</w:t>
            </w:r>
          </w:p>
          <w:p w14:paraId="6F4AC050" w14:textId="77777777" w:rsidR="003A3820" w:rsidRPr="00BF63BB" w:rsidRDefault="003A3820" w:rsidP="003A3820">
            <w:pPr>
              <w:spacing w:after="0"/>
              <w:rPr>
                <w:rFonts w:ascii="Arial" w:hAnsi="Arial" w:cs="Arial"/>
                <w:lang w:val="fr-FR"/>
              </w:rPr>
            </w:pPr>
            <w:r w:rsidRPr="00BF63BB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BF63BB">
              <w:rPr>
                <w:rFonts w:ascii="Arial" w:hAnsi="Arial" w:cs="Arial"/>
                <w:lang w:val="fr-FR"/>
              </w:rPr>
              <w:t>v_MobileInfo.NR_Capability</w:t>
            </w:r>
            <w:proofErr w:type="spellEnd"/>
            <w:r w:rsidRPr="00BF63BB">
              <w:rPr>
                <w:rFonts w:ascii="Arial" w:hAnsi="Arial" w:cs="Arial"/>
                <w:lang w:val="fr-FR"/>
              </w:rPr>
              <w:t xml:space="preserve"> := omit;</w:t>
            </w:r>
          </w:p>
          <w:p w14:paraId="21C0A1E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BF63BB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76107ABA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4120E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//@sic R5w190312: ASP for delta values sic@</w:t>
            </w:r>
          </w:p>
          <w:p w14:paraId="6A9887D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78A07DC0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06400C69" w14:textId="40051A7F" w:rsidR="0031314C" w:rsidRPr="008E5453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6FF9B09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(template (value) NR_Frequencyf1tof4_Type p_NR_PrimaryFrequencyf1tof4,</w:t>
            </w:r>
          </w:p>
          <w:p w14:paraId="58F9AFC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7DDA6F5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                               template (value) NR_Frequencyf1tof4_Type p_NR_SecondaryFrequencyf1tof4,</w:t>
            </w:r>
          </w:p>
          <w:p w14:paraId="3FEE3FF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</w:p>
          <w:p w14:paraId="321894D0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) runs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7411BE3C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 {</w:t>
            </w:r>
          </w:p>
          <w:p w14:paraId="67BBF95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var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315A181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f_NR_GetMobileInfo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685BD445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25EB3CB3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4C846C81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</w:p>
          <w:p w14:paraId="0F4363AA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   //@sic R5w190312: ASP for delta values sic@</w:t>
            </w:r>
          </w:p>
          <w:p w14:paraId="27531939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39FB567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7A317E0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}   </w:t>
            </w:r>
          </w:p>
          <w:p w14:paraId="5CD156FF" w14:textId="1ED65BC5" w:rsidR="0031314C" w:rsidRPr="008E5453" w:rsidRDefault="0031314C" w:rsidP="0098617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641A073" w14:textId="43F7D124" w:rsidR="00934618" w:rsidRDefault="00934618" w:rsidP="00934618">
      <w:pPr>
        <w:rPr>
          <w:rFonts w:ascii="Arial" w:hAnsi="Arial" w:cs="Arial"/>
          <w:lang w:val="en-US"/>
        </w:rPr>
      </w:pPr>
    </w:p>
    <w:p w14:paraId="66F8F2A5" w14:textId="5BFF5528" w:rsidR="000E5E48" w:rsidRDefault="000E5E48" w:rsidP="000E5E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5E48" w:rsidRPr="008E5453" w14:paraId="44CDBA72" w14:textId="77777777" w:rsidTr="00F40567">
        <w:trPr>
          <w:trHeight w:val="447"/>
        </w:trPr>
        <w:tc>
          <w:tcPr>
            <w:tcW w:w="1985" w:type="dxa"/>
          </w:tcPr>
          <w:p w14:paraId="77819C5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57FE90" w14:textId="1023F969" w:rsidR="000E5E48" w:rsidRPr="008E5453" w:rsidRDefault="000E5E48" w:rsidP="00F40567">
            <w:pPr>
              <w:spacing w:after="0"/>
              <w:rPr>
                <w:rFonts w:ascii="Arial" w:hAnsi="Arial" w:cs="Arial"/>
              </w:rPr>
            </w:pPr>
            <w:proofErr w:type="spellStart"/>
            <w:r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</w:p>
        </w:tc>
      </w:tr>
      <w:tr w:rsidR="000E5E48" w:rsidRPr="008E5453" w14:paraId="481F8965" w14:textId="77777777" w:rsidTr="00F40567">
        <w:trPr>
          <w:trHeight w:val="452"/>
        </w:trPr>
        <w:tc>
          <w:tcPr>
            <w:tcW w:w="1985" w:type="dxa"/>
          </w:tcPr>
          <w:p w14:paraId="237682FA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8B8950" w14:textId="07E08C22" w:rsidR="000E5E48" w:rsidRPr="000E5E48" w:rsidRDefault="000E5E48" w:rsidP="00F40567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Due to change 1</w:t>
            </w:r>
            <w:r w:rsidR="00E41630">
              <w:rPr>
                <w:rFonts w:ascii="Arial" w:hAnsi="Arial" w:cs="Arial"/>
                <w:lang w:val="en-SG"/>
              </w:rPr>
              <w:t xml:space="preserve"> </w:t>
            </w:r>
            <w:r>
              <w:rPr>
                <w:rFonts w:ascii="Arial" w:hAnsi="Arial" w:cs="Arial"/>
                <w:lang w:val="en-SG"/>
              </w:rPr>
              <w:t xml:space="preserve">create a new function </w:t>
            </w:r>
            <w:proofErr w:type="spellStart"/>
            <w:r w:rsidR="00E41630"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to retrieve current </w:t>
            </w:r>
            <w:proofErr w:type="spellStart"/>
            <w:r w:rsidR="00612C0D">
              <w:rPr>
                <w:rFonts w:ascii="Arial" w:hAnsi="Arial" w:cs="Arial"/>
                <w:lang w:val="en-SG"/>
              </w:rPr>
              <w:t>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from global variable</w:t>
            </w:r>
          </w:p>
        </w:tc>
      </w:tr>
      <w:tr w:rsidR="000E5E48" w:rsidRPr="008E5453" w14:paraId="155B5D2E" w14:textId="77777777" w:rsidTr="00F40567">
        <w:tc>
          <w:tcPr>
            <w:tcW w:w="1985" w:type="dxa"/>
          </w:tcPr>
          <w:p w14:paraId="7CE6BE88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85540" w14:textId="7F21A52D" w:rsidR="000E5E48" w:rsidRPr="008E5453" w:rsidRDefault="00612C0D" w:rsidP="00F4056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Create a new function to retrieve current </w:t>
            </w:r>
            <w:proofErr w:type="spellStart"/>
            <w:r>
              <w:rPr>
                <w:rFonts w:cs="Arial"/>
                <w:lang w:val="en-SG"/>
              </w:rPr>
              <w:t>MobileInfo</w:t>
            </w:r>
            <w:proofErr w:type="spellEnd"/>
            <w:r>
              <w:rPr>
                <w:rFonts w:cs="Arial"/>
                <w:lang w:val="en-SG"/>
              </w:rPr>
              <w:t xml:space="preserve"> from global variable</w:t>
            </w:r>
          </w:p>
        </w:tc>
      </w:tr>
      <w:tr w:rsidR="000E5E48" w:rsidRPr="008E5453" w14:paraId="3E2B2C22" w14:textId="77777777" w:rsidTr="00F40567">
        <w:tc>
          <w:tcPr>
            <w:tcW w:w="1985" w:type="dxa"/>
          </w:tcPr>
          <w:p w14:paraId="6D127AE2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90133BF" w14:textId="58207EB6" w:rsidR="000E5E48" w:rsidRPr="008E5453" w:rsidRDefault="000E5E48" w:rsidP="00F40567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E5E48">
              <w:rPr>
                <w:rFonts w:ascii="Arial" w:hAnsi="Arial" w:cs="Arial"/>
                <w:lang w:val="en-US"/>
              </w:rPr>
              <w:t>NR_CellInfo.ttcn</w:t>
            </w:r>
            <w:proofErr w:type="spellEnd"/>
          </w:p>
        </w:tc>
      </w:tr>
      <w:tr w:rsidR="000E5E48" w:rsidRPr="008E5453" w14:paraId="07F58D73" w14:textId="77777777" w:rsidTr="00F40567">
        <w:tc>
          <w:tcPr>
            <w:tcW w:w="1985" w:type="dxa"/>
          </w:tcPr>
          <w:p w14:paraId="1948F70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F39D037" w14:textId="18106F2E" w:rsidR="000E5E48" w:rsidRPr="008E5453" w:rsidRDefault="000C5B76" w:rsidP="00F40567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240227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2177C13F" w14:textId="7295D418" w:rsidR="000E5E48" w:rsidRPr="008E5453" w:rsidRDefault="000E5E48" w:rsidP="000E5E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E5E48" w:rsidRPr="008E5453" w14:paraId="5DD8991F" w14:textId="77777777" w:rsidTr="00F40567">
        <w:tc>
          <w:tcPr>
            <w:tcW w:w="9855" w:type="dxa"/>
          </w:tcPr>
          <w:p w14:paraId="23D1E72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lang w:val="en-US"/>
              </w:rPr>
              <w:t xml:space="preserve">  </w:t>
            </w: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function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f_NR_GetMobileInfo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() runs on NR_BASE_PTC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NR_MobileInfo_Type</w:t>
            </w:r>
            <w:proofErr w:type="spellEnd"/>
          </w:p>
          <w:p w14:paraId="469DE10B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31CF31F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; </w:t>
            </w:r>
          </w:p>
          <w:p w14:paraId="0EE76349" w14:textId="74BCE22A" w:rsidR="000E5E48" w:rsidRPr="008E5453" w:rsidRDefault="000E5E48" w:rsidP="000E5E48">
            <w:pPr>
              <w:spacing w:after="0"/>
              <w:rPr>
                <w:rFonts w:ascii="Arial" w:hAnsi="Arial" w:cs="Arial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  <w:r w:rsidRPr="000E5E48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5977348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151F25C7" w14:textId="77777777" w:rsidR="000E5E48" w:rsidRDefault="000E5E48" w:rsidP="00934618">
      <w:pPr>
        <w:rPr>
          <w:rFonts w:ascii="Arial" w:hAnsi="Arial" w:cs="Arial"/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F7B53" w14:textId="77777777" w:rsidR="0087341B" w:rsidRDefault="0087341B">
      <w:r>
        <w:separator/>
      </w:r>
    </w:p>
  </w:endnote>
  <w:endnote w:type="continuationSeparator" w:id="0">
    <w:p w14:paraId="202BD39C" w14:textId="77777777" w:rsidR="0087341B" w:rsidRDefault="0087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73F3A" w14:textId="77777777" w:rsidR="0087341B" w:rsidRDefault="0087341B">
      <w:r>
        <w:separator/>
      </w:r>
    </w:p>
  </w:footnote>
  <w:footnote w:type="continuationSeparator" w:id="0">
    <w:p w14:paraId="1BD383FD" w14:textId="77777777" w:rsidR="0087341B" w:rsidRDefault="0087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4"/>
  </w:num>
  <w:num w:numId="3" w16cid:durableId="1187331557">
    <w:abstractNumId w:val="2"/>
  </w:num>
  <w:num w:numId="4" w16cid:durableId="797534196">
    <w:abstractNumId w:val="8"/>
  </w:num>
  <w:num w:numId="5" w16cid:durableId="1217936849">
    <w:abstractNumId w:val="5"/>
  </w:num>
  <w:num w:numId="6" w16cid:durableId="2059350688">
    <w:abstractNumId w:val="3"/>
  </w:num>
  <w:num w:numId="7" w16cid:durableId="204223995">
    <w:abstractNumId w:val="9"/>
  </w:num>
  <w:num w:numId="8" w16cid:durableId="281309129">
    <w:abstractNumId w:val="6"/>
  </w:num>
  <w:num w:numId="9" w16cid:durableId="1568035936">
    <w:abstractNumId w:val="7"/>
  </w:num>
  <w:num w:numId="10" w16cid:durableId="922252282">
    <w:abstractNumId w:val="0"/>
  </w:num>
  <w:num w:numId="11" w16cid:durableId="1581712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5B76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0FD7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341B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3BB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2022-06-14T14:09:00Z</dcterms:created>
  <dcterms:modified xsi:type="dcterms:W3CDTF">2022-06-14T14:24:00Z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