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0BCDEB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90903">
        <w:fldChar w:fldCharType="begin"/>
      </w:r>
      <w:r w:rsidR="00C90903">
        <w:instrText xml:space="preserve"> DOCPROPERTY  Tdoc#  \* MERGEFORMAT </w:instrText>
      </w:r>
      <w:r w:rsidR="00C90903">
        <w:fldChar w:fldCharType="separate"/>
      </w:r>
      <w:r w:rsidR="00DC4393">
        <w:rPr>
          <w:b/>
          <w:i/>
          <w:noProof/>
          <w:sz w:val="28"/>
        </w:rPr>
        <w:t>R5s220</w:t>
      </w:r>
      <w:r w:rsidR="00AA67EB">
        <w:rPr>
          <w:b/>
          <w:i/>
          <w:noProof/>
          <w:sz w:val="28"/>
        </w:rPr>
        <w:t>73</w:t>
      </w:r>
      <w:r w:rsidR="00D44460">
        <w:rPr>
          <w:b/>
          <w:i/>
          <w:noProof/>
          <w:sz w:val="28"/>
        </w:rPr>
        <w:t>3</w:t>
      </w:r>
      <w:r w:rsidR="00C90903">
        <w:rPr>
          <w:b/>
          <w:i/>
          <w:noProof/>
          <w:sz w:val="28"/>
        </w:rPr>
        <w:fldChar w:fldCharType="end"/>
      </w:r>
    </w:p>
    <w:p w14:paraId="210A5493" w14:textId="77777777" w:rsidR="00745C21" w:rsidRDefault="00C9090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90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C63BF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D35C7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D7F98" w:rsidR="001E41F3" w:rsidRDefault="00D44460" w:rsidP="00B7489A">
            <w:pPr>
              <w:pStyle w:val="CRCoverPage"/>
              <w:spacing w:after="0"/>
              <w:rPr>
                <w:noProof/>
              </w:rPr>
            </w:pPr>
            <w:r w:rsidRPr="00D44460">
              <w:t>Correction for 5GMM test case 9.1.6.1.1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65590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0A5DF8">
              <w:rPr>
                <w:noProof/>
              </w:rPr>
              <w:t>0</w:t>
            </w:r>
            <w:r w:rsidR="00D4446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90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2C28B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 UE operating with IMS enabled, when switched on at step </w:t>
            </w:r>
            <w:r w:rsidR="00C92749">
              <w:rPr>
                <w:noProof/>
              </w:rPr>
              <w:t>13a1</w:t>
            </w:r>
            <w:r>
              <w:rPr>
                <w:noProof/>
              </w:rPr>
              <w:t xml:space="preserve"> the current TTCN implementation may not correctly handle the IMS registraion signalling.</w:t>
            </w:r>
          </w:p>
        </w:tc>
      </w:tr>
      <w:tr w:rsidR="00010F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5E3F61C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65789F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function f_NR5GC_SwitchOnAndResetIMS() instead of f_UT_SwitchOnUE()</w:t>
            </w:r>
          </w:p>
        </w:tc>
      </w:tr>
      <w:tr w:rsidR="00010F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010FCE" w:rsidRPr="00BD4675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010FCE" w14:paraId="034AF533" w14:textId="77777777" w:rsidTr="00547111">
        <w:tc>
          <w:tcPr>
            <w:tcW w:w="2694" w:type="dxa"/>
            <w:gridSpan w:val="2"/>
          </w:tcPr>
          <w:p w14:paraId="39D9EB5B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C9563" w:rsidR="00010FCE" w:rsidRDefault="00BB42E7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9.1.6.1.1</w:t>
            </w:r>
            <w:r w:rsidR="00010FCE">
              <w:rPr>
                <w:noProof/>
              </w:rPr>
              <w:t>.NR5GC</w:t>
            </w:r>
          </w:p>
        </w:tc>
      </w:tr>
      <w:tr w:rsidR="00010F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0FCE" w:rsidRDefault="00010FCE" w:rsidP="00010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F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0FCE" w:rsidRDefault="00010FCE" w:rsidP="00010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10FCE" w:rsidRDefault="00010FCE" w:rsidP="00010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0FCE" w:rsidRDefault="00010FCE" w:rsidP="0001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0F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0FCE" w:rsidRDefault="00010FCE" w:rsidP="00010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0FCE" w:rsidRDefault="00010FCE" w:rsidP="00010FCE">
            <w:pPr>
              <w:pStyle w:val="CRCoverPage"/>
              <w:spacing w:after="0"/>
              <w:rPr>
                <w:noProof/>
              </w:rPr>
            </w:pPr>
          </w:p>
        </w:tc>
      </w:tr>
      <w:tr w:rsidR="00010F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F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0FCE" w:rsidRPr="008863B9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0FCE" w:rsidRPr="008863B9" w:rsidRDefault="00010FCE" w:rsidP="00010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F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0FCE" w:rsidRDefault="00010FCE" w:rsidP="00010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0FCE" w:rsidRDefault="00010FCE" w:rsidP="00010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5500694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7FFEE764" w14:textId="108B3B19" w:rsidR="00010FCE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FCE" w:rsidRPr="003E47A6">
        <w:rPr>
          <w:rFonts w:cs="Arial"/>
          <w:iCs/>
        </w:rPr>
        <w:t>Table of Contents</w:t>
      </w:r>
      <w:r w:rsidR="00010FCE">
        <w:tab/>
      </w:r>
      <w:r w:rsidR="00010FCE">
        <w:fldChar w:fldCharType="begin"/>
      </w:r>
      <w:r w:rsidR="00010FCE">
        <w:instrText xml:space="preserve"> PAGEREF _Toc105500694 \h </w:instrText>
      </w:r>
      <w:r w:rsidR="00010FCE">
        <w:fldChar w:fldCharType="separate"/>
      </w:r>
      <w:r w:rsidR="00010FCE">
        <w:t>2</w:t>
      </w:r>
      <w:r w:rsidR="00010FCE">
        <w:fldChar w:fldCharType="end"/>
      </w:r>
    </w:p>
    <w:p w14:paraId="70FFF551" w14:textId="4580CCEB" w:rsidR="00010FCE" w:rsidRDefault="00010F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E47A6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E47A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_Toc105500695 \h </w:instrText>
      </w:r>
      <w:r>
        <w:fldChar w:fldCharType="separate"/>
      </w:r>
      <w:r>
        <w:t>3</w:t>
      </w:r>
      <w:r>
        <w:fldChar w:fldCharType="end"/>
      </w:r>
    </w:p>
    <w:p w14:paraId="2673065C" w14:textId="2F36B00F" w:rsidR="00010FCE" w:rsidRDefault="00010FCE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E47A6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E47A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_Toc105500696 \h </w:instrText>
      </w:r>
      <w:r>
        <w:fldChar w:fldCharType="separate"/>
      </w:r>
      <w:r>
        <w:t>3</w:t>
      </w:r>
      <w:r>
        <w:fldChar w:fldCharType="end"/>
      </w:r>
    </w:p>
    <w:p w14:paraId="25C7BA7C" w14:textId="5BBBDBB9" w:rsidR="00010FCE" w:rsidRDefault="00010FCE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E47A6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E47A6">
        <w:rPr>
          <w:rFonts w:cs="Arial"/>
          <w:color w:val="000000"/>
          <w:lang w:eastAsia="en-GB"/>
        </w:rPr>
        <w:t xml:space="preserve">Change </w:t>
      </w:r>
      <w:r w:rsidRPr="003E47A6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_Toc105500697 \h </w:instrText>
      </w:r>
      <w:r>
        <w:fldChar w:fldCharType="separate"/>
      </w:r>
      <w:r>
        <w:t>3</w:t>
      </w:r>
      <w:r>
        <w:fldChar w:fldCharType="end"/>
      </w:r>
    </w:p>
    <w:p w14:paraId="325A0C2F" w14:textId="7A49F0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0069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5500696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4767E07" w:rsidR="00A30C1F" w:rsidRDefault="00A30C1F" w:rsidP="00A30C1F"/>
    <w:p w14:paraId="760311D9" w14:textId="77777777" w:rsidR="00250772" w:rsidRDefault="00250772" w:rsidP="00250772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0772" w14:paraId="56F62554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B53" w14:textId="77777777" w:rsidR="00250772" w:rsidRDefault="00250772" w:rsidP="0021388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44FB" w14:textId="7CBBB76A" w:rsidR="00250772" w:rsidRPr="00B65B1E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5489E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>fl_TC_9_1_6_1_1_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250772" w14:paraId="1DE2F34F" w14:textId="77777777" w:rsidTr="0021388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0AE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2E5" w14:textId="521DD182" w:rsidR="00250772" w:rsidRPr="0041442B" w:rsidRDefault="0041442B" w:rsidP="0021388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41442B">
              <w:rPr>
                <w:rFonts w:ascii="Arial" w:hAnsi="Arial" w:cs="Arial"/>
                <w:noProof/>
              </w:rPr>
              <w:t>For a UE operating with IMS enabled, when switched on at step 13a1 the current TTCN implementation may not correctly handle the IMS registraion signalling.</w:t>
            </w:r>
          </w:p>
        </w:tc>
      </w:tr>
      <w:tr w:rsidR="00250772" w14:paraId="44C71018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88E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4AB" w14:textId="0679D181" w:rsidR="00250772" w:rsidRPr="0041442B" w:rsidRDefault="0041442B" w:rsidP="0021388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41442B">
              <w:rPr>
                <w:rFonts w:cs="Arial"/>
                <w:noProof/>
              </w:rPr>
              <w:t>Use function f_NR5GC_SwitchOnAndResetIMS() instead of f_UT_SwitchOnUE()</w:t>
            </w:r>
          </w:p>
        </w:tc>
      </w:tr>
      <w:tr w:rsidR="00250772" w14:paraId="0AA49C5E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8D2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8A6F" w14:textId="77777777" w:rsidR="00250772" w:rsidRDefault="00250772" w:rsidP="00213883">
            <w:pPr>
              <w:spacing w:after="0"/>
              <w:rPr>
                <w:rFonts w:ascii="Arial" w:hAnsi="Arial" w:cs="Arial"/>
                <w:lang w:eastAsia="en-GB"/>
              </w:rPr>
            </w:pPr>
            <w:r w:rsidRPr="00AD79E0">
              <w:rPr>
                <w:rFonts w:ascii="Arial" w:hAnsi="Arial" w:cs="Arial"/>
                <w:lang w:eastAsia="en-GB"/>
              </w:rPr>
              <w:t>Deregistration_NR5GC.ttcn</w:t>
            </w:r>
          </w:p>
        </w:tc>
      </w:tr>
      <w:tr w:rsidR="00250772" w14:paraId="2C6B9D8E" w14:textId="77777777" w:rsidTr="002138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608" w14:textId="77777777" w:rsidR="00250772" w:rsidRDefault="00250772" w:rsidP="002138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07A" w14:textId="2F226059" w:rsidR="00250772" w:rsidRDefault="00130799" w:rsidP="00213883">
            <w:pPr>
              <w:rPr>
                <w:rFonts w:ascii="Arial" w:hAnsi="Arial"/>
                <w:lang w:eastAsia="zh-CN"/>
              </w:rPr>
            </w:pPr>
            <w:r w:rsidRPr="00C671FE">
              <w:rPr>
                <w:rFonts w:ascii="Arial" w:hAnsi="Arial" w:hint="eastAsia"/>
                <w:highlight w:val="cyan"/>
                <w:lang w:eastAsia="zh-CN"/>
              </w:rPr>
              <w:t>Accepted.</w:t>
            </w:r>
          </w:p>
        </w:tc>
      </w:tr>
    </w:tbl>
    <w:p w14:paraId="37882422" w14:textId="77777777" w:rsidR="00250772" w:rsidRDefault="00250772" w:rsidP="00250772">
      <w:pPr>
        <w:rPr>
          <w:lang w:val="en-US" w:eastAsia="zh-CN"/>
        </w:rPr>
      </w:pPr>
    </w:p>
    <w:p w14:paraId="7CDEF421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772" w14:paraId="58218207" w14:textId="77777777" w:rsidTr="002138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96A5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E70E7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  function fl_TC_9_1_6_1_1_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4BC7E6C5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EED0190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);</w:t>
            </w:r>
          </w:p>
          <w:p w14:paraId="7561BDA9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41B6001E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E2F6552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>= tsc_NR_RbId_SRB2; //@sic R5-192397 sic@</w:t>
            </w:r>
          </w:p>
          <w:p w14:paraId="7B4F069A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3522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21BD400D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3570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744F012B" w14:textId="77777777" w:rsidR="00250772" w:rsidRPr="00FE70E7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ECD5A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39CCDAB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EF1B5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//EXCEPTION: Steps 13a1 to 13a4 describe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that depends on the UE capability; the "lower case letter" identifies a step sequence that take place if the UE supports remove USIM without power down: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= TRUE [29]</w:t>
            </w:r>
          </w:p>
          <w:p w14:paraId="29F873F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 {</w:t>
            </w:r>
          </w:p>
          <w:p w14:paraId="3B853CF2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 The UE is switched on.</w:t>
            </w:r>
          </w:p>
          <w:p w14:paraId="017FF09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//@siclog "Step 13a1"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243CF70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f_UT_</w:t>
            </w:r>
            <w:proofErr w:type="gramStart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SwitchOnUE</w:t>
            </w:r>
            <w:proofErr w:type="spellEnd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AF423D">
              <w:rPr>
                <w:rFonts w:ascii="Arial" w:hAnsi="Arial" w:cs="Arial"/>
                <w:highlight w:val="yellow"/>
                <w:lang w:val="en-US" w:eastAsia="en-GB"/>
              </w:rPr>
              <w:t>UT);</w:t>
            </w:r>
          </w:p>
          <w:p w14:paraId="51DD367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E7F225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//The UE performs Registration procedure as specified in TS 38.508-1 [4] subclause 4.5.2 with 'connected without release'.</w:t>
            </w:r>
          </w:p>
          <w:p w14:paraId="5E549707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"step13a2"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E32CF51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f_NR5GC_RRC_IdleState1N_</w:t>
            </w:r>
            <w:proofErr w:type="gramStart"/>
            <w:r w:rsidRPr="00DE1746">
              <w:rPr>
                <w:rFonts w:ascii="Arial" w:hAnsi="Arial" w:cs="Arial"/>
                <w:lang w:val="en-US" w:eastAsia="en-GB"/>
              </w:rPr>
              <w:t>Def(</w:t>
            </w:r>
            <w:proofErr w:type="spellStart"/>
            <w:proofErr w:type="gramEnd"/>
            <w:r w:rsidRPr="00DE1746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);</w:t>
            </w:r>
          </w:p>
          <w:p w14:paraId="2E48463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5BAAC7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//Cause removal of USIM from the UE without powering down.</w:t>
            </w:r>
          </w:p>
          <w:p w14:paraId="0577D83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"step13a3"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1AF1856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f_UT_USIM_Remove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15459155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E5278C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7A2AEC24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5BB20974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8862D0C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6E7AEB6A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7CA63B56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103F5FEF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6A5019E1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</w:p>
    <w:p w14:paraId="1DFDC693" w14:textId="77777777" w:rsidR="00250772" w:rsidRDefault="00250772" w:rsidP="0025077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772" w14:paraId="4E731AC3" w14:textId="77777777" w:rsidTr="002138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638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</w:t>
            </w:r>
            <w:r w:rsidRPr="00FE70E7">
              <w:rPr>
                <w:rFonts w:ascii="Arial" w:hAnsi="Arial" w:cs="Arial"/>
                <w:lang w:val="en-US" w:eastAsia="en-GB"/>
              </w:rPr>
              <w:t xml:space="preserve">  </w:t>
            </w:r>
            <w:r w:rsidRPr="00CF47A0">
              <w:rPr>
                <w:rFonts w:ascii="Arial" w:hAnsi="Arial" w:cs="Arial"/>
                <w:lang w:val="en-US" w:eastAsia="en-GB"/>
              </w:rPr>
              <w:t xml:space="preserve">  function fl_TC_9_1_6_1_1_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41D63A64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8AE312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);</w:t>
            </w:r>
          </w:p>
          <w:p w14:paraId="35361417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6AD7511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;</w:t>
            </w:r>
          </w:p>
          <w:p w14:paraId="77710EA6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NR_RadioBearerId_Type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SRB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>= tsc_NR_RbId_SRB2; //@sic R5-192397 sic@</w:t>
            </w:r>
          </w:p>
          <w:p w14:paraId="474BF1B6" w14:textId="77777777" w:rsidR="00250772" w:rsidRPr="00CF47A0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3522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4784B340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F47A0">
              <w:rPr>
                <w:rFonts w:ascii="Arial" w:hAnsi="Arial" w:cs="Arial"/>
                <w:lang w:val="en-US" w:eastAsia="en-GB"/>
              </w:rPr>
              <w:t xml:space="preserve">    timer t_T</w:t>
            </w:r>
            <w:proofErr w:type="gramStart"/>
            <w:r w:rsidRPr="00CF47A0">
              <w:rPr>
                <w:rFonts w:ascii="Arial" w:hAnsi="Arial" w:cs="Arial"/>
                <w:lang w:val="en-US" w:eastAsia="en-GB"/>
              </w:rPr>
              <w:t>3570 :</w:t>
            </w:r>
            <w:proofErr w:type="gramEnd"/>
            <w:r w:rsidRPr="00CF47A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F47A0">
              <w:rPr>
                <w:rFonts w:ascii="Arial" w:hAnsi="Arial" w:cs="Arial"/>
                <w:lang w:val="en-US" w:eastAsia="en-GB"/>
              </w:rPr>
              <w:t>nasTimer</w:t>
            </w:r>
            <w:proofErr w:type="spellEnd"/>
            <w:r w:rsidRPr="00CF47A0">
              <w:rPr>
                <w:rFonts w:ascii="Arial" w:hAnsi="Arial" w:cs="Arial"/>
                <w:lang w:val="en-US" w:eastAsia="en-GB"/>
              </w:rPr>
              <w:t>, 6.0);</w:t>
            </w:r>
          </w:p>
          <w:p w14:paraId="48DD79D0" w14:textId="77777777" w:rsidR="00250772" w:rsidRPr="00FE70E7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96F90D" w14:textId="6149DB2F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…………………………………</w:t>
            </w:r>
          </w:p>
          <w:p w14:paraId="01DD556C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22C0B7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//EXCEPTION: Steps 13a1 to 13a4 describe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behaviour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that depends on the UE capability; the "lower case letter" identifies a step sequence that take place if the UE supports remove USIM without power down: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= TRUE [29]</w:t>
            </w:r>
          </w:p>
          <w:p w14:paraId="0747F3F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pc_USIM_Removal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 {</w:t>
            </w:r>
          </w:p>
          <w:p w14:paraId="6E67202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 The UE is switched on.</w:t>
            </w:r>
          </w:p>
          <w:p w14:paraId="05492E58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//@siclog "Step 13a1"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6383A608" w14:textId="1B212941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f_NR5GC_</w:t>
            </w:r>
            <w:proofErr w:type="gramStart"/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SwitchOnAndResetIMS(</w:t>
            </w:r>
            <w:proofErr w:type="gramEnd"/>
            <w:r w:rsidRPr="0045749F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C85665C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4B4AF04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//The UE performs Registration procedure as specified in TS 38.508-1 [4] subclause 4.5.2 with 'connected without release'.</w:t>
            </w:r>
          </w:p>
          <w:p w14:paraId="12AAECE5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"step13a2"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424EC8C2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f_NR5GC_RRC_IdleState1N_</w:t>
            </w:r>
            <w:proofErr w:type="gramStart"/>
            <w:r w:rsidRPr="00DE1746">
              <w:rPr>
                <w:rFonts w:ascii="Arial" w:hAnsi="Arial" w:cs="Arial"/>
                <w:lang w:val="en-US" w:eastAsia="en-GB"/>
              </w:rPr>
              <w:t>Def(</w:t>
            </w:r>
            <w:proofErr w:type="spellStart"/>
            <w:proofErr w:type="gramEnd"/>
            <w:r w:rsidRPr="00DE1746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, -,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noRrcConnectionRelease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);</w:t>
            </w:r>
          </w:p>
          <w:p w14:paraId="6378A3D3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631BE54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//Cause removal of USIM from the UE without powering down.</w:t>
            </w:r>
          </w:p>
          <w:p w14:paraId="5D5F6CD6" w14:textId="77777777" w:rsidR="00250772" w:rsidRPr="00DE1746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//@siglog "step13a3"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>@</w:t>
            </w:r>
          </w:p>
          <w:p w14:paraId="30DF4328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E1746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DE1746">
              <w:rPr>
                <w:rFonts w:ascii="Arial" w:hAnsi="Arial" w:cs="Arial"/>
                <w:lang w:val="en-US" w:eastAsia="en-GB"/>
              </w:rPr>
              <w:t>f_UT_USIM_Remove</w:t>
            </w:r>
            <w:proofErr w:type="spellEnd"/>
            <w:r w:rsidRPr="00DE1746">
              <w:rPr>
                <w:rFonts w:ascii="Arial" w:hAnsi="Arial" w:cs="Arial"/>
                <w:lang w:val="en-US" w:eastAsia="en-GB"/>
              </w:rPr>
              <w:t xml:space="preserve"> (UT);</w:t>
            </w:r>
          </w:p>
          <w:p w14:paraId="00202137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BA6D9A0" w14:textId="4888AEAB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…………………………….</w:t>
            </w:r>
          </w:p>
          <w:p w14:paraId="7AF7B420" w14:textId="77777777" w:rsidR="0025077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0BC63886" w14:textId="77777777" w:rsidR="00250772" w:rsidRPr="00571BB2" w:rsidRDefault="00250772" w:rsidP="002138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30D67984" w14:textId="77777777" w:rsidR="00250772" w:rsidRPr="00AB302D" w:rsidRDefault="00250772" w:rsidP="00250772">
      <w:pPr>
        <w:rPr>
          <w:lang w:val="en-US" w:eastAsia="zh-CN"/>
        </w:rPr>
      </w:pPr>
    </w:p>
    <w:p w14:paraId="2F008C27" w14:textId="77777777" w:rsidR="00250772" w:rsidRDefault="00250772" w:rsidP="00250772"/>
    <w:p w14:paraId="50CD7B61" w14:textId="77777777" w:rsidR="00250772" w:rsidRDefault="00250772" w:rsidP="00A30C1F"/>
    <w:sectPr w:rsidR="002507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E74D6" w14:textId="77777777" w:rsidR="00C90903" w:rsidRDefault="00C90903">
      <w:r>
        <w:separator/>
      </w:r>
    </w:p>
  </w:endnote>
  <w:endnote w:type="continuationSeparator" w:id="0">
    <w:p w14:paraId="02C68DA1" w14:textId="77777777" w:rsidR="00C90903" w:rsidRDefault="00C9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CD39" w14:textId="77777777" w:rsidR="00C90903" w:rsidRDefault="00C90903">
      <w:r>
        <w:separator/>
      </w:r>
    </w:p>
  </w:footnote>
  <w:footnote w:type="continuationSeparator" w:id="0">
    <w:p w14:paraId="566E2F95" w14:textId="77777777" w:rsidR="00C90903" w:rsidRDefault="00C9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1985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5187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701223">
    <w:abstractNumId w:val="3"/>
  </w:num>
  <w:num w:numId="4" w16cid:durableId="1990010636">
    <w:abstractNumId w:val="5"/>
  </w:num>
  <w:num w:numId="5" w16cid:durableId="1305816928">
    <w:abstractNumId w:val="0"/>
  </w:num>
  <w:num w:numId="6" w16cid:durableId="2009792972">
    <w:abstractNumId w:val="8"/>
  </w:num>
  <w:num w:numId="7" w16cid:durableId="363555772">
    <w:abstractNumId w:val="7"/>
  </w:num>
  <w:num w:numId="8" w16cid:durableId="1897475742">
    <w:abstractNumId w:val="6"/>
  </w:num>
  <w:num w:numId="9" w16cid:durableId="1063988759">
    <w:abstractNumId w:val="9"/>
  </w:num>
  <w:num w:numId="10" w16cid:durableId="923998631">
    <w:abstractNumId w:val="1"/>
  </w:num>
  <w:num w:numId="11" w16cid:durableId="606352144">
    <w:abstractNumId w:val="2"/>
  </w:num>
  <w:num w:numId="12" w16cid:durableId="1781290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30799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50772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442B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E2C44"/>
    <w:rsid w:val="00621188"/>
    <w:rsid w:val="006257ED"/>
    <w:rsid w:val="00650E94"/>
    <w:rsid w:val="00653DE4"/>
    <w:rsid w:val="00665C47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42E7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671FE"/>
    <w:rsid w:val="00C74795"/>
    <w:rsid w:val="00C86676"/>
    <w:rsid w:val="00C870F6"/>
    <w:rsid w:val="00C90903"/>
    <w:rsid w:val="00C92749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35C76"/>
    <w:rsid w:val="00D42F10"/>
    <w:rsid w:val="00D4446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标题 2 字符"/>
    <w:aliases w:val="Head2A 字符,2 字符,H2 字符,h2 字符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786</TotalTime>
  <Pages>4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40</cp:revision>
  <cp:lastPrinted>1900-01-01T08:00:00Z</cp:lastPrinted>
  <dcterms:created xsi:type="dcterms:W3CDTF">2022-04-15T19:39:00Z</dcterms:created>
  <dcterms:modified xsi:type="dcterms:W3CDTF">2022-06-16T07:11:00Z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