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10F9F69D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7901">
        <w:fldChar w:fldCharType="begin"/>
      </w:r>
      <w:r w:rsidR="001C7901">
        <w:instrText xml:space="preserve"> DOCPROPERTY  TSG/WGRef  \* MERGEFORMAT </w:instrText>
      </w:r>
      <w:r w:rsidR="001C7901">
        <w:fldChar w:fldCharType="separate"/>
      </w:r>
      <w:r>
        <w:rPr>
          <w:b/>
          <w:noProof/>
          <w:sz w:val="24"/>
        </w:rPr>
        <w:t>RAN5</w:t>
      </w:r>
      <w:r w:rsidR="001C790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C7901">
        <w:fldChar w:fldCharType="begin"/>
      </w:r>
      <w:r w:rsidR="001C7901">
        <w:instrText xml:space="preserve"> DOCPROPERTY  MtgSeq  \* MERGEFORMAT </w:instrText>
      </w:r>
      <w:r w:rsidR="001C7901">
        <w:fldChar w:fldCharType="separate"/>
      </w:r>
      <w:r w:rsidRPr="00EB09B7">
        <w:rPr>
          <w:b/>
          <w:noProof/>
          <w:sz w:val="24"/>
        </w:rPr>
        <w:t>2022</w:t>
      </w:r>
      <w:r w:rsidR="001C7901">
        <w:rPr>
          <w:b/>
          <w:noProof/>
          <w:sz w:val="24"/>
        </w:rPr>
        <w:fldChar w:fldCharType="end"/>
      </w:r>
      <w:r w:rsidR="001C7901">
        <w:fldChar w:fldCharType="begin"/>
      </w:r>
      <w:r w:rsidR="001C7901">
        <w:instrText xml:space="preserve"> DOCPROPERTY  MtgTitle  \* MERGEFORMAT </w:instrText>
      </w:r>
      <w:r w:rsidR="001C7901">
        <w:fldChar w:fldCharType="separate"/>
      </w:r>
      <w:r>
        <w:rPr>
          <w:b/>
          <w:noProof/>
          <w:sz w:val="24"/>
        </w:rPr>
        <w:t>-TTCN email</w:t>
      </w:r>
      <w:r w:rsidR="001C79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01BE" w:rsidRPr="001501BE">
        <w:rPr>
          <w:b/>
          <w:bCs/>
          <w:i/>
          <w:iCs/>
          <w:sz w:val="24"/>
          <w:szCs w:val="24"/>
        </w:rPr>
        <w:t>R5s220670</w:t>
      </w:r>
    </w:p>
    <w:p w14:paraId="2B726D95" w14:textId="77777777" w:rsidR="00A23329" w:rsidRDefault="001C7901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1C7901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0BC6D24B" w:rsidR="00A23329" w:rsidRPr="00680DED" w:rsidRDefault="00680DED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80DED">
              <w:rPr>
                <w:rFonts w:cs="Arial"/>
                <w:b/>
                <w:bCs/>
                <w:color w:val="000000"/>
                <w:sz w:val="24"/>
                <w:szCs w:val="24"/>
              </w:rPr>
              <w:t>25</w:t>
            </w:r>
            <w:r w:rsidR="001501BE">
              <w:rPr>
                <w:rFonts w:cs="Arial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1C7901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57CBBC37" w:rsidR="00A23329" w:rsidRPr="00410371" w:rsidRDefault="001C7901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17.</w:t>
            </w:r>
            <w:r w:rsidR="00217B0E">
              <w:rPr>
                <w:b/>
                <w:noProof/>
                <w:sz w:val="28"/>
              </w:rPr>
              <w:t>2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7012B33A" w:rsidR="00A23329" w:rsidRDefault="00A57D73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3329">
              <w:t xml:space="preserve">Correction to </w:t>
            </w:r>
            <w:r w:rsidR="00C05F3F">
              <w:t xml:space="preserve">the function </w:t>
            </w:r>
            <w:proofErr w:type="spellStart"/>
            <w:r w:rsidR="00C05F3F" w:rsidRPr="00C05F3F">
              <w:t>f_GetDNNStringFromPICS</w:t>
            </w:r>
            <w:proofErr w:type="spellEnd"/>
            <w:r w:rsidR="00A23329">
              <w:t xml:space="preserve"> </w:t>
            </w:r>
            <w:r>
              <w:fldChar w:fldCharType="end"/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r w:rsidR="001C7901">
              <w:fldChar w:fldCharType="begin"/>
            </w:r>
            <w:r w:rsidR="001C7901">
              <w:instrText xml:space="preserve"> DOCPROPERTY  RelatedWis  \* MERGEFORMAT </w:instrText>
            </w:r>
            <w:r w:rsidR="001C7901">
              <w:fldChar w:fldCharType="separate"/>
            </w:r>
            <w:r w:rsidR="00A23329">
              <w:rPr>
                <w:noProof/>
              </w:rPr>
              <w:t>5GS_NR_LTE-UEConTest</w:t>
            </w:r>
            <w:r w:rsidR="001C790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3FD93677" w:rsidR="00A23329" w:rsidRDefault="001C7901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C05F3F">
              <w:rPr>
                <w:noProof/>
              </w:rPr>
              <w:t>5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05F3F">
              <w:rPr>
                <w:noProof/>
              </w:rPr>
              <w:t>05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1C7901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1C7901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4525B" w14:textId="77777777" w:rsidR="00C05F3F" w:rsidRDefault="00C05F3F" w:rsidP="00C0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the </w:t>
            </w:r>
            <w:proofErr w:type="spellStart"/>
            <w:r>
              <w:rPr>
                <w:rFonts w:ascii="Arial" w:hAnsi="Arial" w:cs="Arial"/>
              </w:rPr>
              <w:t>pixit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013091">
              <w:rPr>
                <w:rFonts w:ascii="Arial" w:hAnsi="Arial" w:cs="Arial"/>
              </w:rPr>
              <w:t>pc_APN_Default_Configuration</w:t>
            </w:r>
            <w:proofErr w:type="spellEnd"/>
            <w:r>
              <w:rPr>
                <w:rFonts w:ascii="Arial" w:hAnsi="Arial" w:cs="Arial"/>
              </w:rPr>
              <w:t xml:space="preserve"> is configured with value “None”, then it can cause a runtime error in function </w:t>
            </w:r>
            <w:r w:rsidRPr="00013091">
              <w:rPr>
                <w:rFonts w:ascii="Arial" w:hAnsi="Arial" w:cs="Arial"/>
              </w:rPr>
              <w:t>f_NR5GC_RRC_Idle_Extension_Steps1_7</w:t>
            </w:r>
            <w:r>
              <w:rPr>
                <w:rFonts w:ascii="Arial" w:hAnsi="Arial" w:cs="Arial"/>
              </w:rPr>
              <w:t xml:space="preserve">, because </w:t>
            </w:r>
            <w:proofErr w:type="spellStart"/>
            <w:r w:rsidRPr="00013091">
              <w:rPr>
                <w:rFonts w:ascii="Arial" w:hAnsi="Arial" w:cs="Arial"/>
              </w:rPr>
              <w:t>f_GetDefaultAPN_DNNType_FromPICS</w:t>
            </w:r>
            <w:proofErr w:type="spellEnd"/>
            <w:r>
              <w:rPr>
                <w:rFonts w:ascii="Arial" w:hAnsi="Arial" w:cs="Arial"/>
              </w:rPr>
              <w:t xml:space="preserve"> return PDN type “None”</w:t>
            </w:r>
          </w:p>
          <w:p w14:paraId="08D6BC51" w14:textId="4E684DB7" w:rsidR="000517C9" w:rsidRPr="002E008A" w:rsidRDefault="00C05F3F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For that function </w:t>
            </w:r>
            <w:proofErr w:type="spellStart"/>
            <w:r w:rsidRPr="00986174">
              <w:rPr>
                <w:rFonts w:cs="Arial"/>
                <w:lang w:val="en-US"/>
              </w:rPr>
              <w:t>f_GetDNNStringFromPICS</w:t>
            </w:r>
            <w:proofErr w:type="spellEnd"/>
            <w:r>
              <w:rPr>
                <w:rFonts w:cs="Arial"/>
                <w:lang w:val="en-US"/>
              </w:rPr>
              <w:t xml:space="preserve"> return not initialized </w:t>
            </w:r>
            <w:proofErr w:type="spellStart"/>
            <w:r>
              <w:rPr>
                <w:rFonts w:cs="Arial"/>
                <w:lang w:val="en-US"/>
              </w:rPr>
              <w:t>v_DNN</w:t>
            </w:r>
            <w:proofErr w:type="spellEnd"/>
            <w:r>
              <w:rPr>
                <w:rFonts w:cs="Arial"/>
                <w:lang w:val="en-US"/>
              </w:rPr>
              <w:t xml:space="preserve"> which cause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229F812D" w:rsidR="000517C9" w:rsidRPr="006316B2" w:rsidRDefault="00C05F3F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Update function that also for PDN type None DNN will be set to </w:t>
            </w:r>
            <w:proofErr w:type="spellStart"/>
            <w:r w:rsidRPr="00C05F3F">
              <w:rPr>
                <w:rFonts w:cs="Arial"/>
                <w:lang w:val="en-SG"/>
              </w:rPr>
              <w:t>pc_APN_ID_Internet</w:t>
            </w:r>
            <w:proofErr w:type="spellEnd"/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7FEDB58D" w:rsidR="00876938" w:rsidRPr="00CF39F2" w:rsidRDefault="00876938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may fail NR5GC test cases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10B56961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example 8.1.5.1.1.NR5GC if </w:t>
            </w:r>
            <w:r w:rsidRPr="00876938">
              <w:rPr>
                <w:noProof/>
              </w:rPr>
              <w:t>pc_noOf_PDUsNewConnection &gt;0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1501BE">
      <w:pPr>
        <w:pStyle w:val="Title"/>
        <w:spacing w:after="120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03118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134BEBC" w14:textId="35692AD9" w:rsidR="0001531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531E" w:rsidRPr="00944476">
        <w:rPr>
          <w:rFonts w:ascii="Arial" w:hAnsi="Arial" w:cs="Arial"/>
          <w:iCs/>
        </w:rPr>
        <w:t>Table of Contents</w:t>
      </w:r>
      <w:r w:rsidR="0001531E">
        <w:tab/>
      </w:r>
      <w:r w:rsidR="0001531E">
        <w:fldChar w:fldCharType="begin"/>
      </w:r>
      <w:r w:rsidR="0001531E">
        <w:instrText xml:space="preserve"> PAGEREF _Toc100311877 \h </w:instrText>
      </w:r>
      <w:r w:rsidR="0001531E">
        <w:fldChar w:fldCharType="separate"/>
      </w:r>
      <w:r w:rsidR="001501BE">
        <w:t>2</w:t>
      </w:r>
      <w:r w:rsidR="0001531E">
        <w:fldChar w:fldCharType="end"/>
      </w:r>
    </w:p>
    <w:p w14:paraId="3F862F6D" w14:textId="1DCE1351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_Toc100311878 \h </w:instrText>
      </w:r>
      <w:r>
        <w:fldChar w:fldCharType="separate"/>
      </w:r>
      <w:r w:rsidR="001501BE">
        <w:t>2</w:t>
      </w:r>
      <w:r>
        <w:fldChar w:fldCharType="end"/>
      </w:r>
    </w:p>
    <w:p w14:paraId="19D64F7A" w14:textId="5DF1F461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_Toc100311879 \h </w:instrText>
      </w:r>
      <w:r>
        <w:fldChar w:fldCharType="separate"/>
      </w:r>
      <w:r w:rsidR="001501BE">
        <w:t>3</w:t>
      </w:r>
      <w:r>
        <w:fldChar w:fldCharType="end"/>
      </w:r>
    </w:p>
    <w:p w14:paraId="4DB3BDDB" w14:textId="744D21E2" w:rsidR="0001531E" w:rsidRDefault="0001531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4447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4447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_Toc100311880 \h </w:instrText>
      </w:r>
      <w:r>
        <w:fldChar w:fldCharType="separate"/>
      </w:r>
      <w:r w:rsidR="001501BE">
        <w:t>3</w:t>
      </w:r>
      <w:r>
        <w:fldChar w:fldCharType="end"/>
      </w:r>
    </w:p>
    <w:p w14:paraId="61767724" w14:textId="03875F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0311878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7EC7E25E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C7724A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0311879"/>
      <w:r w:rsidRPr="00B22104">
        <w:rPr>
          <w:b/>
        </w:rPr>
        <w:lastRenderedPageBreak/>
        <w:t>Corrections required</w:t>
      </w:r>
      <w:bookmarkEnd w:id="4"/>
      <w:bookmarkEnd w:id="5"/>
      <w:bookmarkEnd w:id="6"/>
      <w:bookmarkEnd w:id="7"/>
    </w:p>
    <w:p w14:paraId="41C7AF85" w14:textId="77777777" w:rsidR="0031314C" w:rsidRDefault="0031314C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031188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7ECC85" w14:textId="42BE7C40" w:rsidR="0031314C" w:rsidRPr="008E5453" w:rsidRDefault="00196766" w:rsidP="00A22A5D">
            <w:pPr>
              <w:spacing w:after="0"/>
              <w:rPr>
                <w:rFonts w:ascii="Arial" w:hAnsi="Arial" w:cs="Arial"/>
              </w:rPr>
            </w:pPr>
            <w:proofErr w:type="spellStart"/>
            <w:r w:rsidRPr="00986174">
              <w:rPr>
                <w:rFonts w:ascii="Arial" w:hAnsi="Arial" w:cs="Arial"/>
                <w:lang w:val="en-US"/>
              </w:rPr>
              <w:t>f_GetDNNStringFromPICS</w:t>
            </w:r>
            <w:proofErr w:type="spellEnd"/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38F2F464" w14:textId="77777777" w:rsidR="009403EF" w:rsidRDefault="00013091" w:rsidP="00940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the </w:t>
            </w:r>
            <w:proofErr w:type="spellStart"/>
            <w:r>
              <w:rPr>
                <w:rFonts w:ascii="Arial" w:hAnsi="Arial" w:cs="Arial"/>
              </w:rPr>
              <w:t>pixit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013091">
              <w:rPr>
                <w:rFonts w:ascii="Arial" w:hAnsi="Arial" w:cs="Arial"/>
              </w:rPr>
              <w:t>pc_APN_Default_Configuration</w:t>
            </w:r>
            <w:proofErr w:type="spellEnd"/>
            <w:r>
              <w:rPr>
                <w:rFonts w:ascii="Arial" w:hAnsi="Arial" w:cs="Arial"/>
              </w:rPr>
              <w:t xml:space="preserve"> is configured with value “None”, then it can cause a runtime error in function </w:t>
            </w:r>
            <w:r w:rsidRPr="00013091">
              <w:rPr>
                <w:rFonts w:ascii="Arial" w:hAnsi="Arial" w:cs="Arial"/>
              </w:rPr>
              <w:t>f_NR5GC_RRC_Idle_Extension_Steps1_7</w:t>
            </w:r>
            <w:r>
              <w:rPr>
                <w:rFonts w:ascii="Arial" w:hAnsi="Arial" w:cs="Arial"/>
              </w:rPr>
              <w:t xml:space="preserve">, because </w:t>
            </w:r>
            <w:proofErr w:type="spellStart"/>
            <w:r w:rsidRPr="00013091">
              <w:rPr>
                <w:rFonts w:ascii="Arial" w:hAnsi="Arial" w:cs="Arial"/>
              </w:rPr>
              <w:t>f_GetDefaultAPN_DNNType_FromPICS</w:t>
            </w:r>
            <w:proofErr w:type="spellEnd"/>
            <w:r>
              <w:rPr>
                <w:rFonts w:ascii="Arial" w:hAnsi="Arial" w:cs="Arial"/>
              </w:rPr>
              <w:t xml:space="preserve"> return PDN type “None”</w:t>
            </w:r>
          </w:p>
          <w:p w14:paraId="214FEB17" w14:textId="5577191B" w:rsidR="00013091" w:rsidRPr="00BB7617" w:rsidRDefault="00013091" w:rsidP="00940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that function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f_GetDNNStringFromPICS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return not initialized </w:t>
            </w:r>
            <w:proofErr w:type="spellStart"/>
            <w:r>
              <w:rPr>
                <w:rFonts w:ascii="Arial" w:hAnsi="Arial" w:cs="Arial"/>
                <w:lang w:val="en-US"/>
              </w:rPr>
              <w:t>v_DNN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which cause </w:t>
            </w:r>
          </w:p>
        </w:tc>
      </w:tr>
      <w:tr w:rsidR="0031314C" w:rsidRPr="008E5453" w14:paraId="51DF899F" w14:textId="77777777" w:rsidTr="00A22A5D">
        <w:tc>
          <w:tcPr>
            <w:tcW w:w="1985" w:type="dxa"/>
          </w:tcPr>
          <w:p w14:paraId="57167F63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21EF21" w14:textId="29EF0201" w:rsidR="0031314C" w:rsidRPr="008E5453" w:rsidRDefault="00C05F3F" w:rsidP="00A22A5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Update function that also for PDN type None DNN will be set to </w:t>
            </w:r>
            <w:proofErr w:type="spellStart"/>
            <w:r w:rsidRPr="00C05F3F">
              <w:rPr>
                <w:rFonts w:cs="Arial"/>
                <w:lang w:val="en-SG"/>
              </w:rPr>
              <w:t>pc_APN_ID_Internet</w:t>
            </w:r>
            <w:proofErr w:type="spellEnd"/>
          </w:p>
        </w:tc>
      </w:tr>
      <w:tr w:rsidR="0031314C" w:rsidRPr="008E5453" w14:paraId="57004C5B" w14:textId="77777777" w:rsidTr="00A22A5D">
        <w:tc>
          <w:tcPr>
            <w:tcW w:w="1985" w:type="dxa"/>
          </w:tcPr>
          <w:p w14:paraId="07AF814A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13BFA16C" w:rsidR="0031314C" w:rsidRPr="008E5453" w:rsidRDefault="00196766" w:rsidP="00A22A5D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196766">
              <w:rPr>
                <w:rFonts w:ascii="Arial" w:hAnsi="Arial" w:cs="Arial"/>
                <w:lang w:val="en-US"/>
              </w:rPr>
              <w:t>NAS_AuxiliaryDefsAndFunctions.ttcn</w:t>
            </w:r>
            <w:proofErr w:type="spellEnd"/>
          </w:p>
        </w:tc>
      </w:tr>
      <w:tr w:rsidR="0031314C" w:rsidRPr="008E5453" w14:paraId="2E2FC921" w14:textId="77777777" w:rsidTr="00A22A5D">
        <w:tc>
          <w:tcPr>
            <w:tcW w:w="1985" w:type="dxa"/>
          </w:tcPr>
          <w:p w14:paraId="417E306D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114989F" w14:textId="587134B3" w:rsidR="0031314C" w:rsidRPr="008E5453" w:rsidRDefault="00C92D79" w:rsidP="00A22A5D">
            <w:pPr>
              <w:rPr>
                <w:rFonts w:ascii="Arial" w:hAnsi="Arial" w:cs="Arial"/>
                <w:highlight w:val="cyan"/>
              </w:rPr>
            </w:pPr>
            <w:r w:rsidRPr="00C92D79">
              <w:rPr>
                <w:rFonts w:ascii="Arial" w:hAnsi="Arial" w:cs="Arial"/>
                <w:highlight w:val="cyan"/>
              </w:rPr>
              <w:t xml:space="preserve">Alternative solution implemented: Raise a Fatal Error before this function can return with an uninitialized value; and hardcode the value used in </w:t>
            </w:r>
            <w:r w:rsidRPr="00C92D79">
              <w:rPr>
                <w:rFonts w:ascii="Arial" w:hAnsi="Arial" w:cs="Arial"/>
                <w:highlight w:val="cyan"/>
              </w:rPr>
              <w:t>f_NR5GC_RRC_Idle_Extension_Steps1_7</w:t>
            </w:r>
            <w:r w:rsidRPr="00C92D79">
              <w:rPr>
                <w:rFonts w:ascii="Arial" w:hAnsi="Arial" w:cs="Arial"/>
                <w:highlight w:val="cyan"/>
              </w:rPr>
              <w:t xml:space="preserve"> </w:t>
            </w:r>
            <w:r w:rsidR="00D04CE7">
              <w:rPr>
                <w:rFonts w:ascii="Arial" w:hAnsi="Arial" w:cs="Arial"/>
                <w:highlight w:val="cyan"/>
              </w:rPr>
              <w:t xml:space="preserve">to </w:t>
            </w:r>
            <w:proofErr w:type="spellStart"/>
            <w:r w:rsidR="00D04CE7" w:rsidRPr="00D04CE7">
              <w:rPr>
                <w:rFonts w:ascii="Arial" w:hAnsi="Arial" w:cs="Arial"/>
                <w:highlight w:val="cyan"/>
              </w:rPr>
              <w:t>Internet_DNN</w:t>
            </w:r>
            <w:proofErr w:type="spellEnd"/>
            <w:r w:rsidR="00D04CE7" w:rsidRPr="00D04CE7">
              <w:rPr>
                <w:rFonts w:ascii="Arial" w:hAnsi="Arial" w:cs="Arial"/>
                <w:highlight w:val="cyan"/>
              </w:rPr>
              <w:t xml:space="preserve"> </w:t>
            </w:r>
            <w:r w:rsidRPr="00C92D79">
              <w:rPr>
                <w:rFonts w:ascii="Arial" w:hAnsi="Arial" w:cs="Arial"/>
                <w:highlight w:val="cyan"/>
              </w:rPr>
              <w:t>according to the note in step 1a1 of table 4.5.2.2-4.</w:t>
            </w:r>
          </w:p>
        </w:tc>
      </w:tr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31314C" w:rsidRPr="008E5453" w14:paraId="6228DBF4" w14:textId="77777777" w:rsidTr="00A22A5D">
        <w:tc>
          <w:tcPr>
            <w:tcW w:w="9855" w:type="dxa"/>
          </w:tcPr>
          <w:p w14:paraId="242BE101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986174">
              <w:rPr>
                <w:rFonts w:ascii="Arial" w:hAnsi="Arial" w:cs="Arial"/>
                <w:lang w:val="en-US"/>
              </w:rPr>
              <w:t>GetDNNStringFromPICS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986174">
              <w:rPr>
                <w:rFonts w:ascii="Arial" w:hAnsi="Arial" w:cs="Arial"/>
                <w:lang w:val="en-US"/>
              </w:rPr>
              <w:t>PDU_PDN_DNN_Type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p_PDUType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) return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charstring</w:t>
            </w:r>
            <w:proofErr w:type="spellEnd"/>
          </w:p>
          <w:p w14:paraId="4263B6FC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{</w:t>
            </w:r>
          </w:p>
          <w:p w14:paraId="066FBDF0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</w:p>
          <w:p w14:paraId="07D6523E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</w:t>
            </w:r>
          </w:p>
          <w:p w14:paraId="441DD4E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select (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p_PDUType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) {</w:t>
            </w:r>
          </w:p>
          <w:p w14:paraId="477CE36D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Internet_DNN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) {</w:t>
            </w:r>
          </w:p>
          <w:p w14:paraId="1D2DBA12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pc_APN_ID_Internet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</w:p>
          <w:p w14:paraId="7E480679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}</w:t>
            </w:r>
          </w:p>
          <w:p w14:paraId="2C2D4A2B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case (IMS_DNN) {</w:t>
            </w:r>
          </w:p>
          <w:p w14:paraId="608310FC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pc_APN_ID_IMS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</w:p>
          <w:p w14:paraId="1F2F8AAF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}</w:t>
            </w:r>
          </w:p>
          <w:p w14:paraId="7DE82E11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case (URLLC_DNN) {</w:t>
            </w:r>
          </w:p>
          <w:p w14:paraId="4F3C41DA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pc_APN_ID_URLLC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</w:p>
          <w:p w14:paraId="55B735D0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}</w:t>
            </w:r>
          </w:p>
          <w:p w14:paraId="709862CC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case (MIOT_DNN) {</w:t>
            </w:r>
          </w:p>
          <w:p w14:paraId="21131E14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pc_APN_ID_MIOT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</w:p>
          <w:p w14:paraId="7575A361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}</w:t>
            </w:r>
          </w:p>
          <w:p w14:paraId="3D09B055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case (V2X_DNN) {</w:t>
            </w:r>
          </w:p>
          <w:p w14:paraId="37BE7C87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/>
              </w:rPr>
              <w:t>= pc_APN_ID_V2X;</w:t>
            </w:r>
          </w:p>
          <w:p w14:paraId="21BC241B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}</w:t>
            </w:r>
          </w:p>
          <w:p w14:paraId="49C1EA36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}</w:t>
            </w:r>
          </w:p>
          <w:p w14:paraId="2F43019E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</w:p>
          <w:p w14:paraId="06400C69" w14:textId="38A1E8BC" w:rsidR="0031314C" w:rsidRPr="008E5453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31314C" w:rsidRPr="008E5453" w14:paraId="66035B96" w14:textId="77777777" w:rsidTr="00A22A5D">
        <w:tc>
          <w:tcPr>
            <w:tcW w:w="9855" w:type="dxa"/>
          </w:tcPr>
          <w:p w14:paraId="13F2F21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function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986174">
              <w:rPr>
                <w:rFonts w:ascii="Arial" w:hAnsi="Arial" w:cs="Arial"/>
                <w:lang w:val="en-US" w:eastAsia="zh-CN"/>
              </w:rPr>
              <w:t>GetDNNStringFromPICS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986174">
              <w:rPr>
                <w:rFonts w:ascii="Arial" w:hAnsi="Arial" w:cs="Arial"/>
                <w:lang w:val="en-US" w:eastAsia="zh-CN"/>
              </w:rPr>
              <w:t>PDU_PDN_DNN_Type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p_PDUType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) return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charstring</w:t>
            </w:r>
            <w:proofErr w:type="spellEnd"/>
          </w:p>
          <w:p w14:paraId="6A3D7C25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53D08EF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charstring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</w:p>
          <w:p w14:paraId="0308F59E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9C3731C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select (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p_PDUType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) {</w:t>
            </w:r>
          </w:p>
          <w:p w14:paraId="2A23C24E" w14:textId="65183AA0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case (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Internet_DNN</w:t>
            </w:r>
            <w:proofErr w:type="spellEnd"/>
            <w:r w:rsidRPr="00986174">
              <w:rPr>
                <w:rFonts w:ascii="Arial" w:hAnsi="Arial" w:cs="Arial"/>
                <w:highlight w:val="yellow"/>
                <w:lang w:val="en-US" w:eastAsia="zh-CN"/>
              </w:rPr>
              <w:t>, None</w:t>
            </w:r>
            <w:r w:rsidRPr="00986174">
              <w:rPr>
                <w:rFonts w:ascii="Arial" w:hAnsi="Arial" w:cs="Arial"/>
                <w:lang w:val="en-US" w:eastAsia="zh-CN"/>
              </w:rPr>
              <w:t xml:space="preserve">) { </w:t>
            </w:r>
          </w:p>
          <w:p w14:paraId="38E1FF99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 w:eastAsia="zh-CN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pc_APN_ID_Internet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</w:p>
          <w:p w14:paraId="51174FEF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6626097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case (IMS_DNN) {</w:t>
            </w:r>
          </w:p>
          <w:p w14:paraId="07202F64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 w:eastAsia="zh-CN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pc_APN_ID_IMS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</w:p>
          <w:p w14:paraId="78C6BB15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7B0417D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case (URLLC_DNN) {</w:t>
            </w:r>
          </w:p>
          <w:p w14:paraId="6712FBF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 w:eastAsia="zh-CN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pc_APN_ID_URLLC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</w:p>
          <w:p w14:paraId="5E5894AF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74CDDA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case (MIOT_DNN) {</w:t>
            </w:r>
          </w:p>
          <w:p w14:paraId="2ADF6472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 w:eastAsia="zh-CN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pc_APN_ID_MIOT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</w:p>
          <w:p w14:paraId="571D4606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9144181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case (V2X_DNN) {</w:t>
            </w:r>
          </w:p>
          <w:p w14:paraId="3921A5DD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 w:eastAsia="zh-CN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 w:eastAsia="zh-CN"/>
              </w:rPr>
              <w:t>= pc_APN_ID_V2X;</w:t>
            </w:r>
          </w:p>
          <w:p w14:paraId="5AE4EB5F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B267E6B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ECC9FB8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return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</w:p>
          <w:p w14:paraId="5CD156FF" w14:textId="7B182F4E" w:rsidR="0031314C" w:rsidRPr="008E5453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1501BE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0DE34" w14:textId="77777777" w:rsidR="001C7901" w:rsidRDefault="001C7901">
      <w:r>
        <w:separator/>
      </w:r>
    </w:p>
  </w:endnote>
  <w:endnote w:type="continuationSeparator" w:id="0">
    <w:p w14:paraId="7FD013BA" w14:textId="77777777" w:rsidR="001C7901" w:rsidRDefault="001C7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29192" w14:textId="77777777" w:rsidR="001C7901" w:rsidRDefault="001C7901">
      <w:r>
        <w:separator/>
      </w:r>
    </w:p>
  </w:footnote>
  <w:footnote w:type="continuationSeparator" w:id="0">
    <w:p w14:paraId="5FACE7FE" w14:textId="77777777" w:rsidR="001C7901" w:rsidRDefault="001C7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4850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1630465">
    <w:abstractNumId w:val="4"/>
  </w:num>
  <w:num w:numId="3" w16cid:durableId="723675400">
    <w:abstractNumId w:val="2"/>
  </w:num>
  <w:num w:numId="4" w16cid:durableId="1215778889">
    <w:abstractNumId w:val="8"/>
  </w:num>
  <w:num w:numId="5" w16cid:durableId="1100756109">
    <w:abstractNumId w:val="5"/>
  </w:num>
  <w:num w:numId="6" w16cid:durableId="1451245248">
    <w:abstractNumId w:val="3"/>
  </w:num>
  <w:num w:numId="7" w16cid:durableId="913078612">
    <w:abstractNumId w:val="9"/>
  </w:num>
  <w:num w:numId="8" w16cid:durableId="1194345797">
    <w:abstractNumId w:val="6"/>
  </w:num>
  <w:num w:numId="9" w16cid:durableId="959800736">
    <w:abstractNumId w:val="7"/>
  </w:num>
  <w:num w:numId="10" w16cid:durableId="356780062">
    <w:abstractNumId w:val="0"/>
  </w:num>
  <w:num w:numId="11" w16cid:durableId="2071531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1BE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5D9B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C7901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2996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D79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CE7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743</Words>
  <Characters>4239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2022-06-07T14:03:00Z</dcterms:created>
  <dcterms:modified xsi:type="dcterms:W3CDTF">2022-06-07T14:20:00Z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