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1D3C9" w14:textId="77777777" w:rsidR="006F0D74" w:rsidRDefault="006F0D74" w:rsidP="006F0D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R5s220591</w:t>
        </w:r>
      </w:fldSimple>
    </w:p>
    <w:p w14:paraId="1E769A8B" w14:textId="77777777" w:rsidR="006F0D74" w:rsidRDefault="006F0D74" w:rsidP="006F0D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0D74" w14:paraId="509A1E5F" w14:textId="77777777" w:rsidTr="005351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375C7" w14:textId="77777777" w:rsidR="006F0D74" w:rsidRDefault="006F0D74" w:rsidP="005351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F0D74" w14:paraId="6C629A1B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BFC80" w14:textId="77777777" w:rsidR="006F0D74" w:rsidRDefault="006F0D74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0D74" w14:paraId="41D619D7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EF552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6BF312FC" w14:textId="77777777" w:rsidTr="00535150">
        <w:tc>
          <w:tcPr>
            <w:tcW w:w="142" w:type="dxa"/>
            <w:tcBorders>
              <w:left w:val="single" w:sz="4" w:space="0" w:color="auto"/>
            </w:tcBorders>
          </w:tcPr>
          <w:p w14:paraId="4DAA18C8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59C08" w14:textId="77777777" w:rsidR="006F0D74" w:rsidRPr="00410371" w:rsidRDefault="006F0D74" w:rsidP="005351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DBF9D8C" w14:textId="77777777" w:rsidR="006F0D74" w:rsidRDefault="006F0D74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0BD801" w14:textId="77777777" w:rsidR="006F0D74" w:rsidRPr="00410371" w:rsidRDefault="006F0D74" w:rsidP="005351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2517</w:t>
              </w:r>
            </w:fldSimple>
          </w:p>
        </w:tc>
        <w:tc>
          <w:tcPr>
            <w:tcW w:w="709" w:type="dxa"/>
          </w:tcPr>
          <w:p w14:paraId="206A7788" w14:textId="77777777" w:rsidR="006F0D74" w:rsidRDefault="006F0D74" w:rsidP="005351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855BA" w14:textId="77777777" w:rsidR="006F0D74" w:rsidRPr="00410371" w:rsidRDefault="006F0D74" w:rsidP="005351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7D98B0" w14:textId="77777777" w:rsidR="006F0D74" w:rsidRDefault="006F0D74" w:rsidP="005351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5762CB" w14:textId="77777777" w:rsidR="006F0D74" w:rsidRPr="00410371" w:rsidRDefault="006F0D74" w:rsidP="00535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75CAD5" w14:textId="77777777" w:rsidR="006F0D74" w:rsidRDefault="006F0D74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6F0D74" w14:paraId="2837015E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C43EE" w14:textId="77777777" w:rsidR="006F0D74" w:rsidRDefault="006F0D74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6F0D74" w14:paraId="5BFBB5C9" w14:textId="77777777" w:rsidTr="005351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C28F2" w14:textId="77777777" w:rsidR="006F0D74" w:rsidRPr="00F25D98" w:rsidRDefault="006F0D74" w:rsidP="005351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0D74" w14:paraId="76A4B302" w14:textId="77777777" w:rsidTr="00535150">
        <w:tc>
          <w:tcPr>
            <w:tcW w:w="9641" w:type="dxa"/>
            <w:gridSpan w:val="9"/>
          </w:tcPr>
          <w:p w14:paraId="6279D31C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744BC3" w14:textId="77777777" w:rsidR="006F0D74" w:rsidRDefault="006F0D74" w:rsidP="006F0D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0D74" w14:paraId="57D19103" w14:textId="77777777" w:rsidTr="00535150">
        <w:tc>
          <w:tcPr>
            <w:tcW w:w="2835" w:type="dxa"/>
          </w:tcPr>
          <w:p w14:paraId="338B5161" w14:textId="77777777" w:rsidR="006F0D74" w:rsidRDefault="006F0D74" w:rsidP="005351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BDD267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D7CEE" w14:textId="77777777" w:rsidR="006F0D74" w:rsidRDefault="006F0D74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EE8331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BB949" w14:textId="77777777" w:rsidR="006F0D74" w:rsidRDefault="006F0D74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6FC7C2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F5E0E" w14:textId="77777777" w:rsidR="006F0D74" w:rsidRDefault="006F0D74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80D3D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0A1F1" w14:textId="77777777" w:rsidR="006F0D74" w:rsidRDefault="006F0D74" w:rsidP="005351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500AD" w14:textId="77777777" w:rsidR="006F0D74" w:rsidRDefault="006F0D74" w:rsidP="006F0D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0D74" w14:paraId="28C4B8E7" w14:textId="77777777" w:rsidTr="00535150">
        <w:tc>
          <w:tcPr>
            <w:tcW w:w="9640" w:type="dxa"/>
            <w:gridSpan w:val="11"/>
          </w:tcPr>
          <w:p w14:paraId="43E7A57E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0729A3ED" w14:textId="77777777" w:rsidTr="005351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F63F80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ED337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f_TC_7_1_1_3_8_EUTRA_Common</w:t>
              </w:r>
            </w:fldSimple>
          </w:p>
        </w:tc>
      </w:tr>
      <w:tr w:rsidR="006F0D74" w14:paraId="16238CE9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3825E63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6BEB03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2AF1D361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CE190AC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80202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F0D74" w14:paraId="4363C2BF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1A47031D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F1EF7" w14:textId="0FA84E03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F0D74" w14:paraId="7CF8AB38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532EB22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357B5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309B2437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ACD75E8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13B24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6C9A3" w14:textId="77777777" w:rsidR="006F0D74" w:rsidRDefault="006F0D74" w:rsidP="005351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27232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3A4EF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2022-04-22</w:t>
              </w:r>
            </w:fldSimple>
          </w:p>
        </w:tc>
      </w:tr>
      <w:tr w:rsidR="006F0D74" w14:paraId="5C9B5053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4AC91F15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A3EF3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DAD59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BFE43B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38E6A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22F31EC5" w14:textId="77777777" w:rsidTr="005351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65557F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8DBEB4" w14:textId="77777777" w:rsidR="006F0D74" w:rsidRDefault="006F0D74" w:rsidP="005351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D9E9DD" w14:textId="77777777" w:rsidR="006F0D74" w:rsidRDefault="006F0D74" w:rsidP="005351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DA165" w14:textId="77777777" w:rsidR="006F0D74" w:rsidRDefault="006F0D74" w:rsidP="005351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7EEE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F0D74" w14:paraId="206871CD" w14:textId="77777777" w:rsidTr="005351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028C8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5969DC" w14:textId="77777777" w:rsidR="006F0D74" w:rsidRDefault="006F0D74" w:rsidP="005351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ED14B" w14:textId="77777777" w:rsidR="006F0D74" w:rsidRDefault="006F0D74" w:rsidP="005351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0292D" w14:textId="77777777" w:rsidR="006F0D74" w:rsidRPr="007C2097" w:rsidRDefault="006F0D74" w:rsidP="005351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F0D74" w14:paraId="13458EB8" w14:textId="77777777" w:rsidTr="00535150">
        <w:tc>
          <w:tcPr>
            <w:tcW w:w="1843" w:type="dxa"/>
          </w:tcPr>
          <w:p w14:paraId="61E27FC4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4C682E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715C2A9A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0F2CC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13B79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>In the current TTCN implementation of function f_TC_7_1_1_3_8_EUTRA_</w:t>
            </w:r>
            <w:proofErr w:type="gramStart"/>
            <w:r w:rsidRPr="006F0D74">
              <w:rPr>
                <w:rFonts w:cs="Arial"/>
              </w:rPr>
              <w:t>Common ,</w:t>
            </w:r>
            <w:proofErr w:type="gramEnd"/>
            <w:r w:rsidRPr="006F0D74">
              <w:rPr>
                <w:rFonts w:cs="Arial"/>
              </w:rPr>
              <w:t xml:space="preserve"> following is called :</w:t>
            </w:r>
          </w:p>
          <w:p w14:paraId="51436EC4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f_EUTRA38_ENDC_Preamble (eutra_Cell1, </w:t>
            </w:r>
            <w:proofErr w:type="spellStart"/>
            <w:r w:rsidRPr="006F0D74">
              <w:rPr>
                <w:rFonts w:cs="Arial"/>
                <w:highlight w:val="green"/>
              </w:rPr>
              <w:t>TESTMode_OFF</w:t>
            </w:r>
            <w:proofErr w:type="spellEnd"/>
            <w:r w:rsidRPr="006F0D74">
              <w:rPr>
                <w:rFonts w:cs="Arial"/>
              </w:rPr>
              <w:t xml:space="preserve">, </w:t>
            </w:r>
            <w:proofErr w:type="spellStart"/>
            <w:r w:rsidRPr="006F0D74">
              <w:rPr>
                <w:rFonts w:cs="Arial"/>
              </w:rPr>
              <w:t>MCG_Only</w:t>
            </w:r>
            <w:proofErr w:type="spellEnd"/>
            <w:r w:rsidRPr="006F0D74">
              <w:rPr>
                <w:rFonts w:cs="Arial"/>
              </w:rPr>
              <w:t>, RRC_</w:t>
            </w:r>
            <w:proofErr w:type="gramStart"/>
            <w:r w:rsidRPr="006F0D74">
              <w:rPr>
                <w:rFonts w:cs="Arial"/>
              </w:rPr>
              <w:t>IDLE);/</w:t>
            </w:r>
            <w:proofErr w:type="gramEnd"/>
            <w:r w:rsidRPr="006F0D74">
              <w:rPr>
                <w:rFonts w:cs="Arial"/>
              </w:rPr>
              <w:t>/@sic R5s211385 sic@</w:t>
            </w:r>
          </w:p>
          <w:p w14:paraId="22FD3EEE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    </w:t>
            </w:r>
          </w:p>
          <w:p w14:paraId="6863EF40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    f_EUTRA38_ENDC_ConfigAM_UM (eutra_Cell1, 1, 0, </w:t>
            </w:r>
            <w:proofErr w:type="spellStart"/>
            <w:r w:rsidRPr="006F0D74">
              <w:rPr>
                <w:rFonts w:cs="Arial"/>
                <w:highlight w:val="green"/>
              </w:rPr>
              <w:t>TESTMode_OFF</w:t>
            </w:r>
            <w:proofErr w:type="spellEnd"/>
            <w:r w:rsidRPr="006F0D74">
              <w:rPr>
                <w:rFonts w:cs="Arial"/>
              </w:rPr>
              <w:t xml:space="preserve">, -, </w:t>
            </w:r>
            <w:proofErr w:type="gramStart"/>
            <w:r w:rsidRPr="006F0D74">
              <w:rPr>
                <w:rFonts w:cs="Arial"/>
              </w:rPr>
              <w:t>-);/</w:t>
            </w:r>
            <w:proofErr w:type="gramEnd"/>
            <w:r w:rsidRPr="006F0D74">
              <w:rPr>
                <w:rFonts w:cs="Arial"/>
              </w:rPr>
              <w:t>/@sic R5s211385 sic@</w:t>
            </w:r>
          </w:p>
          <w:p w14:paraId="5CDE4C54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</w:p>
          <w:p w14:paraId="572329CD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Later in this function following is also </w:t>
            </w:r>
            <w:proofErr w:type="gramStart"/>
            <w:r w:rsidRPr="006F0D74">
              <w:rPr>
                <w:rFonts w:cs="Arial"/>
              </w:rPr>
              <w:t>called :</w:t>
            </w:r>
            <w:proofErr w:type="gramEnd"/>
          </w:p>
          <w:p w14:paraId="7B077DE7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6F0D74">
              <w:rPr>
                <w:rFonts w:cs="Arial"/>
              </w:rPr>
              <w:t>f_EUTRA_OpenUE_TestLoopMode_Deactivate_TestMode</w:t>
            </w:r>
            <w:proofErr w:type="spellEnd"/>
            <w:r w:rsidRPr="006F0D74">
              <w:rPr>
                <w:rFonts w:cs="Arial"/>
              </w:rPr>
              <w:t xml:space="preserve"> (eutra_Cell1);</w:t>
            </w:r>
          </w:p>
          <w:p w14:paraId="6975FE5A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</w:p>
          <w:p w14:paraId="6EABB136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Since test mode is set to </w:t>
            </w:r>
            <w:proofErr w:type="spellStart"/>
            <w:r w:rsidRPr="006F0D74">
              <w:rPr>
                <w:rFonts w:cs="Arial"/>
                <w:highlight w:val="green"/>
              </w:rPr>
              <w:t>TESTMode_OFF</w:t>
            </w:r>
            <w:proofErr w:type="spellEnd"/>
            <w:r w:rsidRPr="006F0D74">
              <w:rPr>
                <w:rFonts w:cs="Arial"/>
              </w:rPr>
              <w:t xml:space="preserve">, no </w:t>
            </w:r>
            <w:proofErr w:type="spellStart"/>
            <w:r w:rsidRPr="006F0D74">
              <w:rPr>
                <w:rFonts w:cs="Arial"/>
              </w:rPr>
              <w:t>Actiavate</w:t>
            </w:r>
            <w:proofErr w:type="spellEnd"/>
            <w:r w:rsidRPr="006F0D74">
              <w:rPr>
                <w:rFonts w:cs="Arial"/>
              </w:rPr>
              <w:t xml:space="preserve"> RB Test Mode will happen, and no Close UE Test Loop procedure will be executed.</w:t>
            </w:r>
          </w:p>
          <w:p w14:paraId="4BBA61BF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</w:p>
          <w:p w14:paraId="4844C36A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>Thus, it does not make sense to call the function to Open UE Test Loop.</w:t>
            </w:r>
          </w:p>
          <w:p w14:paraId="63EF60A9" w14:textId="110989FC" w:rsidR="006F0D74" w:rsidRPr="006F0D74" w:rsidRDefault="006F0D74" w:rsidP="006F0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0D74">
              <w:rPr>
                <w:rFonts w:cs="Arial"/>
              </w:rPr>
              <w:t>This needs to be corrected.</w:t>
            </w:r>
          </w:p>
        </w:tc>
      </w:tr>
      <w:tr w:rsidR="006F0D74" w14:paraId="3CA4ED13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B55C5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66246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F0D74" w14:paraId="41114E98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7BCFC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9C32B" w14:textId="35FF3F2C" w:rsidR="006F0D74" w:rsidRPr="006F0D74" w:rsidRDefault="006F0D74" w:rsidP="006F0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0D74">
              <w:rPr>
                <w:rFonts w:cs="Arial"/>
              </w:rPr>
              <w:t>Remove the function to open UE test loop mode.</w:t>
            </w:r>
          </w:p>
        </w:tc>
      </w:tr>
      <w:tr w:rsidR="006F0D74" w14:paraId="04459F5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0EE5E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5B1F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F0D74" w14:paraId="108B60D3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E6F5E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37424" w14:textId="1C273E6C" w:rsidR="006F0D74" w:rsidRPr="006F0D74" w:rsidRDefault="006F0D74" w:rsidP="006F0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0D74">
              <w:rPr>
                <w:rFonts w:cs="Arial"/>
                <w:lang w:val="en-US"/>
              </w:rPr>
              <w:t>A conformant UE will fail the test case.</w:t>
            </w:r>
          </w:p>
        </w:tc>
      </w:tr>
      <w:tr w:rsidR="006F0D74" w14:paraId="3D85FC83" w14:textId="77777777" w:rsidTr="00535150">
        <w:tc>
          <w:tcPr>
            <w:tcW w:w="2694" w:type="dxa"/>
            <w:gridSpan w:val="2"/>
          </w:tcPr>
          <w:p w14:paraId="4E0E26AA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E2173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F0D74" w14:paraId="3BA09CDF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50F38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5CB30" w14:textId="28927AFF" w:rsidR="006F0D74" w:rsidRPr="006F0D74" w:rsidRDefault="006F0D74" w:rsidP="006F0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0D74">
              <w:rPr>
                <w:rFonts w:cs="Arial"/>
                <w:lang w:val="en-US"/>
              </w:rPr>
              <w:t>7.1.1.3.8.1.ENDC</w:t>
            </w:r>
          </w:p>
        </w:tc>
      </w:tr>
      <w:tr w:rsidR="006F0D74" w14:paraId="5C37CC1C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EE5D7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41FE1" w14:textId="77777777" w:rsidR="006F0D74" w:rsidRDefault="006F0D74" w:rsidP="006F0D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16BFF8FD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E320D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2FB6F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A49B93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F156D5" w14:textId="77777777" w:rsidR="006F0D74" w:rsidRDefault="006F0D74" w:rsidP="006F0D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CE9BE" w14:textId="77777777" w:rsidR="006F0D74" w:rsidRDefault="006F0D74" w:rsidP="006F0D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74" w14:paraId="75FE0F3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C904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F86C1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6DF6" w14:textId="74F06A52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433A8" w14:textId="77777777" w:rsidR="006F0D74" w:rsidRDefault="006F0D74" w:rsidP="006F0D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EA433" w14:textId="46C57992" w:rsidR="006F0D74" w:rsidRDefault="006F0D74" w:rsidP="006F0D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74" w14:paraId="63B6E90C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AB741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4FF46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1DEEC" w14:textId="462BB151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1C9F1" w14:textId="77777777" w:rsidR="006F0D74" w:rsidRDefault="006F0D74" w:rsidP="006F0D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D0F76" w14:textId="20D59D86" w:rsidR="006F0D74" w:rsidRDefault="006F0D74" w:rsidP="006F0D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74" w14:paraId="5F14864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760A0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2D036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A8BA5" w14:textId="153E4F10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C2595" w14:textId="77777777" w:rsidR="006F0D74" w:rsidRDefault="006F0D74" w:rsidP="006F0D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D405" w14:textId="3E08DC18" w:rsidR="006F0D74" w:rsidRDefault="006F0D74" w:rsidP="006F0D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74" w14:paraId="1935D09F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0300E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04FE5" w14:textId="77777777" w:rsidR="006F0D74" w:rsidRDefault="006F0D74" w:rsidP="006F0D74">
            <w:pPr>
              <w:pStyle w:val="CRCoverPage"/>
              <w:spacing w:after="0"/>
              <w:rPr>
                <w:noProof/>
              </w:rPr>
            </w:pPr>
          </w:p>
        </w:tc>
      </w:tr>
      <w:tr w:rsidR="006F0D74" w14:paraId="7BECBD75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121BA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7BEBB" w14:textId="77777777" w:rsidR="006F0D74" w:rsidRDefault="006F0D74" w:rsidP="006F0D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D74" w:rsidRPr="008863B9" w14:paraId="1121DB62" w14:textId="77777777" w:rsidTr="005351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D342E" w14:textId="77777777" w:rsidR="006F0D74" w:rsidRPr="008863B9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79A29" w14:textId="77777777" w:rsidR="006F0D74" w:rsidRPr="008863B9" w:rsidRDefault="006F0D74" w:rsidP="006F0D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D74" w14:paraId="3EE8857C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9F2D3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579A5" w14:textId="77777777" w:rsidR="006F0D74" w:rsidRDefault="006F0D74" w:rsidP="006F0D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4E5EA9" w14:textId="77777777" w:rsidR="006F0D74" w:rsidRDefault="006F0D74" w:rsidP="006F0D74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8031918" w14:textId="43B1DF09" w:rsidR="006F0D74" w:rsidRDefault="004E1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F0D74">
        <w:t>1</w:t>
      </w:r>
      <w:r w:rsidR="006F0D74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6F0D74">
        <w:t>Corrections required</w:t>
      </w:r>
      <w:r w:rsidR="006F0D74">
        <w:tab/>
      </w:r>
      <w:r w:rsidR="006F0D74">
        <w:fldChar w:fldCharType="begin"/>
      </w:r>
      <w:r w:rsidR="006F0D74">
        <w:instrText xml:space="preserve"> PAGEREF _Toc101515196 \h </w:instrText>
      </w:r>
      <w:r w:rsidR="006F0D74">
        <w:fldChar w:fldCharType="separate"/>
      </w:r>
      <w:r w:rsidR="006F0D74">
        <w:t>4</w:t>
      </w:r>
      <w:r w:rsidR="006F0D74">
        <w:fldChar w:fldCharType="end"/>
      </w:r>
    </w:p>
    <w:p w14:paraId="69E67DD1" w14:textId="323BE122" w:rsidR="006F0D74" w:rsidRDefault="006F0D7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54F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54F7">
        <w:rPr>
          <w:b/>
        </w:rPr>
        <w:t>Change 1</w:t>
      </w:r>
      <w:r>
        <w:tab/>
      </w:r>
      <w:r>
        <w:fldChar w:fldCharType="begin"/>
      </w:r>
      <w:r>
        <w:instrText xml:space="preserve"> PAGEREF _Toc101515197 \h </w:instrText>
      </w:r>
      <w:r>
        <w:fldChar w:fldCharType="separate"/>
      </w:r>
      <w:r>
        <w:t>4</w:t>
      </w:r>
      <w:r>
        <w:fldChar w:fldCharType="end"/>
      </w:r>
    </w:p>
    <w:p w14:paraId="181C5C49" w14:textId="71CBF1AB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4749FB30" w14:textId="77777777" w:rsidR="004E18D7" w:rsidRPr="0051064D" w:rsidRDefault="004E18D7" w:rsidP="0051064D">
      <w:pPr>
        <w:pStyle w:val="Heading2"/>
        <w:numPr>
          <w:ilvl w:val="0"/>
          <w:numId w:val="0"/>
        </w:numPr>
        <w:ind w:left="576"/>
        <w:rPr>
          <w:b/>
        </w:rPr>
      </w:pPr>
    </w:p>
    <w:p w14:paraId="7C363F12" w14:textId="77777777" w:rsidR="004E18D7" w:rsidRPr="009C2813" w:rsidRDefault="004E18D7" w:rsidP="0051064D">
      <w:pPr>
        <w:pStyle w:val="Heading1"/>
      </w:pPr>
      <w:bookmarkStart w:id="0" w:name="_Toc122434488"/>
      <w:bookmarkStart w:id="1" w:name="_Toc295288959"/>
      <w:bookmarkStart w:id="2" w:name="_Toc54888062"/>
      <w:bookmarkStart w:id="3" w:name="_Toc101515196"/>
      <w:r w:rsidRPr="009C2813">
        <w:t>Corrections required</w:t>
      </w:r>
      <w:bookmarkEnd w:id="0"/>
      <w:bookmarkEnd w:id="1"/>
      <w:bookmarkEnd w:id="2"/>
      <w:bookmarkEnd w:id="3"/>
    </w:p>
    <w:p w14:paraId="481E7F30" w14:textId="77777777" w:rsidR="004E18D7" w:rsidRPr="009C2813" w:rsidRDefault="004E18D7" w:rsidP="0051064D">
      <w:pPr>
        <w:pStyle w:val="Heading2"/>
        <w:rPr>
          <w:b/>
        </w:rPr>
      </w:pPr>
      <w:bookmarkStart w:id="4" w:name="_Toc69371790"/>
      <w:bookmarkStart w:id="5" w:name="_Toc54888063"/>
      <w:bookmarkStart w:id="6" w:name="_Toc75503883"/>
      <w:bookmarkStart w:id="7" w:name="_Toc101515197"/>
      <w:r w:rsidRPr="009C2813">
        <w:rPr>
          <w:b/>
        </w:rPr>
        <w:t>Change 1</w:t>
      </w:r>
      <w:bookmarkEnd w:id="4"/>
      <w:bookmarkEnd w:id="5"/>
      <w:bookmarkEnd w:id="6"/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1064D" w14:paraId="6C754083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66E" w14:textId="77777777" w:rsidR="0051064D" w:rsidRDefault="0051064D" w:rsidP="004D62D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7F15" w14:textId="34E588FE" w:rsidR="0051064D" w:rsidRPr="00591830" w:rsidRDefault="00C95E8D" w:rsidP="004D62D6">
            <w:pPr>
              <w:rPr>
                <w:rFonts w:cs="Arial"/>
                <w:sz w:val="22"/>
                <w:szCs w:val="22"/>
                <w:lang w:val="en-US" w:eastAsia="en-GB"/>
              </w:rPr>
            </w:pPr>
            <w:r w:rsidRPr="00C95E8D">
              <w:rPr>
                <w:rFonts w:cs="Arial"/>
                <w:sz w:val="22"/>
                <w:szCs w:val="22"/>
                <w:lang w:val="en-US" w:eastAsia="en-GB"/>
              </w:rPr>
              <w:t>f_TC_7_1_1_3_8_EUTRA_Common</w:t>
            </w:r>
            <w:r>
              <w:rPr>
                <w:rFonts w:cs="Arial"/>
                <w:sz w:val="22"/>
                <w:szCs w:val="22"/>
                <w:lang w:val="en-US" w:eastAsia="en-GB"/>
              </w:rPr>
              <w:t>()</w:t>
            </w:r>
          </w:p>
        </w:tc>
      </w:tr>
      <w:tr w:rsidR="000F6CCE" w14:paraId="2AD92920" w14:textId="77777777" w:rsidTr="004D62D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367" w14:textId="77777777" w:rsidR="000F6CCE" w:rsidRDefault="000F6CCE" w:rsidP="000F6C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107" w14:textId="77777777" w:rsidR="003C0244" w:rsidRDefault="003C0244" w:rsidP="003C0244">
            <w:pPr>
              <w:pStyle w:val="CRCoverPage"/>
              <w:spacing w:after="0"/>
            </w:pPr>
            <w:r>
              <w:t xml:space="preserve">In the current TTCN implementation of function </w:t>
            </w:r>
            <w:r w:rsidRPr="003C0244">
              <w:t>f_TC_7_1_1_3_8_EUTRA_</w:t>
            </w:r>
            <w:proofErr w:type="gramStart"/>
            <w:r w:rsidRPr="003C0244">
              <w:t xml:space="preserve">Common </w:t>
            </w:r>
            <w:r>
              <w:t>,</w:t>
            </w:r>
            <w:proofErr w:type="gramEnd"/>
            <w:r>
              <w:t xml:space="preserve"> following is called :</w:t>
            </w:r>
          </w:p>
          <w:p w14:paraId="29C8CB4C" w14:textId="77777777" w:rsidR="003C0244" w:rsidRDefault="003C0244" w:rsidP="003C0244">
            <w:pPr>
              <w:pStyle w:val="CRCoverPage"/>
              <w:spacing w:after="0"/>
            </w:pPr>
            <w:r>
              <w:t xml:space="preserve">f_EUTRA38_ENDC_Preamble (eutra_Cell1, </w:t>
            </w:r>
            <w:proofErr w:type="spellStart"/>
            <w:r>
              <w:t>TESTMode_OFF</w:t>
            </w:r>
            <w:proofErr w:type="spellEnd"/>
            <w:r>
              <w:t xml:space="preserve">, </w:t>
            </w:r>
            <w:proofErr w:type="spellStart"/>
            <w:r>
              <w:t>MCG_Only</w:t>
            </w:r>
            <w:proofErr w:type="spellEnd"/>
            <w:r>
              <w:t>, RRC_</w:t>
            </w:r>
            <w:proofErr w:type="gramStart"/>
            <w:r>
              <w:t>IDLE);/</w:t>
            </w:r>
            <w:proofErr w:type="gramEnd"/>
            <w:r>
              <w:t>/@sic R5s211385 sic@</w:t>
            </w:r>
          </w:p>
          <w:p w14:paraId="172BED78" w14:textId="77777777" w:rsidR="003C0244" w:rsidRDefault="003C0244" w:rsidP="003C0244">
            <w:pPr>
              <w:pStyle w:val="CRCoverPage"/>
              <w:spacing w:after="0"/>
            </w:pPr>
            <w:r>
              <w:t xml:space="preserve">    </w:t>
            </w:r>
          </w:p>
          <w:p w14:paraId="0B41C1B4" w14:textId="77777777" w:rsidR="003C0244" w:rsidRDefault="003C0244" w:rsidP="003C0244">
            <w:pPr>
              <w:pStyle w:val="CRCoverPage"/>
              <w:spacing w:after="0"/>
            </w:pPr>
            <w:r>
              <w:t xml:space="preserve">    f_EUTRA38_ENDC_ConfigAM_UM (eutra_Cell1, 1, 0, </w:t>
            </w:r>
            <w:proofErr w:type="spellStart"/>
            <w:r>
              <w:t>TESTMode_OFF</w:t>
            </w:r>
            <w:proofErr w:type="spellEnd"/>
            <w:r>
              <w:t xml:space="preserve">, -, </w:t>
            </w:r>
            <w:proofErr w:type="gramStart"/>
            <w:r>
              <w:t>-);/</w:t>
            </w:r>
            <w:proofErr w:type="gramEnd"/>
            <w:r>
              <w:t>/@sic R5s211385 sic@</w:t>
            </w:r>
          </w:p>
          <w:p w14:paraId="74B0D733" w14:textId="77777777" w:rsidR="003C0244" w:rsidRDefault="003C0244" w:rsidP="003C0244">
            <w:pPr>
              <w:pStyle w:val="CRCoverPage"/>
              <w:spacing w:after="0"/>
            </w:pPr>
          </w:p>
          <w:p w14:paraId="3F3CC44D" w14:textId="77777777" w:rsidR="003C0244" w:rsidRDefault="003C0244" w:rsidP="003C0244">
            <w:pPr>
              <w:pStyle w:val="CRCoverPage"/>
              <w:spacing w:after="0"/>
            </w:pPr>
            <w:r>
              <w:t xml:space="preserve">Later in this function following is also </w:t>
            </w:r>
            <w:proofErr w:type="gramStart"/>
            <w:r>
              <w:t>called :</w:t>
            </w:r>
            <w:proofErr w:type="gramEnd"/>
          </w:p>
          <w:p w14:paraId="194392B8" w14:textId="77777777" w:rsidR="003C0244" w:rsidRDefault="003C0244" w:rsidP="003C0244">
            <w:pPr>
              <w:pStyle w:val="CRCoverPage"/>
              <w:spacing w:after="0"/>
            </w:pPr>
            <w:proofErr w:type="spellStart"/>
            <w:r w:rsidRPr="003C0244">
              <w:t>f_EUTRA_OpenUE_TestLoopMode_Deactivate_TestMode</w:t>
            </w:r>
            <w:proofErr w:type="spellEnd"/>
            <w:r w:rsidRPr="003C0244">
              <w:t xml:space="preserve"> (eutra_Cell1);</w:t>
            </w:r>
          </w:p>
          <w:p w14:paraId="50606107" w14:textId="77777777" w:rsidR="003C0244" w:rsidRDefault="003C0244" w:rsidP="003C0244">
            <w:pPr>
              <w:pStyle w:val="CRCoverPage"/>
              <w:spacing w:after="0"/>
            </w:pPr>
          </w:p>
          <w:p w14:paraId="1C772EA0" w14:textId="77777777" w:rsidR="003C0244" w:rsidRDefault="003C0244" w:rsidP="003C0244">
            <w:pPr>
              <w:pStyle w:val="CRCoverPage"/>
              <w:spacing w:after="0"/>
            </w:pPr>
            <w:r>
              <w:t xml:space="preserve">Since test mode is set to </w:t>
            </w:r>
            <w:proofErr w:type="spellStart"/>
            <w:r>
              <w:t>TESTMode_OFF</w:t>
            </w:r>
            <w:proofErr w:type="spellEnd"/>
            <w:r>
              <w:t xml:space="preserve">, no </w:t>
            </w:r>
            <w:proofErr w:type="spellStart"/>
            <w:r>
              <w:t>Actiavate</w:t>
            </w:r>
            <w:proofErr w:type="spellEnd"/>
            <w:r>
              <w:t xml:space="preserve"> RB Test Mode will happen, and no Close UE Test Loop procedure will be executed.</w:t>
            </w:r>
          </w:p>
          <w:p w14:paraId="234464E0" w14:textId="77777777" w:rsidR="003C0244" w:rsidRDefault="003C0244" w:rsidP="003C0244">
            <w:pPr>
              <w:pStyle w:val="CRCoverPage"/>
              <w:spacing w:after="0"/>
            </w:pPr>
          </w:p>
          <w:p w14:paraId="11DEBA6C" w14:textId="77777777" w:rsidR="003C0244" w:rsidRDefault="003C0244" w:rsidP="003C0244">
            <w:pPr>
              <w:pStyle w:val="CRCoverPage"/>
              <w:spacing w:after="0"/>
            </w:pPr>
            <w:r>
              <w:t>Thus, it does not make sense to call the function to Open UE Test Loop.</w:t>
            </w:r>
          </w:p>
          <w:p w14:paraId="44131353" w14:textId="28A27AEE" w:rsidR="000F6CCE" w:rsidRPr="00AD0AD5" w:rsidRDefault="003C0244" w:rsidP="003C0244">
            <w:pPr>
              <w:pStyle w:val="CRCoverPage"/>
              <w:spacing w:after="0"/>
              <w:rPr>
                <w:rFonts w:ascii="Times New Roman" w:hAnsi="Times New Roman" w:cs="Arial"/>
                <w:sz w:val="22"/>
                <w:szCs w:val="22"/>
                <w:lang w:val="en-US" w:eastAsia="en-GB"/>
              </w:rPr>
            </w:pPr>
            <w:r>
              <w:t>This needs to be corrected.</w:t>
            </w:r>
          </w:p>
        </w:tc>
      </w:tr>
      <w:tr w:rsidR="000F6CCE" w14:paraId="49BEBB4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7F86" w14:textId="77777777" w:rsidR="000F6CCE" w:rsidRDefault="000F6CCE" w:rsidP="000F6C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1BC9" w14:textId="57F4E2B8" w:rsidR="000F6CCE" w:rsidRPr="00591830" w:rsidRDefault="00C95E8D" w:rsidP="000F6CCE">
            <w:pPr>
              <w:pStyle w:val="CRCoverPage"/>
              <w:spacing w:after="0"/>
              <w:rPr>
                <w:rFonts w:ascii="Times New Roman" w:hAnsi="Times New Roman" w:cs="Arial"/>
                <w:sz w:val="22"/>
                <w:szCs w:val="22"/>
                <w:lang w:val="en-US" w:eastAsia="en-GB"/>
              </w:rPr>
            </w:pPr>
            <w:r>
              <w:t>Remove the function to Open UE test loop mode.</w:t>
            </w:r>
          </w:p>
        </w:tc>
      </w:tr>
      <w:tr w:rsidR="000F6CCE" w14:paraId="334A60D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A52" w14:textId="77777777" w:rsidR="000F6CCE" w:rsidRDefault="000F6CCE" w:rsidP="000F6C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66FB" w14:textId="0A944711" w:rsidR="000F6CCE" w:rsidRPr="00591830" w:rsidRDefault="00C95E8D" w:rsidP="000F6CCE">
            <w:pPr>
              <w:rPr>
                <w:rFonts w:cs="Arial"/>
                <w:sz w:val="22"/>
                <w:szCs w:val="22"/>
                <w:lang w:val="en-US" w:eastAsia="en-GB"/>
              </w:rPr>
            </w:pPr>
            <w:proofErr w:type="spellStart"/>
            <w:r w:rsidRPr="00C95E8D">
              <w:rPr>
                <w:rFonts w:cs="Arial"/>
                <w:sz w:val="22"/>
                <w:szCs w:val="22"/>
                <w:lang w:val="en-US" w:eastAsia="en-GB"/>
              </w:rPr>
              <w:t>MAC_CA_ENDC_EUTRA</w:t>
            </w:r>
            <w:r w:rsidR="000F6CCE">
              <w:rPr>
                <w:rFonts w:cs="Arial"/>
                <w:sz w:val="22"/>
                <w:szCs w:val="22"/>
                <w:lang w:val="en-US" w:eastAsia="en-GB"/>
              </w:rPr>
              <w:t>.ttcn</w:t>
            </w:r>
            <w:proofErr w:type="spellEnd"/>
          </w:p>
        </w:tc>
      </w:tr>
      <w:tr w:rsidR="000F6CCE" w14:paraId="418532C8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A751" w14:textId="77777777" w:rsidR="000F6CCE" w:rsidRPr="00E33F67" w:rsidRDefault="000F6CCE" w:rsidP="000F6CC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33F6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A364" w14:textId="4FED9D26" w:rsidR="000F6CCE" w:rsidRPr="00E33F67" w:rsidRDefault="00E33F67" w:rsidP="000F6CCE">
            <w:pPr>
              <w:rPr>
                <w:rFonts w:ascii="Arial" w:hAnsi="Arial"/>
                <w:highlight w:val="cyan"/>
                <w:lang w:eastAsia="zh-CN"/>
              </w:rPr>
            </w:pPr>
            <w:r w:rsidRPr="00E33F6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23FE941" w14:textId="77777777" w:rsidR="00C03ED1" w:rsidRPr="00A505D4" w:rsidRDefault="00C03ED1" w:rsidP="00C03ED1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4EFD3B9" w14:textId="77777777" w:rsid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>function f_TC_7_1_1_3_8_EUTRA_</w:t>
      </w:r>
      <w:proofErr w:type="gramStart"/>
      <w:r w:rsidRPr="00C95E8D">
        <w:rPr>
          <w:rFonts w:ascii="Arial" w:hAnsi="Arial"/>
          <w:bCs/>
          <w:sz w:val="18"/>
          <w:szCs w:val="18"/>
        </w:rPr>
        <w:t>Common(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) runs on EUTRA_5GS_PTC </w:t>
      </w:r>
    </w:p>
    <w:p w14:paraId="184E0A16" w14:textId="1CAC3166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>{</w:t>
      </w:r>
    </w:p>
    <w:p w14:paraId="04E5BBD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UE power headroom reporting / </w:t>
      </w:r>
      <w:proofErr w:type="spellStart"/>
      <w:r w:rsidRPr="00C95E8D">
        <w:rPr>
          <w:rFonts w:ascii="Arial" w:hAnsi="Arial"/>
          <w:bCs/>
          <w:sz w:val="18"/>
          <w:szCs w:val="18"/>
        </w:rPr>
        <w:t>SCell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activation / DL pathloss change reporting</w:t>
      </w:r>
    </w:p>
    <w:p w14:paraId="7C641CB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var template (omit) </w:t>
      </w:r>
      <w:proofErr w:type="spellStart"/>
      <w:r w:rsidRPr="00C95E8D">
        <w:rPr>
          <w:rFonts w:ascii="Arial" w:hAnsi="Arial"/>
          <w:bCs/>
          <w:sz w:val="18"/>
          <w:szCs w:val="18"/>
        </w:rPr>
        <w:t>octetstring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>= omit;</w:t>
      </w:r>
    </w:p>
    <w:p w14:paraId="27AF859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f_EUTRA38_Init_</w:t>
      </w:r>
      <w:proofErr w:type="gramStart"/>
      <w:r w:rsidRPr="00C95E8D">
        <w:rPr>
          <w:rFonts w:ascii="Arial" w:hAnsi="Arial"/>
          <w:bCs/>
          <w:sz w:val="18"/>
          <w:szCs w:val="18"/>
        </w:rPr>
        <w:t>CA(</w:t>
      </w:r>
      <w:proofErr w:type="gramEnd"/>
      <w:r w:rsidRPr="00C95E8D">
        <w:rPr>
          <w:rFonts w:ascii="Arial" w:hAnsi="Arial"/>
          <w:bCs/>
          <w:sz w:val="18"/>
          <w:szCs w:val="18"/>
        </w:rPr>
        <w:t>EN_DC, c1);</w:t>
      </w:r>
    </w:p>
    <w:p w14:paraId="13A56A6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4BEF6B6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//Create and configure cell</w:t>
      </w:r>
    </w:p>
    <w:p w14:paraId="3AF8FA0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f_EUTRA_CellConfig_Def</w:t>
      </w:r>
      <w:proofErr w:type="spellEnd"/>
      <w:r w:rsidRPr="00C95E8D">
        <w:rPr>
          <w:rFonts w:ascii="Arial" w:hAnsi="Arial"/>
          <w:bCs/>
          <w:sz w:val="18"/>
          <w:szCs w:val="18"/>
        </w:rPr>
        <w:t>(eutra_Cell1);</w:t>
      </w:r>
    </w:p>
    <w:p w14:paraId="7C9DD38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4DC9108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//Preamble to enter UE into RRC Connected</w:t>
      </w:r>
    </w:p>
    <w:p w14:paraId="358CCCB6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f_EUTRA38_ENDC_Preamble (eutra_Cell1, </w:t>
      </w:r>
      <w:proofErr w:type="spellStart"/>
      <w:r w:rsidRPr="00C95E8D">
        <w:rPr>
          <w:rFonts w:ascii="Arial" w:hAnsi="Arial"/>
          <w:bCs/>
          <w:sz w:val="18"/>
          <w:szCs w:val="18"/>
        </w:rPr>
        <w:t>TESTMode_OFF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95E8D">
        <w:rPr>
          <w:rFonts w:ascii="Arial" w:hAnsi="Arial"/>
          <w:bCs/>
          <w:sz w:val="18"/>
          <w:szCs w:val="18"/>
        </w:rPr>
        <w:t>MCG_Only</w:t>
      </w:r>
      <w:proofErr w:type="spellEnd"/>
      <w:r w:rsidRPr="00C95E8D">
        <w:rPr>
          <w:rFonts w:ascii="Arial" w:hAnsi="Arial"/>
          <w:bCs/>
          <w:sz w:val="18"/>
          <w:szCs w:val="18"/>
        </w:rPr>
        <w:t>, RRC_</w:t>
      </w:r>
      <w:proofErr w:type="gramStart"/>
      <w:r w:rsidRPr="00C95E8D">
        <w:rPr>
          <w:rFonts w:ascii="Arial" w:hAnsi="Arial"/>
          <w:bCs/>
          <w:sz w:val="18"/>
          <w:szCs w:val="18"/>
        </w:rPr>
        <w:t>IDLE);/</w:t>
      </w:r>
      <w:proofErr w:type="gramEnd"/>
      <w:r w:rsidRPr="00C95E8D">
        <w:rPr>
          <w:rFonts w:ascii="Arial" w:hAnsi="Arial"/>
          <w:bCs/>
          <w:sz w:val="18"/>
          <w:szCs w:val="18"/>
        </w:rPr>
        <w:t>/@sic R5s211385 sic@</w:t>
      </w:r>
    </w:p>
    <w:p w14:paraId="759633A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1E47E60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f_EUTRA38_ENDC_ConfigAM_UM (eutra_Cell1, 1, 0, </w:t>
      </w:r>
      <w:proofErr w:type="spellStart"/>
      <w:r w:rsidRPr="00C95E8D">
        <w:rPr>
          <w:rFonts w:ascii="Arial" w:hAnsi="Arial"/>
          <w:bCs/>
          <w:sz w:val="18"/>
          <w:szCs w:val="18"/>
        </w:rPr>
        <w:t>TESTMode_OFF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, -, </w:t>
      </w:r>
      <w:proofErr w:type="gramStart"/>
      <w:r w:rsidRPr="00C95E8D">
        <w:rPr>
          <w:rFonts w:ascii="Arial" w:hAnsi="Arial"/>
          <w:bCs/>
          <w:sz w:val="18"/>
          <w:szCs w:val="18"/>
        </w:rPr>
        <w:t>-);/</w:t>
      </w:r>
      <w:proofErr w:type="gramEnd"/>
      <w:r w:rsidRPr="00C95E8D">
        <w:rPr>
          <w:rFonts w:ascii="Arial" w:hAnsi="Arial"/>
          <w:bCs/>
          <w:sz w:val="18"/>
          <w:szCs w:val="18"/>
        </w:rPr>
        <w:t>/@sic R5s211385 sic@</w:t>
      </w:r>
    </w:p>
    <w:p w14:paraId="4750977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79CEE8B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f_EUTRA_TestBody_Set</w:t>
      </w:r>
      <w:proofErr w:type="spellEnd"/>
      <w:r w:rsidRPr="00C95E8D">
        <w:rPr>
          <w:rFonts w:ascii="Arial" w:hAnsi="Arial"/>
          <w:bCs/>
          <w:sz w:val="18"/>
          <w:szCs w:val="18"/>
        </w:rPr>
        <w:t>(true);</w:t>
      </w:r>
    </w:p>
    <w:p w14:paraId="11C3DCA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Send trigger to NR to test on SCG bearer</w:t>
      </w:r>
    </w:p>
    <w:p w14:paraId="21F4B07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f_EUTRA_NR_SendCoOrd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(NR, </w:t>
      </w:r>
      <w:proofErr w:type="spellStart"/>
      <w:r w:rsidRPr="00C95E8D">
        <w:rPr>
          <w:rFonts w:ascii="Arial" w:hAnsi="Arial"/>
          <w:bCs/>
          <w:sz w:val="18"/>
          <w:szCs w:val="18"/>
        </w:rPr>
        <w:t>cms_EUTRA_NR_Trigger</w:t>
      </w:r>
      <w:proofErr w:type="spellEnd"/>
      <w:r w:rsidRPr="00C95E8D">
        <w:rPr>
          <w:rFonts w:ascii="Arial" w:hAnsi="Arial"/>
          <w:bCs/>
          <w:sz w:val="18"/>
          <w:szCs w:val="18"/>
        </w:rPr>
        <w:t>);</w:t>
      </w:r>
    </w:p>
    <w:p w14:paraId="4323594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is this to be done in the preamble and test body is </w:t>
      </w:r>
      <w:proofErr w:type="gramStart"/>
      <w:r w:rsidRPr="00C95E8D">
        <w:rPr>
          <w:rFonts w:ascii="Arial" w:hAnsi="Arial"/>
          <w:bCs/>
          <w:sz w:val="18"/>
          <w:szCs w:val="18"/>
        </w:rPr>
        <w:t>empty ?</w:t>
      </w:r>
      <w:proofErr w:type="gramEnd"/>
    </w:p>
    <w:p w14:paraId="3E2465D6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 //@siclog "Steps 1&amp;2"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15639E4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29BCEED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5023025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A1DE72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183A70D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150759C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//@siclog "Steps 4-5"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560CA65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3E5689D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18F39B7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54A0A05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3134F21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lastRenderedPageBreak/>
        <w:t xml:space="preserve">     //@siclog "Steps 21&amp;22"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5738422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244FD92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264A32A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07857B06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26CD468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Test body now finished</w:t>
      </w:r>
    </w:p>
    <w:p w14:paraId="2C18AA5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</w:t>
      </w:r>
      <w:proofErr w:type="gramStart"/>
      <w:r w:rsidRPr="00C95E8D">
        <w:rPr>
          <w:rFonts w:ascii="Arial" w:hAnsi="Arial"/>
          <w:bCs/>
          <w:sz w:val="18"/>
          <w:szCs w:val="18"/>
        </w:rPr>
        <w:t>Trigger</w:t>
      </w:r>
      <w:proofErr w:type="spellEnd"/>
      <w:r w:rsidRPr="00C95E8D">
        <w:rPr>
          <w:rFonts w:ascii="Arial" w:hAnsi="Arial"/>
          <w:bCs/>
          <w:sz w:val="18"/>
          <w:szCs w:val="18"/>
        </w:rPr>
        <w:t>(</w:t>
      </w:r>
      <w:proofErr w:type="gramEnd"/>
      <w:r w:rsidRPr="00C95E8D">
        <w:rPr>
          <w:rFonts w:ascii="Arial" w:hAnsi="Arial"/>
          <w:bCs/>
          <w:sz w:val="18"/>
          <w:szCs w:val="18"/>
        </w:rPr>
        <w:t>NR);</w:t>
      </w:r>
    </w:p>
    <w:p w14:paraId="494B0BD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f_EUTRA_TestBody_Set</w:t>
      </w:r>
      <w:proofErr w:type="spellEnd"/>
      <w:r w:rsidRPr="00C95E8D">
        <w:rPr>
          <w:rFonts w:ascii="Arial" w:hAnsi="Arial"/>
          <w:bCs/>
          <w:sz w:val="18"/>
          <w:szCs w:val="18"/>
        </w:rPr>
        <w:t>(false);</w:t>
      </w:r>
    </w:p>
    <w:p w14:paraId="5F12213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5590A985" w14:textId="67C371C8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f_EUTRA_OpenUE_TestLoopMode_Deactivate_TestMode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(eutra_Cell1);</w:t>
      </w:r>
    </w:p>
    <w:p w14:paraId="29C4472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</w:t>
      </w:r>
      <w:proofErr w:type="gramStart"/>
      <w:r w:rsidRPr="00C95E8D">
        <w:rPr>
          <w:rFonts w:ascii="Arial" w:hAnsi="Arial"/>
          <w:bCs/>
          <w:sz w:val="18"/>
          <w:szCs w:val="18"/>
        </w:rPr>
        <w:t>Postamble(</w:t>
      </w:r>
      <w:proofErr w:type="gramEnd"/>
      <w:r w:rsidRPr="00C95E8D">
        <w:rPr>
          <w:rFonts w:ascii="Arial" w:hAnsi="Arial"/>
          <w:bCs/>
          <w:sz w:val="18"/>
          <w:szCs w:val="18"/>
        </w:rPr>
        <w:t>eutra_Cell1, E2_CONNECTED);</w:t>
      </w:r>
    </w:p>
    <w:p w14:paraId="69EA9C5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If finishing in E2_CONNECTED, need to wait until connection released before taking down the NR cell!</w:t>
      </w:r>
    </w:p>
    <w:p w14:paraId="687C115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f_EUTRA_NR_SendCoOrd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(NR, </w:t>
      </w:r>
      <w:proofErr w:type="spellStart"/>
      <w:r w:rsidRPr="00C95E8D">
        <w:rPr>
          <w:rFonts w:ascii="Arial" w:hAnsi="Arial"/>
          <w:bCs/>
          <w:sz w:val="18"/>
          <w:szCs w:val="18"/>
        </w:rPr>
        <w:t>cms_EUTRA_NR_Trigger</w:t>
      </w:r>
      <w:proofErr w:type="spellEnd"/>
      <w:r w:rsidRPr="00C95E8D">
        <w:rPr>
          <w:rFonts w:ascii="Arial" w:hAnsi="Arial"/>
          <w:bCs/>
          <w:sz w:val="18"/>
          <w:szCs w:val="18"/>
        </w:rPr>
        <w:t>("</w:t>
      </w:r>
      <w:proofErr w:type="spellStart"/>
      <w:r w:rsidRPr="00C95E8D">
        <w:rPr>
          <w:rFonts w:ascii="Arial" w:hAnsi="Arial"/>
          <w:bCs/>
          <w:sz w:val="18"/>
          <w:szCs w:val="18"/>
        </w:rPr>
        <w:t>Postamble</w:t>
      </w:r>
      <w:proofErr w:type="spellEnd"/>
      <w:r w:rsidRPr="00C95E8D">
        <w:rPr>
          <w:rFonts w:ascii="Arial" w:hAnsi="Arial"/>
          <w:bCs/>
          <w:sz w:val="18"/>
          <w:szCs w:val="18"/>
        </w:rPr>
        <w:t>"));</w:t>
      </w:r>
    </w:p>
    <w:p w14:paraId="661973D3" w14:textId="7AB213BD" w:rsidR="00662B00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}</w:t>
      </w:r>
    </w:p>
    <w:p w14:paraId="3CB857D4" w14:textId="77777777" w:rsidR="00C03ED1" w:rsidRPr="00475B84" w:rsidRDefault="00C03ED1" w:rsidP="00C03ED1">
      <w:pPr>
        <w:spacing w:after="0"/>
        <w:rPr>
          <w:rFonts w:cs="Arial"/>
          <w:bCs/>
          <w:sz w:val="28"/>
          <w:szCs w:val="28"/>
        </w:rPr>
      </w:pPr>
    </w:p>
    <w:p w14:paraId="070E36A3" w14:textId="77777777" w:rsidR="00C03ED1" w:rsidRPr="00717CA8" w:rsidRDefault="00C03ED1" w:rsidP="00C03E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547DFC22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>function f_TC_7_1_1_3_8_EUTRA_</w:t>
      </w:r>
      <w:proofErr w:type="gramStart"/>
      <w:r w:rsidRPr="00C95E8D">
        <w:rPr>
          <w:rFonts w:ascii="Arial" w:hAnsi="Arial"/>
          <w:bCs/>
          <w:sz w:val="18"/>
          <w:szCs w:val="18"/>
        </w:rPr>
        <w:t>Common(</w:t>
      </w:r>
      <w:proofErr w:type="gramEnd"/>
      <w:r w:rsidRPr="00C95E8D">
        <w:rPr>
          <w:rFonts w:ascii="Arial" w:hAnsi="Arial"/>
          <w:bCs/>
          <w:sz w:val="18"/>
          <w:szCs w:val="18"/>
        </w:rPr>
        <w:t>) runs on EUTRA_5GS_PTC {</w:t>
      </w:r>
    </w:p>
    <w:p w14:paraId="003E747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UE power headroom reporting / </w:t>
      </w:r>
      <w:proofErr w:type="spellStart"/>
      <w:r w:rsidRPr="00C95E8D">
        <w:rPr>
          <w:rFonts w:ascii="Arial" w:hAnsi="Arial"/>
          <w:bCs/>
          <w:sz w:val="18"/>
          <w:szCs w:val="18"/>
        </w:rPr>
        <w:t>SCell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activation / DL pathloss change reporting</w:t>
      </w:r>
    </w:p>
    <w:p w14:paraId="7706404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var template (omit) </w:t>
      </w:r>
      <w:proofErr w:type="spellStart"/>
      <w:r w:rsidRPr="00C95E8D">
        <w:rPr>
          <w:rFonts w:ascii="Arial" w:hAnsi="Arial"/>
          <w:bCs/>
          <w:sz w:val="18"/>
          <w:szCs w:val="18"/>
        </w:rPr>
        <w:t>octetstring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>= omit;</w:t>
      </w:r>
    </w:p>
    <w:p w14:paraId="45DD0890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f_EUTRA38_Init_</w:t>
      </w:r>
      <w:proofErr w:type="gramStart"/>
      <w:r w:rsidRPr="00C95E8D">
        <w:rPr>
          <w:rFonts w:ascii="Arial" w:hAnsi="Arial"/>
          <w:bCs/>
          <w:sz w:val="18"/>
          <w:szCs w:val="18"/>
        </w:rPr>
        <w:t>CA(</w:t>
      </w:r>
      <w:proofErr w:type="gramEnd"/>
      <w:r w:rsidRPr="00C95E8D">
        <w:rPr>
          <w:rFonts w:ascii="Arial" w:hAnsi="Arial"/>
          <w:bCs/>
          <w:sz w:val="18"/>
          <w:szCs w:val="18"/>
        </w:rPr>
        <w:t>EN_DC, c1);</w:t>
      </w:r>
    </w:p>
    <w:p w14:paraId="4B9E4EA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133C74C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//Create and configure cell</w:t>
      </w:r>
    </w:p>
    <w:p w14:paraId="11589F6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f_EUTRA_CellConfig_Def</w:t>
      </w:r>
      <w:proofErr w:type="spellEnd"/>
      <w:r w:rsidRPr="00C95E8D">
        <w:rPr>
          <w:rFonts w:ascii="Arial" w:hAnsi="Arial"/>
          <w:bCs/>
          <w:sz w:val="18"/>
          <w:szCs w:val="18"/>
        </w:rPr>
        <w:t>(eutra_Cell1);</w:t>
      </w:r>
    </w:p>
    <w:p w14:paraId="0FE90E1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7ACE34A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//Preamble to enter UE into RRC Connected</w:t>
      </w:r>
    </w:p>
    <w:p w14:paraId="53C6387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f_EUTRA38_ENDC_Preamble (eutra_Cell1, </w:t>
      </w:r>
      <w:proofErr w:type="spellStart"/>
      <w:r w:rsidRPr="00C95E8D">
        <w:rPr>
          <w:rFonts w:ascii="Arial" w:hAnsi="Arial"/>
          <w:bCs/>
          <w:sz w:val="18"/>
          <w:szCs w:val="18"/>
        </w:rPr>
        <w:t>TESTMode_OFF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95E8D">
        <w:rPr>
          <w:rFonts w:ascii="Arial" w:hAnsi="Arial"/>
          <w:bCs/>
          <w:sz w:val="18"/>
          <w:szCs w:val="18"/>
        </w:rPr>
        <w:t>MCG_Only</w:t>
      </w:r>
      <w:proofErr w:type="spellEnd"/>
      <w:r w:rsidRPr="00C95E8D">
        <w:rPr>
          <w:rFonts w:ascii="Arial" w:hAnsi="Arial"/>
          <w:bCs/>
          <w:sz w:val="18"/>
          <w:szCs w:val="18"/>
        </w:rPr>
        <w:t>, RRC_</w:t>
      </w:r>
      <w:proofErr w:type="gramStart"/>
      <w:r w:rsidRPr="00C95E8D">
        <w:rPr>
          <w:rFonts w:ascii="Arial" w:hAnsi="Arial"/>
          <w:bCs/>
          <w:sz w:val="18"/>
          <w:szCs w:val="18"/>
        </w:rPr>
        <w:t>IDLE);/</w:t>
      </w:r>
      <w:proofErr w:type="gramEnd"/>
      <w:r w:rsidRPr="00C95E8D">
        <w:rPr>
          <w:rFonts w:ascii="Arial" w:hAnsi="Arial"/>
          <w:bCs/>
          <w:sz w:val="18"/>
          <w:szCs w:val="18"/>
        </w:rPr>
        <w:t>/@sic R5s211385 sic@</w:t>
      </w:r>
    </w:p>
    <w:p w14:paraId="767112C1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6AE97B0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f_EUTRA38_ENDC_ConfigAM_UM (eutra_Cell1, 1, 0, </w:t>
      </w:r>
      <w:proofErr w:type="spellStart"/>
      <w:r w:rsidRPr="00C95E8D">
        <w:rPr>
          <w:rFonts w:ascii="Arial" w:hAnsi="Arial"/>
          <w:bCs/>
          <w:sz w:val="18"/>
          <w:szCs w:val="18"/>
        </w:rPr>
        <w:t>TESTMode_OFF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, -, </w:t>
      </w:r>
      <w:proofErr w:type="gramStart"/>
      <w:r w:rsidRPr="00C95E8D">
        <w:rPr>
          <w:rFonts w:ascii="Arial" w:hAnsi="Arial"/>
          <w:bCs/>
          <w:sz w:val="18"/>
          <w:szCs w:val="18"/>
        </w:rPr>
        <w:t>-);/</w:t>
      </w:r>
      <w:proofErr w:type="gramEnd"/>
      <w:r w:rsidRPr="00C95E8D">
        <w:rPr>
          <w:rFonts w:ascii="Arial" w:hAnsi="Arial"/>
          <w:bCs/>
          <w:sz w:val="18"/>
          <w:szCs w:val="18"/>
        </w:rPr>
        <w:t>/@sic R5s211385 sic@</w:t>
      </w:r>
    </w:p>
    <w:p w14:paraId="1A21EB1A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22450E6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f_EUTRA_TestBody_Set</w:t>
      </w:r>
      <w:proofErr w:type="spellEnd"/>
      <w:r w:rsidRPr="00C95E8D">
        <w:rPr>
          <w:rFonts w:ascii="Arial" w:hAnsi="Arial"/>
          <w:bCs/>
          <w:sz w:val="18"/>
          <w:szCs w:val="18"/>
        </w:rPr>
        <w:t>(true);</w:t>
      </w:r>
    </w:p>
    <w:p w14:paraId="4E46439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Send trigger to NR to test on SCG bearer</w:t>
      </w:r>
    </w:p>
    <w:p w14:paraId="789C885E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f_EUTRA_NR_SendCoOrd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(NR, </w:t>
      </w:r>
      <w:proofErr w:type="spellStart"/>
      <w:r w:rsidRPr="00C95E8D">
        <w:rPr>
          <w:rFonts w:ascii="Arial" w:hAnsi="Arial"/>
          <w:bCs/>
          <w:sz w:val="18"/>
          <w:szCs w:val="18"/>
        </w:rPr>
        <w:t>cms_EUTRA_NR_Trigger</w:t>
      </w:r>
      <w:proofErr w:type="spellEnd"/>
      <w:r w:rsidRPr="00C95E8D">
        <w:rPr>
          <w:rFonts w:ascii="Arial" w:hAnsi="Arial"/>
          <w:bCs/>
          <w:sz w:val="18"/>
          <w:szCs w:val="18"/>
        </w:rPr>
        <w:t>);</w:t>
      </w:r>
    </w:p>
    <w:p w14:paraId="2828700B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is this to be done in the preamble and test body is </w:t>
      </w:r>
      <w:proofErr w:type="gramStart"/>
      <w:r w:rsidRPr="00C95E8D">
        <w:rPr>
          <w:rFonts w:ascii="Arial" w:hAnsi="Arial"/>
          <w:bCs/>
          <w:sz w:val="18"/>
          <w:szCs w:val="18"/>
        </w:rPr>
        <w:t>empty ?</w:t>
      </w:r>
      <w:proofErr w:type="gramEnd"/>
    </w:p>
    <w:p w14:paraId="325F0D12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 //@siclog "Steps 1&amp;2"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0385326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27EC2CA2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2A78FCB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7E831B31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06B7218A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3A8E4CA0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//@siclog "Steps 4-5"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001E776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2BD6BB9A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7E7C3F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415675E2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2CF5490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 //@siclog "Steps 21&amp;22"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59004B6B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7B5A1D96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4B2DFBE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3E25A2D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44E5B8E0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Test body now finished</w:t>
      </w:r>
    </w:p>
    <w:p w14:paraId="3BF232E1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</w:t>
      </w:r>
      <w:proofErr w:type="gramStart"/>
      <w:r w:rsidRPr="00C95E8D">
        <w:rPr>
          <w:rFonts w:ascii="Arial" w:hAnsi="Arial"/>
          <w:bCs/>
          <w:sz w:val="18"/>
          <w:szCs w:val="18"/>
        </w:rPr>
        <w:t>Trigger</w:t>
      </w:r>
      <w:proofErr w:type="spellEnd"/>
      <w:r w:rsidRPr="00C95E8D">
        <w:rPr>
          <w:rFonts w:ascii="Arial" w:hAnsi="Arial"/>
          <w:bCs/>
          <w:sz w:val="18"/>
          <w:szCs w:val="18"/>
        </w:rPr>
        <w:t>(</w:t>
      </w:r>
      <w:proofErr w:type="gramEnd"/>
      <w:r w:rsidRPr="00C95E8D">
        <w:rPr>
          <w:rFonts w:ascii="Arial" w:hAnsi="Arial"/>
          <w:bCs/>
          <w:sz w:val="18"/>
          <w:szCs w:val="18"/>
        </w:rPr>
        <w:t>NR);</w:t>
      </w:r>
    </w:p>
    <w:p w14:paraId="5596C2D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f_EUTRA_TestBody_Set</w:t>
      </w:r>
      <w:proofErr w:type="spellEnd"/>
      <w:r w:rsidRPr="00C95E8D">
        <w:rPr>
          <w:rFonts w:ascii="Arial" w:hAnsi="Arial"/>
          <w:bCs/>
          <w:sz w:val="18"/>
          <w:szCs w:val="18"/>
        </w:rPr>
        <w:t>(false);</w:t>
      </w:r>
    </w:p>
    <w:p w14:paraId="13BDC1E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71C43778" w14:textId="6489CB29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r w:rsidRPr="00C95E8D">
        <w:rPr>
          <w:rFonts w:ascii="Arial" w:hAnsi="Arial"/>
          <w:bCs/>
          <w:sz w:val="18"/>
          <w:szCs w:val="18"/>
          <w:highlight w:val="yellow"/>
        </w:rPr>
        <w:t>//</w:t>
      </w:r>
      <w:proofErr w:type="spellStart"/>
      <w:r w:rsidRPr="00C95E8D">
        <w:rPr>
          <w:rFonts w:ascii="Arial" w:hAnsi="Arial"/>
          <w:bCs/>
          <w:sz w:val="18"/>
          <w:szCs w:val="18"/>
          <w:highlight w:val="yellow"/>
        </w:rPr>
        <w:t>f_EUTRA_OpenUE_TestLoopMode_Deactivate_TestMode</w:t>
      </w:r>
      <w:proofErr w:type="spellEnd"/>
      <w:r w:rsidRPr="00C95E8D">
        <w:rPr>
          <w:rFonts w:ascii="Arial" w:hAnsi="Arial"/>
          <w:bCs/>
          <w:sz w:val="18"/>
          <w:szCs w:val="18"/>
          <w:highlight w:val="yellow"/>
        </w:rPr>
        <w:t xml:space="preserve"> (eutra_Cell1</w:t>
      </w:r>
      <w:proofErr w:type="gramStart"/>
      <w:r w:rsidRPr="00C95E8D">
        <w:rPr>
          <w:rFonts w:ascii="Arial" w:hAnsi="Arial"/>
          <w:bCs/>
          <w:sz w:val="18"/>
          <w:szCs w:val="18"/>
          <w:highlight w:val="yellow"/>
        </w:rPr>
        <w:t>);</w:t>
      </w:r>
      <w:r>
        <w:rPr>
          <w:rFonts w:ascii="Arial" w:hAnsi="Arial"/>
          <w:bCs/>
          <w:sz w:val="18"/>
          <w:szCs w:val="18"/>
          <w:highlight w:val="yellow"/>
        </w:rPr>
        <w:t xml:space="preserve">  </w:t>
      </w:r>
      <w:r w:rsidR="00AD0AD5">
        <w:rPr>
          <w:rFonts w:ascii="Arial" w:hAnsi="Arial"/>
          <w:bCs/>
          <w:sz w:val="18"/>
          <w:szCs w:val="18"/>
          <w:highlight w:val="yellow"/>
        </w:rPr>
        <w:t>/</w:t>
      </w:r>
      <w:proofErr w:type="gramEnd"/>
      <w:r w:rsidR="00AD0AD5">
        <w:rPr>
          <w:rFonts w:ascii="Arial" w:hAnsi="Arial"/>
          <w:bCs/>
          <w:sz w:val="18"/>
          <w:szCs w:val="18"/>
          <w:highlight w:val="yellow"/>
        </w:rPr>
        <w:t>/###</w:t>
      </w:r>
      <w:r>
        <w:rPr>
          <w:rFonts w:ascii="Arial" w:hAnsi="Arial"/>
          <w:bCs/>
          <w:sz w:val="18"/>
          <w:szCs w:val="18"/>
          <w:highlight w:val="yellow"/>
        </w:rPr>
        <w:t xml:space="preserve"> Remove the function to open UE test loop mode</w:t>
      </w:r>
    </w:p>
    <w:p w14:paraId="0F90E92A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</w:t>
      </w:r>
      <w:proofErr w:type="gramStart"/>
      <w:r w:rsidRPr="00C95E8D">
        <w:rPr>
          <w:rFonts w:ascii="Arial" w:hAnsi="Arial"/>
          <w:bCs/>
          <w:sz w:val="18"/>
          <w:szCs w:val="18"/>
        </w:rPr>
        <w:t>Postamble(</w:t>
      </w:r>
      <w:proofErr w:type="gramEnd"/>
      <w:r w:rsidRPr="00C95E8D">
        <w:rPr>
          <w:rFonts w:ascii="Arial" w:hAnsi="Arial"/>
          <w:bCs/>
          <w:sz w:val="18"/>
          <w:szCs w:val="18"/>
        </w:rPr>
        <w:t>eutra_Cell1, E2_CONNECTED);</w:t>
      </w:r>
    </w:p>
    <w:p w14:paraId="454D996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If finishing in E2_CONNECTED, need to wait until connection released before taking down the NR cell!</w:t>
      </w:r>
    </w:p>
    <w:p w14:paraId="4D0286D1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f_EUTRA_NR_SendCoOrd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(NR, </w:t>
      </w:r>
      <w:proofErr w:type="spellStart"/>
      <w:r w:rsidRPr="00C95E8D">
        <w:rPr>
          <w:rFonts w:ascii="Arial" w:hAnsi="Arial"/>
          <w:bCs/>
          <w:sz w:val="18"/>
          <w:szCs w:val="18"/>
        </w:rPr>
        <w:t>cms_EUTRA_NR_Trigger</w:t>
      </w:r>
      <w:proofErr w:type="spellEnd"/>
      <w:r w:rsidRPr="00C95E8D">
        <w:rPr>
          <w:rFonts w:ascii="Arial" w:hAnsi="Arial"/>
          <w:bCs/>
          <w:sz w:val="18"/>
          <w:szCs w:val="18"/>
        </w:rPr>
        <w:t>("</w:t>
      </w:r>
      <w:proofErr w:type="spellStart"/>
      <w:r w:rsidRPr="00C95E8D">
        <w:rPr>
          <w:rFonts w:ascii="Arial" w:hAnsi="Arial"/>
          <w:bCs/>
          <w:sz w:val="18"/>
          <w:szCs w:val="18"/>
        </w:rPr>
        <w:t>Postamble</w:t>
      </w:r>
      <w:proofErr w:type="spellEnd"/>
      <w:r w:rsidRPr="00C95E8D">
        <w:rPr>
          <w:rFonts w:ascii="Arial" w:hAnsi="Arial"/>
          <w:bCs/>
          <w:sz w:val="18"/>
          <w:szCs w:val="18"/>
        </w:rPr>
        <w:t>"));</w:t>
      </w:r>
    </w:p>
    <w:p w14:paraId="193D5BB9" w14:textId="74FAD292" w:rsid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}</w:t>
      </w:r>
    </w:p>
    <w:p w14:paraId="08E77745" w14:textId="092848B5" w:rsidR="00B345DA" w:rsidRDefault="00B345DA" w:rsidP="00B345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</w:t>
      </w:r>
    </w:p>
    <w:sectPr w:rsidR="00B345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45462" w14:textId="77777777" w:rsidR="00AB782C" w:rsidRDefault="00AB782C">
      <w:r>
        <w:separator/>
      </w:r>
    </w:p>
  </w:endnote>
  <w:endnote w:type="continuationSeparator" w:id="0">
    <w:p w14:paraId="15A127EF" w14:textId="77777777" w:rsidR="00AB782C" w:rsidRDefault="00AB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135F3" w14:textId="77777777" w:rsidR="00AB782C" w:rsidRDefault="00AB782C">
      <w:r>
        <w:separator/>
      </w:r>
    </w:p>
  </w:footnote>
  <w:footnote w:type="continuationSeparator" w:id="0">
    <w:p w14:paraId="5A2389D9" w14:textId="77777777" w:rsidR="00AB782C" w:rsidRDefault="00AB7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4AE49D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1195AD1"/>
    <w:multiLevelType w:val="multilevel"/>
    <w:tmpl w:val="59022F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0"/>
    <w:rsid w:val="00022E4A"/>
    <w:rsid w:val="00051457"/>
    <w:rsid w:val="000876E4"/>
    <w:rsid w:val="000A6394"/>
    <w:rsid w:val="000B7FED"/>
    <w:rsid w:val="000C038A"/>
    <w:rsid w:val="000C6598"/>
    <w:rsid w:val="000D44B3"/>
    <w:rsid w:val="000F6CCE"/>
    <w:rsid w:val="00145D43"/>
    <w:rsid w:val="00192C46"/>
    <w:rsid w:val="001A08B3"/>
    <w:rsid w:val="001A7B60"/>
    <w:rsid w:val="001B52F0"/>
    <w:rsid w:val="001B7A65"/>
    <w:rsid w:val="001E41F3"/>
    <w:rsid w:val="00247F71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258DA"/>
    <w:rsid w:val="00333AD8"/>
    <w:rsid w:val="003609EF"/>
    <w:rsid w:val="0036231A"/>
    <w:rsid w:val="00374DD4"/>
    <w:rsid w:val="003C0244"/>
    <w:rsid w:val="003E1A36"/>
    <w:rsid w:val="00410371"/>
    <w:rsid w:val="004242F1"/>
    <w:rsid w:val="00461E50"/>
    <w:rsid w:val="00480B9A"/>
    <w:rsid w:val="0049711C"/>
    <w:rsid w:val="004B4A43"/>
    <w:rsid w:val="004B588D"/>
    <w:rsid w:val="004B75B7"/>
    <w:rsid w:val="004D7486"/>
    <w:rsid w:val="004E18D7"/>
    <w:rsid w:val="0051064D"/>
    <w:rsid w:val="0051580D"/>
    <w:rsid w:val="00547111"/>
    <w:rsid w:val="00591830"/>
    <w:rsid w:val="00592D74"/>
    <w:rsid w:val="005E2C44"/>
    <w:rsid w:val="00621188"/>
    <w:rsid w:val="006257ED"/>
    <w:rsid w:val="0062792C"/>
    <w:rsid w:val="00632E00"/>
    <w:rsid w:val="00636ECE"/>
    <w:rsid w:val="00662B00"/>
    <w:rsid w:val="00665C47"/>
    <w:rsid w:val="00695808"/>
    <w:rsid w:val="006B46FB"/>
    <w:rsid w:val="006D260B"/>
    <w:rsid w:val="006E21FB"/>
    <w:rsid w:val="006F0D74"/>
    <w:rsid w:val="007176FF"/>
    <w:rsid w:val="007421DA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7170E"/>
    <w:rsid w:val="008739DC"/>
    <w:rsid w:val="008863B9"/>
    <w:rsid w:val="00894DBD"/>
    <w:rsid w:val="008A45A6"/>
    <w:rsid w:val="008F244B"/>
    <w:rsid w:val="008F3789"/>
    <w:rsid w:val="008F686C"/>
    <w:rsid w:val="009148DE"/>
    <w:rsid w:val="00926784"/>
    <w:rsid w:val="00941E30"/>
    <w:rsid w:val="009777D9"/>
    <w:rsid w:val="00991B88"/>
    <w:rsid w:val="009A5753"/>
    <w:rsid w:val="009A579D"/>
    <w:rsid w:val="009B2FA8"/>
    <w:rsid w:val="009C2813"/>
    <w:rsid w:val="009E3297"/>
    <w:rsid w:val="009F3396"/>
    <w:rsid w:val="009F734F"/>
    <w:rsid w:val="00A246B6"/>
    <w:rsid w:val="00A47E70"/>
    <w:rsid w:val="00A50CF0"/>
    <w:rsid w:val="00A7671C"/>
    <w:rsid w:val="00A8456B"/>
    <w:rsid w:val="00AA2CBC"/>
    <w:rsid w:val="00AB782C"/>
    <w:rsid w:val="00AC5820"/>
    <w:rsid w:val="00AD0AD5"/>
    <w:rsid w:val="00AD1CD8"/>
    <w:rsid w:val="00AD6DDF"/>
    <w:rsid w:val="00B2500D"/>
    <w:rsid w:val="00B258BB"/>
    <w:rsid w:val="00B345DA"/>
    <w:rsid w:val="00B67B97"/>
    <w:rsid w:val="00B968C8"/>
    <w:rsid w:val="00BA3EC5"/>
    <w:rsid w:val="00BA51D9"/>
    <w:rsid w:val="00BB5DFC"/>
    <w:rsid w:val="00BD279D"/>
    <w:rsid w:val="00BD6BB8"/>
    <w:rsid w:val="00C03ED1"/>
    <w:rsid w:val="00C14149"/>
    <w:rsid w:val="00C52C38"/>
    <w:rsid w:val="00C66BA2"/>
    <w:rsid w:val="00C95985"/>
    <w:rsid w:val="00C95E8D"/>
    <w:rsid w:val="00CC5026"/>
    <w:rsid w:val="00CC68D0"/>
    <w:rsid w:val="00D03F9A"/>
    <w:rsid w:val="00D06D51"/>
    <w:rsid w:val="00D24991"/>
    <w:rsid w:val="00D50255"/>
    <w:rsid w:val="00D66520"/>
    <w:rsid w:val="00D67999"/>
    <w:rsid w:val="00DC678E"/>
    <w:rsid w:val="00DE34CF"/>
    <w:rsid w:val="00E13F3D"/>
    <w:rsid w:val="00E33F67"/>
    <w:rsid w:val="00E34898"/>
    <w:rsid w:val="00E43233"/>
    <w:rsid w:val="00EB09B7"/>
    <w:rsid w:val="00EE7D7C"/>
    <w:rsid w:val="00F0033E"/>
    <w:rsid w:val="00F06F1F"/>
    <w:rsid w:val="00F25D98"/>
    <w:rsid w:val="00F300FB"/>
    <w:rsid w:val="00F53C3E"/>
    <w:rsid w:val="00F77318"/>
    <w:rsid w:val="00FB6386"/>
    <w:rsid w:val="00FD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8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8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CRCoverPageChar">
    <w:name w:val="CR Cover Page Char"/>
    <w:link w:val="CRCoverPage"/>
    <w:locked/>
    <w:rsid w:val="005106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5A25E-BB95-4B0D-BFD4-1589CE3EA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1154</Words>
  <Characters>6581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1900-01-01T00:14:00Z</cp:lastPrinted>
  <dcterms:created xsi:type="dcterms:W3CDTF">2022-05-23T02:46:00Z</dcterms:created>
  <dcterms:modified xsi:type="dcterms:W3CDTF">2022-05-23T02:46:00Z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