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AA9AC" w14:textId="77777777" w:rsidR="00CC70F5" w:rsidRDefault="00CC70F5" w:rsidP="00CC70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177F">
        <w:fldChar w:fldCharType="begin"/>
      </w:r>
      <w:r w:rsidR="005E177F">
        <w:instrText xml:space="preserve"> DOCPROPERTY  TSG/WGRef  \* MERGEFORMAT </w:instrText>
      </w:r>
      <w:r w:rsidR="005E177F">
        <w:fldChar w:fldCharType="separate"/>
      </w:r>
      <w:r>
        <w:rPr>
          <w:b/>
          <w:noProof/>
          <w:sz w:val="24"/>
        </w:rPr>
        <w:t>RAN5</w:t>
      </w:r>
      <w:r w:rsidR="005E17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E177F">
        <w:fldChar w:fldCharType="begin"/>
      </w:r>
      <w:r w:rsidR="005E177F">
        <w:instrText xml:space="preserve"> DOCPROPERTY  MtgSeq  \* MERGEFORMAT </w:instrText>
      </w:r>
      <w:r w:rsidR="005E177F">
        <w:fldChar w:fldCharType="separate"/>
      </w:r>
      <w:r w:rsidRPr="00EB09B7">
        <w:rPr>
          <w:b/>
          <w:noProof/>
          <w:sz w:val="24"/>
        </w:rPr>
        <w:t>2022</w:t>
      </w:r>
      <w:r w:rsidR="005E177F">
        <w:rPr>
          <w:b/>
          <w:noProof/>
          <w:sz w:val="24"/>
        </w:rPr>
        <w:fldChar w:fldCharType="end"/>
      </w:r>
      <w:r w:rsidR="005E177F">
        <w:fldChar w:fldCharType="begin"/>
      </w:r>
      <w:r w:rsidR="005E177F">
        <w:instrText xml:space="preserve"> DOCPROPERTY  MtgTitle  \* MERGEFORMAT </w:instrText>
      </w:r>
      <w:r w:rsidR="005E177F">
        <w:fldChar w:fldCharType="separate"/>
      </w:r>
      <w:r>
        <w:rPr>
          <w:b/>
          <w:noProof/>
          <w:sz w:val="24"/>
        </w:rPr>
        <w:t>-TTCN email</w:t>
      </w:r>
      <w:r w:rsidR="005E177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E177F">
        <w:fldChar w:fldCharType="begin"/>
      </w:r>
      <w:r w:rsidR="005E177F">
        <w:instrText xml:space="preserve"> DOCPROPERTY  Tdoc#  \* MERGEFORMAT </w:instrText>
      </w:r>
      <w:r w:rsidR="005E177F">
        <w:fldChar w:fldCharType="separate"/>
      </w:r>
      <w:r w:rsidRPr="00E13F3D">
        <w:rPr>
          <w:b/>
          <w:i/>
          <w:noProof/>
          <w:sz w:val="28"/>
        </w:rPr>
        <w:t>R5s220579</w:t>
      </w:r>
      <w:r w:rsidR="005E177F">
        <w:rPr>
          <w:b/>
          <w:i/>
          <w:noProof/>
          <w:sz w:val="28"/>
        </w:rPr>
        <w:fldChar w:fldCharType="end"/>
      </w:r>
    </w:p>
    <w:p w14:paraId="16CC1F7A" w14:textId="77777777" w:rsidR="00CC70F5" w:rsidRDefault="005E177F" w:rsidP="00CC70F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C70F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C70F5">
        <w:rPr>
          <w:b/>
          <w:noProof/>
          <w:sz w:val="24"/>
        </w:rPr>
        <w:t xml:space="preserve">, </w:t>
      </w:r>
      <w:r w:rsidR="00CC70F5">
        <w:fldChar w:fldCharType="begin"/>
      </w:r>
      <w:r w:rsidR="00CC70F5">
        <w:instrText xml:space="preserve"> DOCPROPERTY  Country  \* MERGEFORMAT </w:instrText>
      </w:r>
      <w:r w:rsidR="00CC70F5">
        <w:fldChar w:fldCharType="end"/>
      </w:r>
      <w:r w:rsidR="00CC70F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C70F5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CC70F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C70F5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70F5" w14:paraId="49DE5DE2" w14:textId="77777777" w:rsidTr="00CC70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045B1" w14:textId="77777777" w:rsidR="00CC70F5" w:rsidRDefault="00CC70F5" w:rsidP="00CC70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C70F5" w14:paraId="782EA83C" w14:textId="77777777" w:rsidTr="00CC7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C484FC" w14:textId="77777777" w:rsidR="00CC70F5" w:rsidRDefault="00CC70F5" w:rsidP="00CC70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70F5" w14:paraId="5D7BF354" w14:textId="77777777" w:rsidTr="00CC7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90D32" w14:textId="77777777" w:rsidR="00CC70F5" w:rsidRDefault="00CC70F5" w:rsidP="00CC7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0F5" w14:paraId="6AF8F5E4" w14:textId="77777777" w:rsidTr="00CC70F5">
        <w:tc>
          <w:tcPr>
            <w:tcW w:w="142" w:type="dxa"/>
            <w:tcBorders>
              <w:left w:val="single" w:sz="4" w:space="0" w:color="auto"/>
            </w:tcBorders>
          </w:tcPr>
          <w:p w14:paraId="7732D83F" w14:textId="77777777" w:rsidR="00CC70F5" w:rsidRDefault="00CC70F5" w:rsidP="00CC70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9ED6F4" w14:textId="77777777" w:rsidR="00CC70F5" w:rsidRPr="00410371" w:rsidRDefault="005E177F" w:rsidP="00CC70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70F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A94867" w14:textId="77777777" w:rsidR="00CC70F5" w:rsidRDefault="00CC70F5" w:rsidP="00CC70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4B5156" w14:textId="77777777" w:rsidR="00CC70F5" w:rsidRPr="00410371" w:rsidRDefault="005E177F" w:rsidP="00CC70F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C70F5" w:rsidRPr="00410371">
              <w:rPr>
                <w:b/>
                <w:noProof/>
                <w:sz w:val="28"/>
              </w:rPr>
              <w:t>2507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7C39BE" w14:textId="77777777" w:rsidR="00CC70F5" w:rsidRDefault="00CC70F5" w:rsidP="00CC70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BFFE45" w14:textId="77777777" w:rsidR="00CC70F5" w:rsidRPr="00410371" w:rsidRDefault="005E177F" w:rsidP="00CC70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C70F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8A8B82" w14:textId="77777777" w:rsidR="00CC70F5" w:rsidRDefault="00CC70F5" w:rsidP="00CC70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16F064" w14:textId="77777777" w:rsidR="00CC70F5" w:rsidRPr="00410371" w:rsidRDefault="005E177F" w:rsidP="00CC70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70F5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10F0F5" w14:textId="77777777" w:rsidR="00CC70F5" w:rsidRDefault="00CC70F5" w:rsidP="00CC70F5">
            <w:pPr>
              <w:pStyle w:val="CRCoverPage"/>
              <w:spacing w:after="0"/>
              <w:rPr>
                <w:noProof/>
              </w:rPr>
            </w:pPr>
          </w:p>
        </w:tc>
      </w:tr>
      <w:tr w:rsidR="00CC70F5" w14:paraId="0D6B2902" w14:textId="77777777" w:rsidTr="00CC7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FE14A7" w14:textId="77777777" w:rsidR="00CC70F5" w:rsidRDefault="00CC70F5" w:rsidP="00CC70F5">
            <w:pPr>
              <w:pStyle w:val="CRCoverPage"/>
              <w:spacing w:after="0"/>
              <w:rPr>
                <w:noProof/>
              </w:rPr>
            </w:pPr>
          </w:p>
        </w:tc>
      </w:tr>
      <w:tr w:rsidR="00CC70F5" w14:paraId="1869E242" w14:textId="77777777" w:rsidTr="00CC70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0D936" w14:textId="77777777" w:rsidR="00CC70F5" w:rsidRPr="00F25D98" w:rsidRDefault="00CC70F5" w:rsidP="00CC70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70F5" w14:paraId="42BC352C" w14:textId="77777777" w:rsidTr="00CC70F5">
        <w:tc>
          <w:tcPr>
            <w:tcW w:w="9641" w:type="dxa"/>
            <w:gridSpan w:val="9"/>
          </w:tcPr>
          <w:p w14:paraId="3119B832" w14:textId="77777777" w:rsidR="00CC70F5" w:rsidRDefault="00CC70F5" w:rsidP="00CC7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50BF1D" w14:textId="77777777" w:rsidR="00CC70F5" w:rsidRDefault="00CC70F5" w:rsidP="00CC70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70F5" w14:paraId="5C775C8B" w14:textId="77777777" w:rsidTr="00CC70F5">
        <w:tc>
          <w:tcPr>
            <w:tcW w:w="2835" w:type="dxa"/>
          </w:tcPr>
          <w:p w14:paraId="39C0851E" w14:textId="77777777" w:rsidR="00CC70F5" w:rsidRDefault="00CC70F5" w:rsidP="00CC70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BF919D" w14:textId="77777777" w:rsidR="00CC70F5" w:rsidRDefault="00CC70F5" w:rsidP="00CC70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1F2FA" w14:textId="77777777" w:rsidR="00CC70F5" w:rsidRDefault="00CC70F5" w:rsidP="00CC7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132A7A" w14:textId="77777777" w:rsidR="00CC70F5" w:rsidRDefault="00CC70F5" w:rsidP="00CC70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515301" w14:textId="77777777" w:rsidR="00CC70F5" w:rsidRDefault="00CC70F5" w:rsidP="00CC7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EA082F" w14:textId="77777777" w:rsidR="00CC70F5" w:rsidRDefault="00CC70F5" w:rsidP="00CC70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48BD1C" w14:textId="77777777" w:rsidR="00CC70F5" w:rsidRDefault="00CC70F5" w:rsidP="00CC7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8B885A" w14:textId="77777777" w:rsidR="00CC70F5" w:rsidRDefault="00CC70F5" w:rsidP="00CC70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AD2D7" w14:textId="77777777" w:rsidR="00CC70F5" w:rsidRDefault="00CC70F5" w:rsidP="00CC70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26238D" w14:textId="77777777" w:rsidR="00CC70F5" w:rsidRDefault="00CC70F5" w:rsidP="00CC70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70F5" w14:paraId="1F2F98F3" w14:textId="77777777" w:rsidTr="00CC70F5">
        <w:tc>
          <w:tcPr>
            <w:tcW w:w="9640" w:type="dxa"/>
            <w:gridSpan w:val="11"/>
          </w:tcPr>
          <w:p w14:paraId="542EB702" w14:textId="77777777" w:rsidR="00CC70F5" w:rsidRDefault="00CC70F5" w:rsidP="00CC7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0F5" w14:paraId="238FA41E" w14:textId="77777777" w:rsidTr="00CC70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B7839" w14:textId="77777777" w:rsidR="00CC70F5" w:rsidRDefault="00CC70F5" w:rsidP="00CC7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FE34B" w14:textId="77777777" w:rsidR="00CC70F5" w:rsidRDefault="005E177F" w:rsidP="00CC70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C70F5">
              <w:t>Addition of NR5GC UAC test case 11.3.1</w:t>
            </w:r>
            <w:r>
              <w:fldChar w:fldCharType="end"/>
            </w:r>
          </w:p>
        </w:tc>
      </w:tr>
      <w:tr w:rsidR="00CC70F5" w14:paraId="02D195BF" w14:textId="77777777" w:rsidTr="00CC70F5">
        <w:tc>
          <w:tcPr>
            <w:tcW w:w="1843" w:type="dxa"/>
            <w:tcBorders>
              <w:left w:val="single" w:sz="4" w:space="0" w:color="auto"/>
            </w:tcBorders>
          </w:tcPr>
          <w:p w14:paraId="5897DB47" w14:textId="77777777" w:rsidR="00CC70F5" w:rsidRDefault="00CC70F5" w:rsidP="00CC7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41E77" w14:textId="77777777" w:rsidR="00CC70F5" w:rsidRDefault="00CC70F5" w:rsidP="00CC7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0F5" w14:paraId="74401DC7" w14:textId="77777777" w:rsidTr="00CC70F5">
        <w:tc>
          <w:tcPr>
            <w:tcW w:w="1843" w:type="dxa"/>
            <w:tcBorders>
              <w:left w:val="single" w:sz="4" w:space="0" w:color="auto"/>
            </w:tcBorders>
          </w:tcPr>
          <w:p w14:paraId="3D6A840C" w14:textId="77777777" w:rsidR="00CC70F5" w:rsidRDefault="00CC70F5" w:rsidP="00CC7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89B07" w14:textId="77777777" w:rsidR="00CC70F5" w:rsidRDefault="005E177F" w:rsidP="00CC70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C70F5">
              <w:rPr>
                <w:noProof/>
              </w:rPr>
              <w:t>ROHDE &amp; SCHWARZ, Keysight</w:t>
            </w:r>
            <w:r>
              <w:rPr>
                <w:noProof/>
              </w:rPr>
              <w:fldChar w:fldCharType="end"/>
            </w:r>
          </w:p>
        </w:tc>
      </w:tr>
      <w:tr w:rsidR="00CC70F5" w14:paraId="4E050683" w14:textId="77777777" w:rsidTr="00CC70F5">
        <w:tc>
          <w:tcPr>
            <w:tcW w:w="1843" w:type="dxa"/>
            <w:tcBorders>
              <w:left w:val="single" w:sz="4" w:space="0" w:color="auto"/>
            </w:tcBorders>
          </w:tcPr>
          <w:p w14:paraId="5AC34B02" w14:textId="77777777" w:rsidR="00CC70F5" w:rsidRDefault="00CC70F5" w:rsidP="00CC7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8557" w14:textId="0E80E3B9" w:rsidR="00CC70F5" w:rsidRDefault="00A3521D" w:rsidP="00CC70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C70F5">
              <w:fldChar w:fldCharType="begin"/>
            </w:r>
            <w:r w:rsidR="00CC70F5">
              <w:instrText xml:space="preserve"> DOCPROPERTY  SourceIfTsg  \* MERGEFORMAT </w:instrText>
            </w:r>
            <w:r w:rsidR="00CC70F5">
              <w:fldChar w:fldCharType="end"/>
            </w:r>
          </w:p>
        </w:tc>
      </w:tr>
      <w:tr w:rsidR="00CC70F5" w14:paraId="197A4589" w14:textId="77777777" w:rsidTr="00CC70F5">
        <w:tc>
          <w:tcPr>
            <w:tcW w:w="1843" w:type="dxa"/>
            <w:tcBorders>
              <w:left w:val="single" w:sz="4" w:space="0" w:color="auto"/>
            </w:tcBorders>
          </w:tcPr>
          <w:p w14:paraId="31D7BA5D" w14:textId="77777777" w:rsidR="00CC70F5" w:rsidRDefault="00CC70F5" w:rsidP="00CC7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155568" w14:textId="77777777" w:rsidR="00CC70F5" w:rsidRDefault="00CC70F5" w:rsidP="00CC7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0F5" w14:paraId="3752FD59" w14:textId="77777777" w:rsidTr="00CC70F5">
        <w:tc>
          <w:tcPr>
            <w:tcW w:w="1843" w:type="dxa"/>
            <w:tcBorders>
              <w:left w:val="single" w:sz="4" w:space="0" w:color="auto"/>
            </w:tcBorders>
          </w:tcPr>
          <w:p w14:paraId="02CA4894" w14:textId="77777777" w:rsidR="00CC70F5" w:rsidRDefault="00CC70F5" w:rsidP="00CC7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F04E6" w14:textId="77777777" w:rsidR="00CC70F5" w:rsidRDefault="005E177F" w:rsidP="00CC70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C70F5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7BA8B2" w14:textId="77777777" w:rsidR="00CC70F5" w:rsidRDefault="00CC70F5" w:rsidP="00CC70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3ADE7" w14:textId="77777777" w:rsidR="00CC70F5" w:rsidRDefault="00CC70F5" w:rsidP="00CC70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3265A" w14:textId="77777777" w:rsidR="00CC70F5" w:rsidRDefault="005E177F" w:rsidP="00CC70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C70F5">
              <w:rPr>
                <w:noProof/>
              </w:rPr>
              <w:t>2022-04-15</w:t>
            </w:r>
            <w:r>
              <w:rPr>
                <w:noProof/>
              </w:rPr>
              <w:fldChar w:fldCharType="end"/>
            </w:r>
          </w:p>
        </w:tc>
      </w:tr>
      <w:tr w:rsidR="00CC70F5" w14:paraId="546958D8" w14:textId="77777777" w:rsidTr="00CC70F5">
        <w:tc>
          <w:tcPr>
            <w:tcW w:w="1843" w:type="dxa"/>
            <w:tcBorders>
              <w:left w:val="single" w:sz="4" w:space="0" w:color="auto"/>
            </w:tcBorders>
          </w:tcPr>
          <w:p w14:paraId="05CE1115" w14:textId="77777777" w:rsidR="00CC70F5" w:rsidRDefault="00CC70F5" w:rsidP="00CC7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720C9F" w14:textId="77777777" w:rsidR="00CC70F5" w:rsidRDefault="00CC70F5" w:rsidP="00CC7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5B203B" w14:textId="77777777" w:rsidR="00CC70F5" w:rsidRDefault="00CC70F5" w:rsidP="00CC7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F0438F" w14:textId="77777777" w:rsidR="00CC70F5" w:rsidRDefault="00CC70F5" w:rsidP="00CC7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5CB3C4" w14:textId="77777777" w:rsidR="00CC70F5" w:rsidRDefault="00CC70F5" w:rsidP="00CC7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0F5" w14:paraId="1BAEAC73" w14:textId="77777777" w:rsidTr="00CC70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822CDC" w14:textId="77777777" w:rsidR="00CC70F5" w:rsidRDefault="00CC70F5" w:rsidP="00CC7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FFDE51" w14:textId="77777777" w:rsidR="00CC70F5" w:rsidRDefault="005E177F" w:rsidP="00CC70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C70F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00C6EE" w14:textId="77777777" w:rsidR="00CC70F5" w:rsidRDefault="00CC70F5" w:rsidP="00CC70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C7BD2" w14:textId="77777777" w:rsidR="00CC70F5" w:rsidRDefault="00CC70F5" w:rsidP="00CC70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86D538" w14:textId="77777777" w:rsidR="00CC70F5" w:rsidRDefault="005E177F" w:rsidP="00CC70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C70F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C70F5" w14:paraId="6A94F9E6" w14:textId="77777777" w:rsidTr="00CC70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1A68DC" w14:textId="77777777" w:rsidR="00CC70F5" w:rsidRDefault="00CC70F5" w:rsidP="00CC70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35726C" w14:textId="77777777" w:rsidR="00CC70F5" w:rsidRDefault="00CC70F5" w:rsidP="00CC70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738368" w14:textId="77777777" w:rsidR="00CC70F5" w:rsidRDefault="00CC70F5" w:rsidP="00CC70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851574" w14:textId="77777777" w:rsidR="00CC70F5" w:rsidRPr="007C2097" w:rsidRDefault="00CC70F5" w:rsidP="00CC70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C70F5" w14:paraId="05F1FCAA" w14:textId="77777777" w:rsidTr="00CC70F5">
        <w:tc>
          <w:tcPr>
            <w:tcW w:w="1843" w:type="dxa"/>
          </w:tcPr>
          <w:p w14:paraId="7043E902" w14:textId="77777777" w:rsidR="00CC70F5" w:rsidRDefault="00CC70F5" w:rsidP="00CC7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4EE69D" w14:textId="77777777" w:rsidR="00CC70F5" w:rsidRDefault="00CC70F5" w:rsidP="00CC7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21D" w14:paraId="2645F52D" w14:textId="77777777" w:rsidTr="00CC7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76C154" w14:textId="77777777" w:rsidR="00A3521D" w:rsidRDefault="00A3521D" w:rsidP="00A35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37680" w14:textId="2891AC8D" w:rsidR="00A3521D" w:rsidRDefault="00A3521D" w:rsidP="00A35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verify NR5GC UAC testcase 11.3.1 using IWD 22wk12</w:t>
            </w:r>
          </w:p>
        </w:tc>
      </w:tr>
      <w:tr w:rsidR="00A3521D" w14:paraId="1A802557" w14:textId="77777777" w:rsidTr="00CC7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B8FBE" w14:textId="77777777" w:rsidR="00A3521D" w:rsidRDefault="00A3521D" w:rsidP="00A35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66867" w14:textId="77777777" w:rsidR="00A3521D" w:rsidRDefault="00A3521D" w:rsidP="00A35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21D" w14:paraId="2D73183B" w14:textId="77777777" w:rsidTr="00CC7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53FFD" w14:textId="77777777" w:rsidR="00A3521D" w:rsidRDefault="00A3521D" w:rsidP="00A35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4AE64" w14:textId="779572B6" w:rsidR="00A3521D" w:rsidRDefault="00A3521D" w:rsidP="00A3521D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>applied to NR5GC UAC</w:t>
            </w:r>
            <w:r w:rsidRPr="00730D8B">
              <w:t xml:space="preserve"> test case </w:t>
            </w:r>
            <w:r>
              <w:t xml:space="preserve">11.3.1 </w:t>
            </w:r>
            <w:r w:rsidRPr="00501B87">
              <w:rPr>
                <w:noProof/>
              </w:rPr>
              <w:t>required for approval. See detailed change description for further information</w:t>
            </w:r>
          </w:p>
        </w:tc>
      </w:tr>
      <w:tr w:rsidR="00A3521D" w14:paraId="395D8116" w14:textId="77777777" w:rsidTr="00CC7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56A79" w14:textId="77777777" w:rsidR="00A3521D" w:rsidRDefault="00A3521D" w:rsidP="00A35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827208" w14:textId="77777777" w:rsidR="00A3521D" w:rsidRDefault="00A3521D" w:rsidP="00A35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21D" w14:paraId="14560151" w14:textId="77777777" w:rsidTr="00CC7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FD36" w14:textId="77777777" w:rsidR="00A3521D" w:rsidRDefault="00A3521D" w:rsidP="00A35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7E0C1" w14:textId="3B5EB9FC" w:rsidR="00A3521D" w:rsidRDefault="00A3521D" w:rsidP="00A3521D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A3521D" w14:paraId="74D96636" w14:textId="77777777" w:rsidTr="00CC70F5">
        <w:tc>
          <w:tcPr>
            <w:tcW w:w="2694" w:type="dxa"/>
            <w:gridSpan w:val="2"/>
          </w:tcPr>
          <w:p w14:paraId="427D328E" w14:textId="77777777" w:rsidR="00A3521D" w:rsidRDefault="00A3521D" w:rsidP="00A35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0938EB" w14:textId="77777777" w:rsidR="00A3521D" w:rsidRDefault="00A3521D" w:rsidP="00A35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21D" w14:paraId="3439B149" w14:textId="77777777" w:rsidTr="00CC7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31376" w14:textId="77777777" w:rsidR="00A3521D" w:rsidRDefault="00A3521D" w:rsidP="00A35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E7ACB" w14:textId="3C11DAC7" w:rsidR="00A3521D" w:rsidRDefault="00A3521D" w:rsidP="00A35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11.3.1.NR5GC</w:t>
            </w:r>
          </w:p>
        </w:tc>
      </w:tr>
      <w:tr w:rsidR="00A3521D" w14:paraId="3D9BD714" w14:textId="77777777" w:rsidTr="00CC7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31ACF" w14:textId="77777777" w:rsidR="00A3521D" w:rsidRDefault="00A3521D" w:rsidP="00A35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383026" w14:textId="77777777" w:rsidR="00A3521D" w:rsidRDefault="00A3521D" w:rsidP="00A35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21D" w14:paraId="05AF5FFD" w14:textId="77777777" w:rsidTr="00CC7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6F9BA" w14:textId="77777777" w:rsidR="00A3521D" w:rsidRDefault="00A3521D" w:rsidP="00A35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717C9" w14:textId="77777777" w:rsidR="00A3521D" w:rsidRDefault="00A3521D" w:rsidP="00A35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582ADF" w14:textId="77777777" w:rsidR="00A3521D" w:rsidRDefault="00A3521D" w:rsidP="00A35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719756" w14:textId="77777777" w:rsidR="00A3521D" w:rsidRDefault="00A3521D" w:rsidP="00A352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C78E6A" w14:textId="77777777" w:rsidR="00A3521D" w:rsidRDefault="00A3521D" w:rsidP="00A352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21D" w14:paraId="61D7FF0C" w14:textId="77777777" w:rsidTr="00CC7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1A78" w14:textId="77777777" w:rsidR="00A3521D" w:rsidRDefault="00A3521D" w:rsidP="00A35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31DA" w14:textId="77777777" w:rsidR="00A3521D" w:rsidRDefault="00A3521D" w:rsidP="00A35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B643E" w14:textId="02C51FDB" w:rsidR="00A3521D" w:rsidRDefault="00A3521D" w:rsidP="00A35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917584" w14:textId="77777777" w:rsidR="00A3521D" w:rsidRDefault="00A3521D" w:rsidP="00A352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61E5E" w14:textId="1402E328" w:rsidR="00A3521D" w:rsidRDefault="00A3521D" w:rsidP="00A352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21D" w14:paraId="21071582" w14:textId="77777777" w:rsidTr="00CC7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055CA" w14:textId="77777777" w:rsidR="00A3521D" w:rsidRDefault="00A3521D" w:rsidP="00A35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7E579" w14:textId="77777777" w:rsidR="00A3521D" w:rsidRDefault="00A3521D" w:rsidP="00A35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2A8D" w14:textId="5F63B440" w:rsidR="00A3521D" w:rsidRDefault="00A3521D" w:rsidP="00A35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5C23AA" w14:textId="77777777" w:rsidR="00A3521D" w:rsidRDefault="00A3521D" w:rsidP="00A35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0EC54" w14:textId="4DD1275C" w:rsidR="00A3521D" w:rsidRDefault="00A3521D" w:rsidP="00A352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21D" w14:paraId="77C09A4C" w14:textId="77777777" w:rsidTr="00CC7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CF2E" w14:textId="77777777" w:rsidR="00A3521D" w:rsidRDefault="00A3521D" w:rsidP="00A35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8DEF9" w14:textId="77777777" w:rsidR="00A3521D" w:rsidRDefault="00A3521D" w:rsidP="00A35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E9FF8" w14:textId="0F06F517" w:rsidR="00A3521D" w:rsidRDefault="00A3521D" w:rsidP="00A35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CBB8B2" w14:textId="77777777" w:rsidR="00A3521D" w:rsidRDefault="00A3521D" w:rsidP="00A35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96912" w14:textId="6BDFC63E" w:rsidR="00A3521D" w:rsidRDefault="00A3521D" w:rsidP="00A352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21D" w14:paraId="7EACBBC8" w14:textId="77777777" w:rsidTr="00CC7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4FBE" w14:textId="77777777" w:rsidR="00A3521D" w:rsidRDefault="00A3521D" w:rsidP="00A352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C08DC" w14:textId="77777777" w:rsidR="00A3521D" w:rsidRDefault="00A3521D" w:rsidP="00A3521D">
            <w:pPr>
              <w:pStyle w:val="CRCoverPage"/>
              <w:spacing w:after="0"/>
              <w:rPr>
                <w:noProof/>
              </w:rPr>
            </w:pPr>
          </w:p>
        </w:tc>
      </w:tr>
      <w:tr w:rsidR="00A3521D" w14:paraId="597589C1" w14:textId="77777777" w:rsidTr="00CC7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CDC05" w14:textId="77777777" w:rsidR="00A3521D" w:rsidRDefault="00A3521D" w:rsidP="00A35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891A" w14:textId="77777777" w:rsidR="00A3521D" w:rsidRDefault="00A3521D" w:rsidP="00A35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21D" w:rsidRPr="008863B9" w14:paraId="49BFB7D4" w14:textId="77777777" w:rsidTr="00CC70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28CC1" w14:textId="77777777" w:rsidR="00A3521D" w:rsidRPr="008863B9" w:rsidRDefault="00A3521D" w:rsidP="00A35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4E8135" w14:textId="77777777" w:rsidR="00A3521D" w:rsidRPr="008863B9" w:rsidRDefault="00A3521D" w:rsidP="00A352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21D" w14:paraId="62A00EA6" w14:textId="77777777" w:rsidTr="00CC7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FC173B" w14:textId="77777777" w:rsidR="00A3521D" w:rsidRDefault="00A3521D" w:rsidP="00A35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41CC3" w14:textId="77777777" w:rsidR="00A3521D" w:rsidRDefault="00A3521D" w:rsidP="00A35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0" w:name="_Toc100906409"/>
      <w:r w:rsidRPr="00D83A7A">
        <w:rPr>
          <w:rStyle w:val="nfasis"/>
          <w:rFonts w:cs="Arial"/>
          <w:i w:val="0"/>
        </w:rPr>
        <w:lastRenderedPageBreak/>
        <w:t>Table of Contents</w:t>
      </w:r>
      <w:bookmarkEnd w:id="0"/>
    </w:p>
    <w:p w14:paraId="14428206" w14:textId="46C2B89C" w:rsidR="004852ED" w:rsidRDefault="00007D89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852ED" w:rsidRPr="007A165C">
        <w:rPr>
          <w:rFonts w:cs="Arial"/>
          <w:iCs/>
        </w:rPr>
        <w:t>Table of Contents</w:t>
      </w:r>
      <w:r w:rsidR="004852ED">
        <w:tab/>
      </w:r>
      <w:r w:rsidR="004852ED">
        <w:fldChar w:fldCharType="begin"/>
      </w:r>
      <w:r w:rsidR="004852ED">
        <w:instrText xml:space="preserve"> PAGEREF _Toc100906409 \h </w:instrText>
      </w:r>
      <w:r w:rsidR="004852ED">
        <w:fldChar w:fldCharType="separate"/>
      </w:r>
      <w:r w:rsidR="004852ED">
        <w:t>2</w:t>
      </w:r>
      <w:r w:rsidR="004852ED">
        <w:fldChar w:fldCharType="end"/>
      </w:r>
    </w:p>
    <w:p w14:paraId="5682ED81" w14:textId="19389BD5" w:rsidR="004852ED" w:rsidRDefault="004852ED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7A16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A16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_Toc100906410 \h </w:instrText>
      </w:r>
      <w:r>
        <w:fldChar w:fldCharType="separate"/>
      </w:r>
      <w:r>
        <w:t>3</w:t>
      </w:r>
      <w:r>
        <w:fldChar w:fldCharType="end"/>
      </w:r>
    </w:p>
    <w:p w14:paraId="77DE5915" w14:textId="24D58D22" w:rsidR="004852ED" w:rsidRDefault="004852ED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A165C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A165C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_Toc100906411 \h </w:instrText>
      </w:r>
      <w:r>
        <w:fldChar w:fldCharType="separate"/>
      </w:r>
      <w:r>
        <w:t>3</w:t>
      </w:r>
      <w:r>
        <w:fldChar w:fldCharType="end"/>
      </w:r>
    </w:p>
    <w:p w14:paraId="280C7810" w14:textId="5B491FDC" w:rsidR="004852ED" w:rsidRDefault="004852ED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7A16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A16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_Toc100906412 \h </w:instrText>
      </w:r>
      <w:r>
        <w:fldChar w:fldCharType="separate"/>
      </w:r>
      <w:r>
        <w:t>3</w:t>
      </w:r>
      <w:r>
        <w:fldChar w:fldCharType="end"/>
      </w:r>
    </w:p>
    <w:p w14:paraId="0166B3FD" w14:textId="045DEA86" w:rsidR="004852ED" w:rsidRDefault="004852ED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A165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A165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_Toc100906413 \h </w:instrText>
      </w:r>
      <w:r>
        <w:fldChar w:fldCharType="separate"/>
      </w:r>
      <w:r>
        <w:t>3</w:t>
      </w:r>
      <w:r>
        <w:fldChar w:fldCharType="end"/>
      </w:r>
    </w:p>
    <w:p w14:paraId="5C13B0E6" w14:textId="215BA0E5" w:rsidR="004852ED" w:rsidRDefault="004852ED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A165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A165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_Toc100906414 \h </w:instrText>
      </w:r>
      <w:r>
        <w:fldChar w:fldCharType="separate"/>
      </w:r>
      <w:r>
        <w:t>6</w:t>
      </w:r>
      <w:r>
        <w:fldChar w:fldCharType="end"/>
      </w:r>
    </w:p>
    <w:p w14:paraId="7A76460A" w14:textId="52909622" w:rsidR="004852ED" w:rsidRDefault="004852ED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7A165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A165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_Toc100906415 \h </w:instrText>
      </w:r>
      <w:r>
        <w:fldChar w:fldCharType="separate"/>
      </w:r>
      <w:r>
        <w:t>8</w:t>
      </w:r>
      <w:r>
        <w:fldChar w:fldCharType="end"/>
      </w:r>
    </w:p>
    <w:p w14:paraId="2669D4D0" w14:textId="7A7D7B4F" w:rsidR="004852ED" w:rsidRDefault="004852ED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7A165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A165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_Toc100906416 \h </w:instrText>
      </w:r>
      <w:r>
        <w:fldChar w:fldCharType="separate"/>
      </w:r>
      <w:r>
        <w:t>8</w:t>
      </w:r>
      <w:r>
        <w:fldChar w:fldCharType="end"/>
      </w:r>
    </w:p>
    <w:p w14:paraId="4515E7AF" w14:textId="17BFFBD7" w:rsidR="004852ED" w:rsidRDefault="004852ED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A165C">
        <w:rPr>
          <w:rFonts w:cs="Arial"/>
          <w:b/>
        </w:rPr>
        <w:t>Qualcomm</w:t>
      </w:r>
      <w:r>
        <w:tab/>
      </w:r>
      <w:r>
        <w:fldChar w:fldCharType="begin"/>
      </w:r>
      <w:r>
        <w:instrText xml:space="preserve"> PAGEREF _Toc100906417 \h </w:instrText>
      </w:r>
      <w:r>
        <w:fldChar w:fldCharType="separate"/>
      </w:r>
      <w:r>
        <w:t>8</w:t>
      </w:r>
      <w:r>
        <w:fldChar w:fldCharType="end"/>
      </w:r>
    </w:p>
    <w:p w14:paraId="74660049" w14:textId="568CF86F" w:rsidR="004852ED" w:rsidRDefault="004852ED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7A165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A165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_Toc100906418 \h </w:instrText>
      </w:r>
      <w:r>
        <w:fldChar w:fldCharType="separate"/>
      </w:r>
      <w:r>
        <w:t>8</w:t>
      </w:r>
      <w:r>
        <w:fldChar w:fldCharType="end"/>
      </w:r>
    </w:p>
    <w:p w14:paraId="325A0C2F" w14:textId="6958F1D6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0906410"/>
      <w:r>
        <w:rPr>
          <w:b/>
          <w:lang w:eastAsia="ja-JP"/>
        </w:rPr>
        <w:lastRenderedPageBreak/>
        <w:t>Overview</w:t>
      </w:r>
      <w:bookmarkEnd w:id="1"/>
      <w:bookmarkEnd w:id="2"/>
    </w:p>
    <w:p w14:paraId="66ACE29B" w14:textId="271D91AB" w:rsidR="005F2BB2" w:rsidRDefault="005F2BB2" w:rsidP="005F2BB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3" w:name="_Toc122434488"/>
      <w:bookmarkStart w:id="4" w:name="_Toc295288959"/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6F60F7">
        <w:rPr>
          <w:rFonts w:cs="Arial"/>
        </w:rPr>
        <w:t>NR5GC UAC t</w:t>
      </w:r>
      <w:r>
        <w:rPr>
          <w:rFonts w:cs="Arial"/>
        </w:rPr>
        <w:t>est case 1</w:t>
      </w:r>
      <w:r w:rsidR="006F60F7">
        <w:rPr>
          <w:rFonts w:cs="Arial"/>
        </w:rPr>
        <w:t>1.3.1</w:t>
      </w:r>
      <w:r>
        <w:rPr>
          <w:rFonts w:cs="Arial"/>
        </w:rPr>
        <w:t xml:space="preserve"> which is part of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12</w:t>
      </w:r>
      <w:r w:rsidRPr="00AF72A9">
        <w:rPr>
          <w:rFonts w:cs="Arial"/>
        </w:rPr>
        <w:t>.zip</w:t>
      </w:r>
      <w:r>
        <w:rPr>
          <w:rFonts w:cs="Arial"/>
        </w:rPr>
        <w:t xml:space="preserve"> test suite. </w:t>
      </w:r>
    </w:p>
    <w:p w14:paraId="117E3738" w14:textId="77777777" w:rsidR="005F2BB2" w:rsidRDefault="005F2BB2" w:rsidP="005F2BB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321909D4" w14:textId="77777777" w:rsidR="005F2BB2" w:rsidRDefault="005F2BB2" w:rsidP="005F2BB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59AE37C" w14:textId="77777777" w:rsidR="005F2BB2" w:rsidRDefault="005F2BB2" w:rsidP="005F2BB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3" w:history="1">
        <w:r w:rsidRPr="00FC2B59">
          <w:rPr>
            <w:rStyle w:val="Hipervnculo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</w:p>
    <w:p w14:paraId="2215BAE1" w14:textId="1E7C976E" w:rsidR="005F2BB2" w:rsidRPr="005F2BB2" w:rsidRDefault="005F2BB2" w:rsidP="005F2BB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ab/>
        <w:t>Shaun Harry</w:t>
      </w:r>
    </w:p>
    <w:p w14:paraId="36AF115F" w14:textId="28FE6139" w:rsidR="005F2BB2" w:rsidRPr="005F2BB2" w:rsidRDefault="005F2BB2" w:rsidP="005F2BB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F2BB2">
        <w:rPr>
          <w:rFonts w:cs="Arial"/>
          <w:b/>
          <w:sz w:val="24"/>
          <w:lang w:eastAsia="ja-JP"/>
        </w:rPr>
        <w:tab/>
      </w:r>
      <w:hyperlink r:id="rId14" w:history="1">
        <w:r w:rsidRPr="00EE3CC8">
          <w:rPr>
            <w:rStyle w:val="Hipervnculo"/>
            <w:rFonts w:cs="Arial"/>
            <w:b/>
            <w:sz w:val="24"/>
            <w:lang w:eastAsia="ja-JP"/>
          </w:rPr>
          <w:t>shaun.harry@keysight.com</w:t>
        </w:r>
      </w:hyperlink>
      <w:r w:rsidRPr="005F2BB2">
        <w:rPr>
          <w:rFonts w:cs="Arial"/>
          <w:b/>
          <w:sz w:val="24"/>
          <w:lang w:eastAsia="ja-JP"/>
        </w:rPr>
        <w:tab/>
      </w:r>
      <w:r w:rsidRPr="005F2BB2">
        <w:rPr>
          <w:rFonts w:cs="Arial"/>
          <w:b/>
          <w:sz w:val="24"/>
          <w:lang w:eastAsia="ja-JP"/>
        </w:rPr>
        <w:tab/>
      </w:r>
      <w:r w:rsidRPr="005F2BB2">
        <w:rPr>
          <w:rFonts w:cs="Arial"/>
          <w:sz w:val="24"/>
          <w:lang w:eastAsia="ja-JP"/>
        </w:rPr>
        <w:br/>
      </w:r>
      <w:r w:rsidRPr="005F2BB2">
        <w:rPr>
          <w:rFonts w:cs="Arial"/>
          <w:b/>
          <w:lang w:eastAsia="ja-JP"/>
        </w:rPr>
        <w:tab/>
      </w:r>
    </w:p>
    <w:p w14:paraId="753A35DC" w14:textId="77777777" w:rsidR="005F2BB2" w:rsidRPr="007036CE" w:rsidRDefault="005F2BB2" w:rsidP="005F2BB2">
      <w:pPr>
        <w:pStyle w:val="Ttulo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3474922"/>
      <w:bookmarkStart w:id="6" w:name="_Toc93571695"/>
      <w:bookmarkStart w:id="7" w:name="_Toc94512040"/>
      <w:bookmarkStart w:id="8" w:name="_Toc94621776"/>
      <w:bookmarkStart w:id="9" w:name="_Toc100303048"/>
      <w:bookmarkStart w:id="10" w:name="_Toc100906411"/>
      <w:r w:rsidRPr="007036CE">
        <w:rPr>
          <w:b/>
        </w:rPr>
        <w:t>Verification Test Summary</w:t>
      </w:r>
      <w:bookmarkEnd w:id="5"/>
      <w:bookmarkEnd w:id="6"/>
      <w:bookmarkEnd w:id="7"/>
      <w:bookmarkEnd w:id="8"/>
      <w:bookmarkEnd w:id="9"/>
      <w:bookmarkEnd w:id="10"/>
    </w:p>
    <w:p w14:paraId="55313CA5" w14:textId="015F962C" w:rsidR="005F2BB2" w:rsidRDefault="005F2BB2" w:rsidP="005F2BB2">
      <w:pPr>
        <w:pStyle w:val="ndice1"/>
        <w:keepLines w:val="0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Test Case: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11.3.1</w:t>
      </w:r>
      <w:r w:rsidRPr="000C23DC">
        <w:rPr>
          <w:rFonts w:cs="Arial"/>
        </w:rPr>
        <w:t>.NR5GC</w:t>
      </w:r>
    </w:p>
    <w:p w14:paraId="5CF06C5E" w14:textId="77777777" w:rsidR="005F2BB2" w:rsidRPr="00730D8B" w:rsidRDefault="005F2BB2" w:rsidP="005F2BB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val="de-DE" w:eastAsia="ja-JP"/>
        </w:rPr>
      </w:pPr>
      <w:r w:rsidRPr="00730D8B">
        <w:rPr>
          <w:rFonts w:cs="Arial"/>
          <w:b/>
          <w:lang w:val="de-DE" w:eastAsia="ja-JP"/>
        </w:rPr>
        <w:t>ATS Version:</w:t>
      </w:r>
      <w:r w:rsidRPr="00730D8B">
        <w:rPr>
          <w:rFonts w:cs="Arial"/>
          <w:b/>
          <w:lang w:val="de-DE" w:eastAsia="ja-JP"/>
        </w:rPr>
        <w:tab/>
      </w:r>
      <w:r w:rsidRPr="00EF063E">
        <w:rPr>
          <w:lang w:val="de-DE"/>
        </w:rPr>
        <w:t>iwd-TTCN3-B2020-09_D22wk12</w:t>
      </w:r>
      <w:r w:rsidRPr="00730D8B">
        <w:rPr>
          <w:rFonts w:cs="Arial"/>
          <w:lang w:val="de-DE"/>
        </w:rPr>
        <w:t>.zip</w:t>
      </w:r>
    </w:p>
    <w:p w14:paraId="21A7EA72" w14:textId="77777777" w:rsidR="005F2BB2" w:rsidRDefault="005F2BB2" w:rsidP="005F2BB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val="en-US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Pr="00A92ADA">
        <w:rPr>
          <w:lang w:val="en-US"/>
        </w:rPr>
        <w:t>Rohde &amp; Schwarz 5G Protocol Conformance Test platform</w:t>
      </w:r>
      <w:r>
        <w:rPr>
          <w:lang w:val="en-US"/>
        </w:rPr>
        <w:t xml:space="preserve">, Keysight S8704A Protocol Conformance Toolset </w:t>
      </w:r>
    </w:p>
    <w:p w14:paraId="01B3E68A" w14:textId="6317C330" w:rsidR="005F2BB2" w:rsidRDefault="005F2BB2" w:rsidP="005F2BB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Pr="00A36EE6">
        <w:rPr>
          <w:bCs/>
        </w:rPr>
        <w:t>Qualcomm SM 8450, SDX65 UE</w:t>
      </w:r>
    </w:p>
    <w:p w14:paraId="6D9FFC92" w14:textId="77777777" w:rsidR="005F2BB2" w:rsidRDefault="005F2BB2" w:rsidP="005F2BB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648535A5" w14:textId="598DFE15" w:rsidR="00007D89" w:rsidRDefault="00007D89" w:rsidP="00007D89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00906412"/>
      <w:r w:rsidRPr="00854C55">
        <w:rPr>
          <w:b/>
        </w:rPr>
        <w:t>Corrections required</w:t>
      </w:r>
      <w:bookmarkEnd w:id="3"/>
      <w:bookmarkEnd w:id="4"/>
      <w:bookmarkEnd w:id="11"/>
    </w:p>
    <w:p w14:paraId="78D606BA" w14:textId="77777777" w:rsidR="00FA4EF0" w:rsidRDefault="00FA4EF0" w:rsidP="00FA4EF0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90027373"/>
      <w:bookmarkStart w:id="13" w:name="_Toc100906413"/>
      <w:bookmarkStart w:id="14" w:name="_Toc30685521"/>
      <w:r>
        <w:rPr>
          <w:b/>
          <w:lang w:val="pt-BR"/>
        </w:rPr>
        <w:t>Change 1</w:t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A4EF0" w14:paraId="1C854AB2" w14:textId="77777777" w:rsidTr="00CC70F5">
        <w:trPr>
          <w:trHeight w:val="447"/>
        </w:trPr>
        <w:tc>
          <w:tcPr>
            <w:tcW w:w="1985" w:type="dxa"/>
          </w:tcPr>
          <w:p w14:paraId="45CCF831" w14:textId="77777777" w:rsidR="00FA4EF0" w:rsidRDefault="00FA4EF0" w:rsidP="00CC70F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35A5BEC" w14:textId="77777777" w:rsidR="00FA4EF0" w:rsidRDefault="00FA4EF0" w:rsidP="00CC70F5">
            <w:pPr>
              <w:tabs>
                <w:tab w:val="left" w:pos="612"/>
              </w:tabs>
              <w:spacing w:after="0"/>
            </w:pPr>
            <w:r w:rsidRPr="006D5EEA">
              <w:rPr>
                <w:rFonts w:ascii="Arial" w:hAnsi="Arial"/>
                <w:bCs/>
                <w:lang w:val="en-US" w:eastAsia="en-GB"/>
              </w:rPr>
              <w:t>f_TC_11_3_1_NR5GC_IMS1</w:t>
            </w:r>
          </w:p>
        </w:tc>
      </w:tr>
      <w:tr w:rsidR="00FA4EF0" w14:paraId="4878AFA0" w14:textId="77777777" w:rsidTr="00CC70F5">
        <w:trPr>
          <w:trHeight w:val="452"/>
        </w:trPr>
        <w:tc>
          <w:tcPr>
            <w:tcW w:w="1985" w:type="dxa"/>
          </w:tcPr>
          <w:p w14:paraId="408F5FF6" w14:textId="77777777" w:rsidR="00FA4EF0" w:rsidRDefault="00FA4EF0" w:rsidP="00CC70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7613D47" w14:textId="095D66B7" w:rsidR="00FA4EF0" w:rsidRPr="00052B45" w:rsidRDefault="00FA4EF0" w:rsidP="00D46259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cs="Arial"/>
                <w:lang w:val="en-US"/>
              </w:rPr>
              <w:t xml:space="preserve">Following CR R5-221423 to 38.508-1 4.9.15, </w:t>
            </w:r>
            <w:proofErr w:type="spellStart"/>
            <w:r>
              <w:rPr>
                <w:rFonts w:ascii="Arial" w:hAnsi="Arial" w:cs="Arial"/>
                <w:lang w:val="en-US"/>
              </w:rPr>
              <w:t>forMO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IMS speech call setup the UPDATE can be received from the UE in parallel with PDU SESSION MODIFICATION COMPLETE. </w:t>
            </w:r>
            <w:proofErr w:type="gramStart"/>
            <w:r>
              <w:rPr>
                <w:rFonts w:ascii="Arial" w:hAnsi="Arial" w:cs="Arial"/>
                <w:lang w:val="en-US"/>
              </w:rPr>
              <w:t>So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the IMS PTC should not wait for a trigger from NR5GC PTC in order to be ready to receive and process UPDATE.  </w:t>
            </w:r>
          </w:p>
        </w:tc>
      </w:tr>
      <w:tr w:rsidR="00FA4EF0" w14:paraId="46847B3C" w14:textId="77777777" w:rsidTr="00CC70F5">
        <w:tc>
          <w:tcPr>
            <w:tcW w:w="1985" w:type="dxa"/>
          </w:tcPr>
          <w:p w14:paraId="58F65701" w14:textId="77777777" w:rsidR="00FA4EF0" w:rsidRDefault="00FA4EF0" w:rsidP="00CC70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749EF2" w14:textId="30D037BE" w:rsidR="00FA4EF0" w:rsidRDefault="00FA4EF0" w:rsidP="00CC70F5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Removed the wait for coordination message before </w:t>
            </w:r>
            <w:r w:rsidRPr="00FA4EF0">
              <w:rPr>
                <w:lang w:val="en-SG"/>
              </w:rPr>
              <w:t>f_IMS_MOCallSetup_NR5GC_A_4_2_Step6</w:t>
            </w:r>
            <w:r>
              <w:rPr>
                <w:lang w:val="en-SG"/>
              </w:rPr>
              <w:t>().</w:t>
            </w:r>
          </w:p>
          <w:p w14:paraId="7E02A518" w14:textId="7295617E" w:rsidR="00FA4EF0" w:rsidRDefault="00FA4EF0" w:rsidP="00CC70F5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FA4EF0" w14:paraId="67E14F5B" w14:textId="77777777" w:rsidTr="00CC70F5">
        <w:tc>
          <w:tcPr>
            <w:tcW w:w="1985" w:type="dxa"/>
          </w:tcPr>
          <w:p w14:paraId="63788DD4" w14:textId="77777777" w:rsidR="00FA4EF0" w:rsidRDefault="00FA4EF0" w:rsidP="00CC70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E5E079" w14:textId="77777777" w:rsidR="00FA4EF0" w:rsidRDefault="00FA4EF0" w:rsidP="00CC70F5">
            <w:pPr>
              <w:spacing w:after="0"/>
              <w:rPr>
                <w:rFonts w:ascii="Arial" w:hAnsi="Arial" w:cs="Arial"/>
                <w:lang w:val="en-US"/>
              </w:rPr>
            </w:pPr>
            <w:r w:rsidRPr="00A135DB">
              <w:rPr>
                <w:rFonts w:ascii="Arial" w:hAnsi="Arial" w:cs="Arial"/>
                <w:lang w:val="en-US"/>
              </w:rPr>
              <w:t>UAC_NR5GC_IMS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FA4EF0" w14:paraId="02F364EE" w14:textId="77777777" w:rsidTr="00CC70F5">
        <w:tc>
          <w:tcPr>
            <w:tcW w:w="1985" w:type="dxa"/>
          </w:tcPr>
          <w:p w14:paraId="49AE4840" w14:textId="77777777" w:rsidR="00FA4EF0" w:rsidRDefault="00FA4EF0" w:rsidP="00CC70F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173320" w14:textId="77777777" w:rsidR="00A64F98" w:rsidRDefault="00707AC3" w:rsidP="00CC70F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</w:t>
            </w:r>
            <w:r w:rsidR="00C339CB">
              <w:rPr>
                <w:rFonts w:ascii="Arial" w:hAnsi="Arial"/>
                <w:highlight w:val="cyan"/>
              </w:rPr>
              <w:t xml:space="preserve">, but still waiting for the trigger if not </w:t>
            </w:r>
            <w:proofErr w:type="spellStart"/>
            <w:r w:rsidR="00C339CB">
              <w:rPr>
                <w:rFonts w:ascii="Arial" w:hAnsi="Arial"/>
                <w:highlight w:val="cyan"/>
              </w:rPr>
              <w:t>pc_Preconditions</w:t>
            </w:r>
            <w:proofErr w:type="spellEnd"/>
            <w:r w:rsidR="00C339CB">
              <w:rPr>
                <w:rFonts w:ascii="Arial" w:hAnsi="Arial"/>
                <w:highlight w:val="cyan"/>
              </w:rPr>
              <w:t xml:space="preserve"> as Update is not sent in this case.</w:t>
            </w:r>
          </w:p>
          <w:p w14:paraId="3E169232" w14:textId="4586E434" w:rsidR="00FA4EF0" w:rsidRDefault="00A64F98" w:rsidP="00CC70F5">
            <w:pPr>
              <w:rPr>
                <w:rFonts w:ascii="Arial" w:hAnsi="Arial"/>
                <w:highlight w:val="cyan"/>
              </w:rPr>
            </w:pPr>
            <w:r w:rsidRPr="00A64F98">
              <w:rPr>
                <w:i/>
                <w:iCs/>
                <w:highlight w:val="cyan"/>
                <w:lang w:val="en-US" w:eastAsia="zh-CN"/>
              </w:rPr>
              <w:t>f_IMS_NR5GC_</w:t>
            </w:r>
            <w:proofErr w:type="gramStart"/>
            <w:r w:rsidRPr="00A64F98">
              <w:rPr>
                <w:i/>
                <w:iCs/>
                <w:highlight w:val="cyan"/>
                <w:lang w:val="en-US" w:eastAsia="zh-CN"/>
              </w:rPr>
              <w:t>MOSpeechCallAndRelease(</w:t>
            </w:r>
            <w:proofErr w:type="gramEnd"/>
            <w:r w:rsidRPr="00A64F98">
              <w:rPr>
                <w:i/>
                <w:iCs/>
                <w:highlight w:val="cyan"/>
                <w:lang w:val="en-US" w:eastAsia="zh-CN"/>
              </w:rPr>
              <w:t>);</w:t>
            </w:r>
            <w:r>
              <w:rPr>
                <w:highlight w:val="cyan"/>
                <w:lang w:val="en-US" w:eastAsia="zh-CN"/>
              </w:rPr>
              <w:t xml:space="preserve"> </w:t>
            </w:r>
            <w:r w:rsidR="00C339CB" w:rsidRPr="00C339CB">
              <w:rPr>
                <w:rFonts w:ascii="Arial" w:hAnsi="Arial" w:cs="Arial"/>
                <w:highlight w:val="cyan"/>
                <w:lang w:val="en-US" w:eastAsia="zh-CN"/>
              </w:rPr>
              <w:t xml:space="preserve">is </w:t>
            </w:r>
            <w:r w:rsidR="00C339CB">
              <w:rPr>
                <w:rFonts w:ascii="Arial" w:hAnsi="Arial" w:cs="Arial"/>
                <w:highlight w:val="cyan"/>
                <w:lang w:val="en-US" w:eastAsia="zh-CN"/>
              </w:rPr>
              <w:t>used</w:t>
            </w:r>
            <w:r w:rsidR="00C339CB" w:rsidRPr="00C339CB">
              <w:rPr>
                <w:rFonts w:ascii="Arial" w:hAnsi="Arial" w:cs="Arial"/>
                <w:highlight w:val="cyan"/>
                <w:lang w:val="en-US" w:eastAsia="zh-CN"/>
              </w:rPr>
              <w:t xml:space="preserve"> which takes care o</w:t>
            </w:r>
            <w:r w:rsidR="00C339CB">
              <w:rPr>
                <w:rFonts w:ascii="Arial" w:hAnsi="Arial" w:cs="Arial"/>
                <w:highlight w:val="cyan"/>
                <w:lang w:val="en-US" w:eastAsia="zh-CN"/>
              </w:rPr>
              <w:t>f</w:t>
            </w:r>
            <w:r w:rsidR="00C339CB" w:rsidRPr="00C339CB">
              <w:rPr>
                <w:rFonts w:ascii="Arial" w:hAnsi="Arial" w:cs="Arial"/>
                <w:highlight w:val="cyan"/>
                <w:lang w:val="en-US" w:eastAsia="zh-CN"/>
              </w:rPr>
              <w:t xml:space="preserve"> the trigger</w:t>
            </w:r>
            <w:r w:rsidR="00C339CB">
              <w:rPr>
                <w:rFonts w:ascii="Arial" w:hAnsi="Arial" w:cs="Arial"/>
                <w:highlight w:val="cyan"/>
                <w:lang w:val="en-US" w:eastAsia="zh-CN"/>
              </w:rPr>
              <w:t>s</w:t>
            </w:r>
            <w:r w:rsidR="00C339CB" w:rsidRPr="00C339CB">
              <w:rPr>
                <w:rFonts w:ascii="Arial" w:hAnsi="Arial" w:cs="Arial"/>
                <w:highlight w:val="cyan"/>
                <w:lang w:val="en-US" w:eastAsia="zh-CN"/>
              </w:rPr>
              <w:t xml:space="preserve"> according to </w:t>
            </w:r>
            <w:proofErr w:type="spellStart"/>
            <w:r w:rsidR="00C339CB" w:rsidRPr="00C339CB">
              <w:rPr>
                <w:rFonts w:ascii="Arial" w:hAnsi="Arial" w:cs="Arial"/>
                <w:highlight w:val="cyan"/>
                <w:lang w:val="en-US" w:eastAsia="zh-CN"/>
              </w:rPr>
              <w:t>pc_Preconditions</w:t>
            </w:r>
            <w:proofErr w:type="spellEnd"/>
            <w:r w:rsidR="00C339CB" w:rsidRPr="00C339CB">
              <w:rPr>
                <w:rFonts w:ascii="Arial" w:hAnsi="Arial" w:cs="Arial"/>
                <w:highlight w:val="cyan"/>
                <w:lang w:val="en-US" w:eastAsia="zh-CN"/>
              </w:rPr>
              <w:t>.</w:t>
            </w:r>
          </w:p>
        </w:tc>
      </w:tr>
    </w:tbl>
    <w:p w14:paraId="4E73ACFE" w14:textId="77777777" w:rsidR="00FA4EF0" w:rsidRDefault="00FA4EF0" w:rsidP="00FA4EF0">
      <w:pPr>
        <w:rPr>
          <w:lang w:val="en-US"/>
        </w:rPr>
      </w:pPr>
    </w:p>
    <w:p w14:paraId="46C05E66" w14:textId="77777777" w:rsidR="00FA4EF0" w:rsidRPr="00F13CC7" w:rsidRDefault="00FA4EF0" w:rsidP="00FA4EF0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A4EF0" w14:paraId="21B97DF7" w14:textId="77777777" w:rsidTr="00CC70F5">
        <w:tc>
          <w:tcPr>
            <w:tcW w:w="9855" w:type="dxa"/>
          </w:tcPr>
          <w:p w14:paraId="55E30263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>function f_TC_11_3_1_NR5GC_IMS1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()runs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 xml:space="preserve"> on IMS_PTC</w:t>
            </w:r>
          </w:p>
          <w:p w14:paraId="00DF8156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19716CE7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IMS_InviteRequestWithSdp_Type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InviteRequestWithSdp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2F6B9749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4D97A7CB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f_IMS_PTC_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Init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PDN_1);</w:t>
            </w:r>
          </w:p>
          <w:p w14:paraId="4E0CF7E4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628EBF97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lastRenderedPageBreak/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f_IMS_IPCAN_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SendCoOrdMsg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IPCAN);</w:t>
            </w:r>
          </w:p>
          <w:p w14:paraId="1958F4ED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f_IMS_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Registration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4B8DF40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f_IMS_IPCAN_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SendCoOrdMsg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IPCAN);</w:t>
            </w:r>
          </w:p>
          <w:p w14:paraId="435941BD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523BBEEF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//@siclog "Steps 18-28"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5918B768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 Step3 to step13 from test procedure for IMS MO speech call establishment as described in TS 38.508-1 [4] Table 4.9.15.2.2-1 take place,</w:t>
            </w:r>
          </w:p>
          <w:p w14:paraId="2440EFCB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if(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 xml:space="preserve">not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pc_Preconditions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6A3BFE82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//IF the UE was configured to not use 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preconditions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 xml:space="preserve"> THEN steps 2-5 of Annex A.4.2 of TS 34.229-5 [47] take place.</w:t>
            </w:r>
          </w:p>
          <w:p w14:paraId="1A9FB12C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InviteRequestWithSdp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= f_IMS_MOCallSetup_NR5GC_A_4_2_Step1();</w:t>
            </w:r>
          </w:p>
          <w:p w14:paraId="7B5CA6B1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 @siclog "Step 3 - 6"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@             100 Trying, 183 Session Progress, PRACK, 200 OK</w:t>
            </w:r>
          </w:p>
          <w:p w14:paraId="2C73DFF8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f_IMS_MOCallSetup_NR5GC_A_4_2_Step2_5(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7463F6BF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9FDEC6E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else{</w:t>
            </w:r>
            <w:proofErr w:type="gramEnd"/>
          </w:p>
          <w:p w14:paraId="5D64194B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//ELSE steps 2-5 of Annex A.4.1 of TS 34.229-5 [47] take place.</w:t>
            </w:r>
          </w:p>
          <w:p w14:paraId="642B2A36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//Steps 1 subclause A.4.1</w:t>
            </w:r>
          </w:p>
          <w:p w14:paraId="66FF3CE5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InviteRequestWithSdp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= f_IMS_MOCallSetup_NR5GC_A_4_1_Step1();</w:t>
            </w:r>
          </w:p>
          <w:p w14:paraId="68D010E1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12472F7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//Steps 2 to 5 of subclause A.4.1</w:t>
            </w:r>
          </w:p>
          <w:p w14:paraId="3E5B1E6F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f_IMS_MOCallSetup_NR5GC_A_4_1_Step2_5(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48AB64B6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 </w:t>
            </w:r>
          </w:p>
          <w:p w14:paraId="72437288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208DB223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f_IMS_IPCAN_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SendCoOrdMsg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IPCAN); //@sic R5s211658 sic@</w:t>
            </w:r>
          </w:p>
          <w:p w14:paraId="76F79D63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highlight w:val="yellow"/>
                <w:lang w:val="en-US" w:eastAsia="en-GB"/>
              </w:rPr>
              <w:t>f_IMS_IPCAN_</w:t>
            </w:r>
            <w:proofErr w:type="gramStart"/>
            <w:r w:rsidRPr="007B4F10">
              <w:rPr>
                <w:rFonts w:ascii="Arial" w:hAnsi="Arial"/>
                <w:bCs/>
                <w:highlight w:val="yellow"/>
                <w:lang w:val="en-US" w:eastAsia="en-GB"/>
              </w:rPr>
              <w:t>WaitForTrigger</w:t>
            </w:r>
            <w:proofErr w:type="spellEnd"/>
            <w:r w:rsidRPr="007B4F10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highlight w:val="yellow"/>
                <w:lang w:val="en-US" w:eastAsia="en-GB"/>
              </w:rPr>
              <w:t>IPCAN);</w:t>
            </w:r>
          </w:p>
          <w:p w14:paraId="145DD368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E83FABF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if(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 xml:space="preserve">not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pc_Preconditions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5837538B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f_IMS_MOCallSetup_NR5GC_A_4_2_Step6(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5D8CD389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 @siclog "Step 8 - 9"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@             200 OK, ACK</w:t>
            </w:r>
          </w:p>
          <w:p w14:paraId="7E9C1904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f_IMS_MOCallSetup_Send200OK_ReceiveACK(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45789E05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F53117D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70D2C2EC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 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else{</w:t>
            </w:r>
            <w:proofErr w:type="gramEnd"/>
          </w:p>
          <w:p w14:paraId="608CC1C2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ContactUrlSS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f_MessageHeader_GetContactSipUrl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(v_MessageHeader183);</w:t>
            </w:r>
          </w:p>
          <w:p w14:paraId="12F20A38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f_IMS_MOCallSetup_NR5GC_A_4_1_Step6_12(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6A7EB88B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A7AA129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D85749D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f_IMS_IPCAN_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SendCoOrdMsg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IPCAN);</w:t>
            </w:r>
          </w:p>
          <w:p w14:paraId="33D79941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f_IMS_IPCAN_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WaitForTrigger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IPCAN);</w:t>
            </w:r>
          </w:p>
          <w:p w14:paraId="711F33F1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5518A2E1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//@siclog "Steps 29-30"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2D2D752B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//Steps 1-2 from test procedure for test procedure for IMS MO speech call release as described in TS 38.508-1 [4] Table 4.9.17.2.2-1 take place,</w:t>
            </w:r>
          </w:p>
          <w:p w14:paraId="43F4CDE2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f_IMS_CallReleaseMO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v_InviteRequestWithSdp.Invite</w:t>
            </w:r>
            <w:proofErr w:type="spellEnd"/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218B3A16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5400F71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f_IMS_IPCAN_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SendCoOrdMsg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IPCAN);</w:t>
            </w:r>
          </w:p>
          <w:p w14:paraId="359D5DC2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f_IMS_IPCAN_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WaitForTrigger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IPCAN);</w:t>
            </w:r>
          </w:p>
          <w:p w14:paraId="7122B11E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5AF1BD57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 //@siclog "Steps 42-49"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6F98CBF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 //Steps 9-16 of generic procedure for MO SMS as per 38.508-1 steps 9-16, corresponding to (steps 1-8) 34.229-5 cl. A.13</w:t>
            </w:r>
          </w:p>
          <w:p w14:paraId="2E994292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f_IMS_NR5GC_MO_SMS_Steps9_16 (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489BA3F2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15ED4AA4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f_IMS_IPCAN_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SendCoOrdMsg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IPCAN);</w:t>
            </w:r>
          </w:p>
          <w:p w14:paraId="4B55333E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f_IMS_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IpcanReleaseWithOptionalDeregistration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E9BBE2C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BAE888D" w14:textId="57DB5FFF" w:rsidR="00FA4EF0" w:rsidRDefault="007B4F10" w:rsidP="007B4F10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="00FA4EF0" w:rsidRPr="00624F48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</w:tc>
      </w:tr>
    </w:tbl>
    <w:p w14:paraId="64222034" w14:textId="77777777" w:rsidR="00FA4EF0" w:rsidRDefault="00FA4EF0" w:rsidP="00FA4EF0">
      <w:pPr>
        <w:rPr>
          <w:lang w:val="en-US"/>
        </w:rPr>
      </w:pPr>
    </w:p>
    <w:p w14:paraId="0C3A62EE" w14:textId="77777777" w:rsidR="00FA4EF0" w:rsidRPr="00F13CC7" w:rsidRDefault="00FA4EF0" w:rsidP="00FA4EF0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629"/>
      </w:tblGrid>
      <w:tr w:rsidR="00FA4EF0" w14:paraId="08605452" w14:textId="77777777" w:rsidTr="004059AD">
        <w:tc>
          <w:tcPr>
            <w:tcW w:w="9629" w:type="dxa"/>
          </w:tcPr>
          <w:p w14:paraId="42CE21FD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>function f_TC_11_3_1_NR5GC_IMS1</w:t>
            </w:r>
            <w:proofErr w:type="gramStart"/>
            <w:r w:rsidRPr="007B4F10">
              <w:rPr>
                <w:lang w:val="en-US" w:eastAsia="zh-CN"/>
              </w:rPr>
              <w:t>()runs</w:t>
            </w:r>
            <w:proofErr w:type="gramEnd"/>
            <w:r w:rsidRPr="007B4F10">
              <w:rPr>
                <w:lang w:val="en-US" w:eastAsia="zh-CN"/>
              </w:rPr>
              <w:t xml:space="preserve"> on IMS_PTC</w:t>
            </w:r>
          </w:p>
          <w:p w14:paraId="78FABDD3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lastRenderedPageBreak/>
              <w:t xml:space="preserve">  {</w:t>
            </w:r>
          </w:p>
          <w:p w14:paraId="46513C77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var </w:t>
            </w:r>
            <w:proofErr w:type="spellStart"/>
            <w:r w:rsidRPr="007B4F10">
              <w:rPr>
                <w:lang w:val="en-US" w:eastAsia="zh-CN"/>
              </w:rPr>
              <w:t>IMS_InviteRequestWithSdp_Type</w:t>
            </w:r>
            <w:proofErr w:type="spellEnd"/>
            <w:r w:rsidRPr="007B4F10">
              <w:rPr>
                <w:lang w:val="en-US" w:eastAsia="zh-CN"/>
              </w:rPr>
              <w:t xml:space="preserve"> </w:t>
            </w:r>
            <w:proofErr w:type="spellStart"/>
            <w:r w:rsidRPr="007B4F10">
              <w:rPr>
                <w:lang w:val="en-US" w:eastAsia="zh-CN"/>
              </w:rPr>
              <w:t>v_</w:t>
            </w:r>
            <w:proofErr w:type="gramStart"/>
            <w:r w:rsidRPr="007B4F10">
              <w:rPr>
                <w:lang w:val="en-US" w:eastAsia="zh-CN"/>
              </w:rPr>
              <w:t>InviteRequestWithSdp</w:t>
            </w:r>
            <w:proofErr w:type="spellEnd"/>
            <w:r w:rsidRPr="007B4F10">
              <w:rPr>
                <w:lang w:val="en-US" w:eastAsia="zh-CN"/>
              </w:rPr>
              <w:t>;</w:t>
            </w:r>
            <w:proofErr w:type="gramEnd"/>
          </w:p>
          <w:p w14:paraId="358981F7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</w:t>
            </w:r>
          </w:p>
          <w:p w14:paraId="774BA74F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  <w:proofErr w:type="spellStart"/>
            <w:r w:rsidRPr="007B4F10">
              <w:rPr>
                <w:lang w:val="en-US" w:eastAsia="zh-CN"/>
              </w:rPr>
              <w:t>f_IMS_PTC_</w:t>
            </w:r>
            <w:proofErr w:type="gramStart"/>
            <w:r w:rsidRPr="007B4F10">
              <w:rPr>
                <w:lang w:val="en-US" w:eastAsia="zh-CN"/>
              </w:rPr>
              <w:t>Init</w:t>
            </w:r>
            <w:proofErr w:type="spellEnd"/>
            <w:r w:rsidRPr="007B4F10">
              <w:rPr>
                <w:lang w:val="en-US" w:eastAsia="zh-CN"/>
              </w:rPr>
              <w:t>(</w:t>
            </w:r>
            <w:proofErr w:type="gramEnd"/>
            <w:r w:rsidRPr="007B4F10">
              <w:rPr>
                <w:lang w:val="en-US" w:eastAsia="zh-CN"/>
              </w:rPr>
              <w:t>PDN_1);</w:t>
            </w:r>
          </w:p>
          <w:p w14:paraId="2C5E85F3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414585AE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  <w:proofErr w:type="spellStart"/>
            <w:r w:rsidRPr="007B4F10">
              <w:rPr>
                <w:lang w:val="en-US" w:eastAsia="zh-CN"/>
              </w:rPr>
              <w:t>f_IMS_IPCAN_</w:t>
            </w:r>
            <w:proofErr w:type="gramStart"/>
            <w:r w:rsidRPr="007B4F10">
              <w:rPr>
                <w:lang w:val="en-US" w:eastAsia="zh-CN"/>
              </w:rPr>
              <w:t>SendCoOrdMsg</w:t>
            </w:r>
            <w:proofErr w:type="spellEnd"/>
            <w:r w:rsidRPr="007B4F10">
              <w:rPr>
                <w:lang w:val="en-US" w:eastAsia="zh-CN"/>
              </w:rPr>
              <w:t>(</w:t>
            </w:r>
            <w:proofErr w:type="gramEnd"/>
            <w:r w:rsidRPr="007B4F10">
              <w:rPr>
                <w:lang w:val="en-US" w:eastAsia="zh-CN"/>
              </w:rPr>
              <w:t>IPCAN);</w:t>
            </w:r>
          </w:p>
          <w:p w14:paraId="23264C37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  <w:proofErr w:type="spellStart"/>
            <w:r w:rsidRPr="007B4F10">
              <w:rPr>
                <w:lang w:val="en-US" w:eastAsia="zh-CN"/>
              </w:rPr>
              <w:t>f_IMS_</w:t>
            </w:r>
            <w:proofErr w:type="gramStart"/>
            <w:r w:rsidRPr="007B4F10">
              <w:rPr>
                <w:lang w:val="en-US" w:eastAsia="zh-CN"/>
              </w:rPr>
              <w:t>Registration</w:t>
            </w:r>
            <w:proofErr w:type="spellEnd"/>
            <w:r w:rsidRPr="007B4F10">
              <w:rPr>
                <w:lang w:val="en-US" w:eastAsia="zh-CN"/>
              </w:rPr>
              <w:t>(</w:t>
            </w:r>
            <w:proofErr w:type="gramEnd"/>
            <w:r w:rsidRPr="007B4F10">
              <w:rPr>
                <w:lang w:val="en-US" w:eastAsia="zh-CN"/>
              </w:rPr>
              <w:t>);</w:t>
            </w:r>
          </w:p>
          <w:p w14:paraId="0F4691F5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  <w:proofErr w:type="spellStart"/>
            <w:r w:rsidRPr="007B4F10">
              <w:rPr>
                <w:lang w:val="en-US" w:eastAsia="zh-CN"/>
              </w:rPr>
              <w:t>f_IMS_IPCAN_</w:t>
            </w:r>
            <w:proofErr w:type="gramStart"/>
            <w:r w:rsidRPr="007B4F10">
              <w:rPr>
                <w:lang w:val="en-US" w:eastAsia="zh-CN"/>
              </w:rPr>
              <w:t>SendCoOrdMsg</w:t>
            </w:r>
            <w:proofErr w:type="spellEnd"/>
            <w:r w:rsidRPr="007B4F10">
              <w:rPr>
                <w:lang w:val="en-US" w:eastAsia="zh-CN"/>
              </w:rPr>
              <w:t>(</w:t>
            </w:r>
            <w:proofErr w:type="gramEnd"/>
            <w:r w:rsidRPr="007B4F10">
              <w:rPr>
                <w:lang w:val="en-US" w:eastAsia="zh-CN"/>
              </w:rPr>
              <w:t>IPCAN);</w:t>
            </w:r>
          </w:p>
          <w:p w14:paraId="215A0B6B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</w:p>
          <w:p w14:paraId="1674D02E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//@siclog "Steps 18-28" </w:t>
            </w:r>
            <w:proofErr w:type="spellStart"/>
            <w:r w:rsidRPr="007B4F10">
              <w:rPr>
                <w:lang w:val="en-US" w:eastAsia="zh-CN"/>
              </w:rPr>
              <w:t>siclog</w:t>
            </w:r>
            <w:proofErr w:type="spellEnd"/>
            <w:r w:rsidRPr="007B4F10">
              <w:rPr>
                <w:lang w:val="en-US" w:eastAsia="zh-CN"/>
              </w:rPr>
              <w:t>@</w:t>
            </w:r>
          </w:p>
          <w:p w14:paraId="1A63330E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// Step3 to step13 from test procedure for IMS MO speech call establishment as described in TS 38.508-1 [4] Table 4.9.15.2.2-1 take place,</w:t>
            </w:r>
          </w:p>
          <w:p w14:paraId="6AAA585B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  <w:proofErr w:type="gramStart"/>
            <w:r w:rsidRPr="007B4F10">
              <w:rPr>
                <w:lang w:val="en-US" w:eastAsia="zh-CN"/>
              </w:rPr>
              <w:t>if(</w:t>
            </w:r>
            <w:proofErr w:type="gramEnd"/>
            <w:r w:rsidRPr="007B4F10">
              <w:rPr>
                <w:lang w:val="en-US" w:eastAsia="zh-CN"/>
              </w:rPr>
              <w:t xml:space="preserve">not </w:t>
            </w:r>
            <w:proofErr w:type="spellStart"/>
            <w:r w:rsidRPr="007B4F10">
              <w:rPr>
                <w:lang w:val="en-US" w:eastAsia="zh-CN"/>
              </w:rPr>
              <w:t>pc_Preconditions</w:t>
            </w:r>
            <w:proofErr w:type="spellEnd"/>
            <w:r w:rsidRPr="007B4F10">
              <w:rPr>
                <w:lang w:val="en-US" w:eastAsia="zh-CN"/>
              </w:rPr>
              <w:t>) {</w:t>
            </w:r>
          </w:p>
          <w:p w14:paraId="240C84B6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//IF the UE was configured to not use </w:t>
            </w:r>
            <w:proofErr w:type="gramStart"/>
            <w:r w:rsidRPr="007B4F10">
              <w:rPr>
                <w:lang w:val="en-US" w:eastAsia="zh-CN"/>
              </w:rPr>
              <w:t>preconditions</w:t>
            </w:r>
            <w:proofErr w:type="gramEnd"/>
            <w:r w:rsidRPr="007B4F10">
              <w:rPr>
                <w:lang w:val="en-US" w:eastAsia="zh-CN"/>
              </w:rPr>
              <w:t xml:space="preserve"> THEN steps 2-5 of Annex A.4.2 of TS 34.229-5 [47] take place.</w:t>
            </w:r>
          </w:p>
          <w:p w14:paraId="0F4BF1F1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  <w:proofErr w:type="spellStart"/>
            <w:r w:rsidRPr="007B4F10">
              <w:rPr>
                <w:lang w:val="en-US" w:eastAsia="zh-CN"/>
              </w:rPr>
              <w:t>v_</w:t>
            </w:r>
            <w:proofErr w:type="gramStart"/>
            <w:r w:rsidRPr="007B4F10">
              <w:rPr>
                <w:lang w:val="en-US" w:eastAsia="zh-CN"/>
              </w:rPr>
              <w:t>InviteRequestWithSdp</w:t>
            </w:r>
            <w:proofErr w:type="spellEnd"/>
            <w:r w:rsidRPr="007B4F10">
              <w:rPr>
                <w:lang w:val="en-US" w:eastAsia="zh-CN"/>
              </w:rPr>
              <w:t xml:space="preserve"> :</w:t>
            </w:r>
            <w:proofErr w:type="gramEnd"/>
            <w:r w:rsidRPr="007B4F10">
              <w:rPr>
                <w:lang w:val="en-US" w:eastAsia="zh-CN"/>
              </w:rPr>
              <w:t>= f_IMS_MOCallSetup_NR5GC_A_4_2_Step1();</w:t>
            </w:r>
          </w:p>
          <w:p w14:paraId="6F8D6A63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// @siclog "Step 3 - 6" </w:t>
            </w:r>
            <w:proofErr w:type="spellStart"/>
            <w:r w:rsidRPr="007B4F10">
              <w:rPr>
                <w:lang w:val="en-US" w:eastAsia="zh-CN"/>
              </w:rPr>
              <w:t>siclog</w:t>
            </w:r>
            <w:proofErr w:type="spellEnd"/>
            <w:r w:rsidRPr="007B4F10">
              <w:rPr>
                <w:lang w:val="en-US" w:eastAsia="zh-CN"/>
              </w:rPr>
              <w:t>@             100 Trying, 183 Session Progress, PRACK, 200 OK</w:t>
            </w:r>
          </w:p>
          <w:p w14:paraId="1F374EE1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f_IMS_MOCallSetup_NR5GC_A_4_2_Step2_5(</w:t>
            </w:r>
            <w:proofErr w:type="spellStart"/>
            <w:r w:rsidRPr="007B4F10">
              <w:rPr>
                <w:lang w:val="en-US" w:eastAsia="zh-CN"/>
              </w:rPr>
              <w:t>v_InviteRequestWithSdp</w:t>
            </w:r>
            <w:proofErr w:type="spellEnd"/>
            <w:proofErr w:type="gramStart"/>
            <w:r w:rsidRPr="007B4F10">
              <w:rPr>
                <w:lang w:val="en-US" w:eastAsia="zh-CN"/>
              </w:rPr>
              <w:t>);</w:t>
            </w:r>
            <w:proofErr w:type="gramEnd"/>
          </w:p>
          <w:p w14:paraId="27D9CB68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}</w:t>
            </w:r>
          </w:p>
          <w:p w14:paraId="695D1B10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  <w:proofErr w:type="gramStart"/>
            <w:r w:rsidRPr="007B4F10">
              <w:rPr>
                <w:lang w:val="en-US" w:eastAsia="zh-CN"/>
              </w:rPr>
              <w:t>else{</w:t>
            </w:r>
            <w:proofErr w:type="gramEnd"/>
          </w:p>
          <w:p w14:paraId="33E41D30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//ELSE steps 2-5 of Annex A.4.1 of TS 34.229-5 [47] take place.</w:t>
            </w:r>
          </w:p>
          <w:p w14:paraId="51409540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//Steps 1 subclause A.4.1</w:t>
            </w:r>
          </w:p>
          <w:p w14:paraId="35AA97C9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  <w:proofErr w:type="spellStart"/>
            <w:r w:rsidRPr="007B4F10">
              <w:rPr>
                <w:lang w:val="en-US" w:eastAsia="zh-CN"/>
              </w:rPr>
              <w:t>v_</w:t>
            </w:r>
            <w:proofErr w:type="gramStart"/>
            <w:r w:rsidRPr="007B4F10">
              <w:rPr>
                <w:lang w:val="en-US" w:eastAsia="zh-CN"/>
              </w:rPr>
              <w:t>InviteRequestWithSdp</w:t>
            </w:r>
            <w:proofErr w:type="spellEnd"/>
            <w:r w:rsidRPr="007B4F10">
              <w:rPr>
                <w:lang w:val="en-US" w:eastAsia="zh-CN"/>
              </w:rPr>
              <w:t xml:space="preserve"> :</w:t>
            </w:r>
            <w:proofErr w:type="gramEnd"/>
            <w:r w:rsidRPr="007B4F10">
              <w:rPr>
                <w:lang w:val="en-US" w:eastAsia="zh-CN"/>
              </w:rPr>
              <w:t>= f_IMS_MOCallSetup_NR5GC_A_4_1_Step1();</w:t>
            </w:r>
          </w:p>
          <w:p w14:paraId="6C8DC432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5ACABA0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//Steps 2 to 5 of subclause A.4.1</w:t>
            </w:r>
          </w:p>
          <w:p w14:paraId="1C40DD89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f_IMS_MOCallSetup_NR5GC_A_4_1_Step2_5(</w:t>
            </w:r>
            <w:proofErr w:type="spellStart"/>
            <w:r w:rsidRPr="007B4F10">
              <w:rPr>
                <w:lang w:val="en-US" w:eastAsia="zh-CN"/>
              </w:rPr>
              <w:t>v_InviteRequestWithSdp</w:t>
            </w:r>
            <w:proofErr w:type="spellEnd"/>
            <w:proofErr w:type="gramStart"/>
            <w:r w:rsidRPr="007B4F10">
              <w:rPr>
                <w:lang w:val="en-US" w:eastAsia="zh-CN"/>
              </w:rPr>
              <w:t>);</w:t>
            </w:r>
            <w:proofErr w:type="gramEnd"/>
          </w:p>
          <w:p w14:paraId="7F7FA463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 </w:t>
            </w:r>
          </w:p>
          <w:p w14:paraId="5ED25F14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}</w:t>
            </w:r>
          </w:p>
          <w:p w14:paraId="47965882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  <w:proofErr w:type="spellStart"/>
            <w:r w:rsidRPr="007B4F10">
              <w:rPr>
                <w:lang w:val="en-US" w:eastAsia="zh-CN"/>
              </w:rPr>
              <w:t>f_IMS_IPCAN_</w:t>
            </w:r>
            <w:proofErr w:type="gramStart"/>
            <w:r w:rsidRPr="007B4F10">
              <w:rPr>
                <w:lang w:val="en-US" w:eastAsia="zh-CN"/>
              </w:rPr>
              <w:t>SendCoOrdMsg</w:t>
            </w:r>
            <w:proofErr w:type="spellEnd"/>
            <w:r w:rsidRPr="007B4F10">
              <w:rPr>
                <w:lang w:val="en-US" w:eastAsia="zh-CN"/>
              </w:rPr>
              <w:t>(</w:t>
            </w:r>
            <w:proofErr w:type="gramEnd"/>
            <w:r w:rsidRPr="007B4F10">
              <w:rPr>
                <w:lang w:val="en-US" w:eastAsia="zh-CN"/>
              </w:rPr>
              <w:t>IPCAN); //@sic R5s211658 sic@</w:t>
            </w:r>
          </w:p>
          <w:p w14:paraId="6DCE4FB0" w14:textId="58117545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  <w:r w:rsidRPr="007B4F10">
              <w:rPr>
                <w:highlight w:val="yellow"/>
                <w:lang w:val="en-US" w:eastAsia="zh-CN"/>
              </w:rPr>
              <w:t xml:space="preserve">//REMOVED </w:t>
            </w:r>
            <w:proofErr w:type="spellStart"/>
            <w:r w:rsidRPr="007B4F10">
              <w:rPr>
                <w:highlight w:val="yellow"/>
                <w:lang w:val="en-US" w:eastAsia="zh-CN"/>
              </w:rPr>
              <w:t>f_IMS_IPCAN_</w:t>
            </w:r>
            <w:proofErr w:type="gramStart"/>
            <w:r w:rsidRPr="007B4F10">
              <w:rPr>
                <w:highlight w:val="yellow"/>
                <w:lang w:val="en-US" w:eastAsia="zh-CN"/>
              </w:rPr>
              <w:t>WaitForTrigger</w:t>
            </w:r>
            <w:proofErr w:type="spellEnd"/>
            <w:r w:rsidRPr="007B4F10">
              <w:rPr>
                <w:highlight w:val="yellow"/>
                <w:lang w:val="en-US" w:eastAsia="zh-CN"/>
              </w:rPr>
              <w:t>(</w:t>
            </w:r>
            <w:proofErr w:type="gramEnd"/>
            <w:r w:rsidRPr="007B4F10">
              <w:rPr>
                <w:highlight w:val="yellow"/>
                <w:lang w:val="en-US" w:eastAsia="zh-CN"/>
              </w:rPr>
              <w:t>IPCAN);</w:t>
            </w:r>
          </w:p>
          <w:p w14:paraId="1ED3F253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</w:p>
          <w:p w14:paraId="44041678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  <w:proofErr w:type="gramStart"/>
            <w:r w:rsidRPr="007B4F10">
              <w:rPr>
                <w:lang w:val="en-US" w:eastAsia="zh-CN"/>
              </w:rPr>
              <w:t>if(</w:t>
            </w:r>
            <w:proofErr w:type="gramEnd"/>
            <w:r w:rsidRPr="007B4F10">
              <w:rPr>
                <w:lang w:val="en-US" w:eastAsia="zh-CN"/>
              </w:rPr>
              <w:t xml:space="preserve">not </w:t>
            </w:r>
            <w:proofErr w:type="spellStart"/>
            <w:r w:rsidRPr="007B4F10">
              <w:rPr>
                <w:lang w:val="en-US" w:eastAsia="zh-CN"/>
              </w:rPr>
              <w:t>pc_Preconditions</w:t>
            </w:r>
            <w:proofErr w:type="spellEnd"/>
            <w:r w:rsidRPr="007B4F10">
              <w:rPr>
                <w:lang w:val="en-US" w:eastAsia="zh-CN"/>
              </w:rPr>
              <w:t>) {</w:t>
            </w:r>
          </w:p>
          <w:p w14:paraId="6BDEDBE6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f_IMS_MOCallSetup_NR5GC_A_4_2_Step6(</w:t>
            </w:r>
            <w:proofErr w:type="spellStart"/>
            <w:r w:rsidRPr="007B4F10">
              <w:rPr>
                <w:lang w:val="en-US" w:eastAsia="zh-CN"/>
              </w:rPr>
              <w:t>v_InviteRequestWithSdp</w:t>
            </w:r>
            <w:proofErr w:type="spellEnd"/>
            <w:proofErr w:type="gramStart"/>
            <w:r w:rsidRPr="007B4F10">
              <w:rPr>
                <w:lang w:val="en-US" w:eastAsia="zh-CN"/>
              </w:rPr>
              <w:t>);</w:t>
            </w:r>
            <w:proofErr w:type="gramEnd"/>
          </w:p>
          <w:p w14:paraId="5FA6EC61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// @siclog "Step 8 - 9" </w:t>
            </w:r>
            <w:proofErr w:type="spellStart"/>
            <w:r w:rsidRPr="007B4F10">
              <w:rPr>
                <w:lang w:val="en-US" w:eastAsia="zh-CN"/>
              </w:rPr>
              <w:t>siclog</w:t>
            </w:r>
            <w:proofErr w:type="spellEnd"/>
            <w:r w:rsidRPr="007B4F10">
              <w:rPr>
                <w:lang w:val="en-US" w:eastAsia="zh-CN"/>
              </w:rPr>
              <w:t>@             200 OK, ACK</w:t>
            </w:r>
          </w:p>
          <w:p w14:paraId="21C73FC0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f_IMS_MOCallSetup_Send200OK_ReceiveACK(</w:t>
            </w:r>
            <w:proofErr w:type="spellStart"/>
            <w:r w:rsidRPr="007B4F10">
              <w:rPr>
                <w:lang w:val="en-US" w:eastAsia="zh-CN"/>
              </w:rPr>
              <w:t>v_InviteRequestWithSdp</w:t>
            </w:r>
            <w:proofErr w:type="spellEnd"/>
            <w:proofErr w:type="gramStart"/>
            <w:r w:rsidRPr="007B4F10">
              <w:rPr>
                <w:lang w:val="en-US" w:eastAsia="zh-CN"/>
              </w:rPr>
              <w:t>);</w:t>
            </w:r>
            <w:proofErr w:type="gramEnd"/>
          </w:p>
          <w:p w14:paraId="73E55B8C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40F60FE8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}</w:t>
            </w:r>
          </w:p>
          <w:p w14:paraId="3ACD0F79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 </w:t>
            </w:r>
            <w:proofErr w:type="gramStart"/>
            <w:r w:rsidRPr="007B4F10">
              <w:rPr>
                <w:lang w:val="en-US" w:eastAsia="zh-CN"/>
              </w:rPr>
              <w:t>else{</w:t>
            </w:r>
            <w:proofErr w:type="gramEnd"/>
          </w:p>
          <w:p w14:paraId="67D766C7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//</w:t>
            </w:r>
            <w:proofErr w:type="spellStart"/>
            <w:r w:rsidRPr="007B4F10">
              <w:rPr>
                <w:lang w:val="en-US" w:eastAsia="zh-CN"/>
              </w:rPr>
              <w:t>v_</w:t>
            </w:r>
            <w:proofErr w:type="gramStart"/>
            <w:r w:rsidRPr="007B4F10">
              <w:rPr>
                <w:lang w:val="en-US" w:eastAsia="zh-CN"/>
              </w:rPr>
              <w:t>ContactUrlSS</w:t>
            </w:r>
            <w:proofErr w:type="spellEnd"/>
            <w:r w:rsidRPr="007B4F10">
              <w:rPr>
                <w:lang w:val="en-US" w:eastAsia="zh-CN"/>
              </w:rPr>
              <w:t xml:space="preserve"> :</w:t>
            </w:r>
            <w:proofErr w:type="gramEnd"/>
            <w:r w:rsidRPr="007B4F10">
              <w:rPr>
                <w:lang w:val="en-US" w:eastAsia="zh-CN"/>
              </w:rPr>
              <w:t xml:space="preserve">= </w:t>
            </w:r>
            <w:proofErr w:type="spellStart"/>
            <w:r w:rsidRPr="007B4F10">
              <w:rPr>
                <w:lang w:val="en-US" w:eastAsia="zh-CN"/>
              </w:rPr>
              <w:t>f_MessageHeader_GetContactSipUrl</w:t>
            </w:r>
            <w:proofErr w:type="spellEnd"/>
            <w:r w:rsidRPr="007B4F10">
              <w:rPr>
                <w:lang w:val="en-US" w:eastAsia="zh-CN"/>
              </w:rPr>
              <w:t>(v_MessageHeader183);</w:t>
            </w:r>
          </w:p>
          <w:p w14:paraId="4D8EC79E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f_IMS_MOCallSetup_NR5GC_A_4_1_Step6_12(</w:t>
            </w:r>
            <w:proofErr w:type="spellStart"/>
            <w:r w:rsidRPr="007B4F10">
              <w:rPr>
                <w:lang w:val="en-US" w:eastAsia="zh-CN"/>
              </w:rPr>
              <w:t>v_InviteRequestWithSdp</w:t>
            </w:r>
            <w:proofErr w:type="spellEnd"/>
            <w:proofErr w:type="gramStart"/>
            <w:r w:rsidRPr="007B4F10">
              <w:rPr>
                <w:lang w:val="en-US" w:eastAsia="zh-CN"/>
              </w:rPr>
              <w:t>);</w:t>
            </w:r>
            <w:proofErr w:type="gramEnd"/>
          </w:p>
          <w:p w14:paraId="798CE4BE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}</w:t>
            </w:r>
          </w:p>
          <w:p w14:paraId="2D303FE4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</w:p>
          <w:p w14:paraId="2F0FD2D7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  <w:proofErr w:type="spellStart"/>
            <w:r w:rsidRPr="007B4F10">
              <w:rPr>
                <w:lang w:val="en-US" w:eastAsia="zh-CN"/>
              </w:rPr>
              <w:t>f_IMS_IPCAN_</w:t>
            </w:r>
            <w:proofErr w:type="gramStart"/>
            <w:r w:rsidRPr="007B4F10">
              <w:rPr>
                <w:lang w:val="en-US" w:eastAsia="zh-CN"/>
              </w:rPr>
              <w:t>SendCoOrdMsg</w:t>
            </w:r>
            <w:proofErr w:type="spellEnd"/>
            <w:r w:rsidRPr="007B4F10">
              <w:rPr>
                <w:lang w:val="en-US" w:eastAsia="zh-CN"/>
              </w:rPr>
              <w:t>(</w:t>
            </w:r>
            <w:proofErr w:type="gramEnd"/>
            <w:r w:rsidRPr="007B4F10">
              <w:rPr>
                <w:lang w:val="en-US" w:eastAsia="zh-CN"/>
              </w:rPr>
              <w:t>IPCAN);</w:t>
            </w:r>
          </w:p>
          <w:p w14:paraId="0D1840C0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  <w:proofErr w:type="spellStart"/>
            <w:r w:rsidRPr="007B4F10">
              <w:rPr>
                <w:lang w:val="en-US" w:eastAsia="zh-CN"/>
              </w:rPr>
              <w:t>f_IMS_IPCAN_</w:t>
            </w:r>
            <w:proofErr w:type="gramStart"/>
            <w:r w:rsidRPr="007B4F10">
              <w:rPr>
                <w:lang w:val="en-US" w:eastAsia="zh-CN"/>
              </w:rPr>
              <w:t>WaitForTrigger</w:t>
            </w:r>
            <w:proofErr w:type="spellEnd"/>
            <w:r w:rsidRPr="007B4F10">
              <w:rPr>
                <w:lang w:val="en-US" w:eastAsia="zh-CN"/>
              </w:rPr>
              <w:t>(</w:t>
            </w:r>
            <w:proofErr w:type="gramEnd"/>
            <w:r w:rsidRPr="007B4F10">
              <w:rPr>
                <w:lang w:val="en-US" w:eastAsia="zh-CN"/>
              </w:rPr>
              <w:t>IPCAN);</w:t>
            </w:r>
          </w:p>
          <w:p w14:paraId="7678B387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</w:p>
          <w:p w14:paraId="0F8C4193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//@siclog "Steps 29-30" </w:t>
            </w:r>
            <w:proofErr w:type="spellStart"/>
            <w:r w:rsidRPr="007B4F10">
              <w:rPr>
                <w:lang w:val="en-US" w:eastAsia="zh-CN"/>
              </w:rPr>
              <w:t>siclog</w:t>
            </w:r>
            <w:proofErr w:type="spellEnd"/>
            <w:r w:rsidRPr="007B4F10">
              <w:rPr>
                <w:lang w:val="en-US" w:eastAsia="zh-CN"/>
              </w:rPr>
              <w:t>@</w:t>
            </w:r>
          </w:p>
          <w:p w14:paraId="12BC5DE0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//Steps 1-2 from test procedure for test procedure for IMS MO speech call release as described in TS 38.508-1 [4] Table 4.9.17.2.2-1 take place,</w:t>
            </w:r>
          </w:p>
          <w:p w14:paraId="5F6A1A10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  <w:proofErr w:type="spellStart"/>
            <w:r w:rsidRPr="007B4F10">
              <w:rPr>
                <w:lang w:val="en-US" w:eastAsia="zh-CN"/>
              </w:rPr>
              <w:t>f_IMS_CallReleaseMO</w:t>
            </w:r>
            <w:proofErr w:type="spellEnd"/>
            <w:r w:rsidRPr="007B4F10">
              <w:rPr>
                <w:lang w:val="en-US" w:eastAsia="zh-CN"/>
              </w:rPr>
              <w:t>(</w:t>
            </w:r>
            <w:proofErr w:type="spellStart"/>
            <w:r w:rsidRPr="007B4F10">
              <w:rPr>
                <w:lang w:val="en-US" w:eastAsia="zh-CN"/>
              </w:rPr>
              <w:t>v_InviteRequestWithSdp.Invite</w:t>
            </w:r>
            <w:proofErr w:type="spellEnd"/>
            <w:proofErr w:type="gramStart"/>
            <w:r w:rsidRPr="007B4F10">
              <w:rPr>
                <w:lang w:val="en-US" w:eastAsia="zh-CN"/>
              </w:rPr>
              <w:t>);</w:t>
            </w:r>
            <w:proofErr w:type="gramEnd"/>
          </w:p>
          <w:p w14:paraId="0476C0CA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</w:p>
          <w:p w14:paraId="5ACECB37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  <w:proofErr w:type="spellStart"/>
            <w:r w:rsidRPr="007B4F10">
              <w:rPr>
                <w:lang w:val="en-US" w:eastAsia="zh-CN"/>
              </w:rPr>
              <w:t>f_IMS_IPCAN_</w:t>
            </w:r>
            <w:proofErr w:type="gramStart"/>
            <w:r w:rsidRPr="007B4F10">
              <w:rPr>
                <w:lang w:val="en-US" w:eastAsia="zh-CN"/>
              </w:rPr>
              <w:t>SendCoOrdMsg</w:t>
            </w:r>
            <w:proofErr w:type="spellEnd"/>
            <w:r w:rsidRPr="007B4F10">
              <w:rPr>
                <w:lang w:val="en-US" w:eastAsia="zh-CN"/>
              </w:rPr>
              <w:t>(</w:t>
            </w:r>
            <w:proofErr w:type="gramEnd"/>
            <w:r w:rsidRPr="007B4F10">
              <w:rPr>
                <w:lang w:val="en-US" w:eastAsia="zh-CN"/>
              </w:rPr>
              <w:t>IPCAN);</w:t>
            </w:r>
          </w:p>
          <w:p w14:paraId="4A56E1E9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  <w:proofErr w:type="spellStart"/>
            <w:r w:rsidRPr="007B4F10">
              <w:rPr>
                <w:lang w:val="en-US" w:eastAsia="zh-CN"/>
              </w:rPr>
              <w:t>f_IMS_IPCAN_</w:t>
            </w:r>
            <w:proofErr w:type="gramStart"/>
            <w:r w:rsidRPr="007B4F10">
              <w:rPr>
                <w:lang w:val="en-US" w:eastAsia="zh-CN"/>
              </w:rPr>
              <w:t>WaitForTrigger</w:t>
            </w:r>
            <w:proofErr w:type="spellEnd"/>
            <w:r w:rsidRPr="007B4F10">
              <w:rPr>
                <w:lang w:val="en-US" w:eastAsia="zh-CN"/>
              </w:rPr>
              <w:t>(</w:t>
            </w:r>
            <w:proofErr w:type="gramEnd"/>
            <w:r w:rsidRPr="007B4F10">
              <w:rPr>
                <w:lang w:val="en-US" w:eastAsia="zh-CN"/>
              </w:rPr>
              <w:t>IPCAN);</w:t>
            </w:r>
          </w:p>
          <w:p w14:paraId="022574D3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</w:p>
          <w:p w14:paraId="71FF7992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 //@siclog "Steps 42-49" </w:t>
            </w:r>
            <w:proofErr w:type="spellStart"/>
            <w:r w:rsidRPr="007B4F10">
              <w:rPr>
                <w:lang w:val="en-US" w:eastAsia="zh-CN"/>
              </w:rPr>
              <w:t>siclog</w:t>
            </w:r>
            <w:proofErr w:type="spellEnd"/>
            <w:r w:rsidRPr="007B4F10">
              <w:rPr>
                <w:lang w:val="en-US" w:eastAsia="zh-CN"/>
              </w:rPr>
              <w:t>@</w:t>
            </w:r>
          </w:p>
          <w:p w14:paraId="70E7DBB6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 //Steps 9-16 of generic procedure for MO SMS as per 38.508-1 steps 9-16, corresponding to (steps 1-8) 34.229-5 cl. A.13</w:t>
            </w:r>
          </w:p>
          <w:p w14:paraId="09E4C7D6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f_IMS_NR5GC_MO_SMS_Steps9_16 (</w:t>
            </w:r>
            <w:proofErr w:type="gramStart"/>
            <w:r w:rsidRPr="007B4F10">
              <w:rPr>
                <w:lang w:val="en-US" w:eastAsia="zh-CN"/>
              </w:rPr>
              <w:t>);</w:t>
            </w:r>
            <w:proofErr w:type="gramEnd"/>
          </w:p>
          <w:p w14:paraId="28D313D1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</w:t>
            </w:r>
          </w:p>
          <w:p w14:paraId="44ABFFCF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  <w:proofErr w:type="spellStart"/>
            <w:r w:rsidRPr="007B4F10">
              <w:rPr>
                <w:lang w:val="en-US" w:eastAsia="zh-CN"/>
              </w:rPr>
              <w:t>f_IMS_IPCAN_</w:t>
            </w:r>
            <w:proofErr w:type="gramStart"/>
            <w:r w:rsidRPr="007B4F10">
              <w:rPr>
                <w:lang w:val="en-US" w:eastAsia="zh-CN"/>
              </w:rPr>
              <w:t>SendCoOrdMsg</w:t>
            </w:r>
            <w:proofErr w:type="spellEnd"/>
            <w:r w:rsidRPr="007B4F10">
              <w:rPr>
                <w:lang w:val="en-US" w:eastAsia="zh-CN"/>
              </w:rPr>
              <w:t>(</w:t>
            </w:r>
            <w:proofErr w:type="gramEnd"/>
            <w:r w:rsidRPr="007B4F10">
              <w:rPr>
                <w:lang w:val="en-US" w:eastAsia="zh-CN"/>
              </w:rPr>
              <w:t>IPCAN);</w:t>
            </w:r>
          </w:p>
          <w:p w14:paraId="15817B99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  <w:proofErr w:type="spellStart"/>
            <w:r w:rsidRPr="007B4F10">
              <w:rPr>
                <w:lang w:val="en-US" w:eastAsia="zh-CN"/>
              </w:rPr>
              <w:t>f_IMS_</w:t>
            </w:r>
            <w:proofErr w:type="gramStart"/>
            <w:r w:rsidRPr="007B4F10">
              <w:rPr>
                <w:lang w:val="en-US" w:eastAsia="zh-CN"/>
              </w:rPr>
              <w:t>IpcanReleaseWithOptionalDeregistration</w:t>
            </w:r>
            <w:proofErr w:type="spellEnd"/>
            <w:r w:rsidRPr="007B4F10">
              <w:rPr>
                <w:lang w:val="en-US" w:eastAsia="zh-CN"/>
              </w:rPr>
              <w:t>(</w:t>
            </w:r>
            <w:proofErr w:type="gramEnd"/>
            <w:r w:rsidRPr="007B4F10">
              <w:rPr>
                <w:lang w:val="en-US" w:eastAsia="zh-CN"/>
              </w:rPr>
              <w:t>);</w:t>
            </w:r>
          </w:p>
          <w:p w14:paraId="236F566E" w14:textId="77777777" w:rsidR="007B4F10" w:rsidRPr="007B4F1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t xml:space="preserve">    </w:t>
            </w:r>
          </w:p>
          <w:p w14:paraId="030F84BB" w14:textId="77777777" w:rsidR="00FA4EF0" w:rsidRDefault="007B4F10" w:rsidP="00D506D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B4F10">
              <w:rPr>
                <w:lang w:val="en-US" w:eastAsia="zh-CN"/>
              </w:rPr>
              <w:lastRenderedPageBreak/>
              <w:t xml:space="preserve">  }</w:t>
            </w:r>
          </w:p>
          <w:p w14:paraId="5B1D5109" w14:textId="77777777" w:rsidR="004059AD" w:rsidRDefault="004059AD" w:rsidP="007B4F1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90A02EB" w14:textId="77777777" w:rsidR="004059AD" w:rsidRDefault="004059AD" w:rsidP="007B4F1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497A694E" w14:textId="77777777" w:rsidR="004059AD" w:rsidRDefault="004059AD" w:rsidP="007B4F1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DAFAB5C" w14:textId="77777777" w:rsidR="00C73C8A" w:rsidRDefault="00C73C8A" w:rsidP="007B4F1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50866D4" w14:textId="77777777" w:rsidR="00C73C8A" w:rsidRPr="00D506DD" w:rsidRDefault="00C73C8A" w:rsidP="007B4F10">
            <w:pPr>
              <w:autoSpaceDE w:val="0"/>
              <w:autoSpaceDN w:val="0"/>
              <w:adjustRightInd w:val="0"/>
              <w:spacing w:after="0"/>
              <w:rPr>
                <w:b/>
                <w:bCs/>
                <w:lang w:val="en-US" w:eastAsia="zh-CN"/>
              </w:rPr>
            </w:pPr>
            <w:r w:rsidRPr="00D506DD">
              <w:rPr>
                <w:b/>
                <w:bCs/>
                <w:highlight w:val="cyan"/>
                <w:lang w:val="en-US" w:eastAsia="zh-CN"/>
              </w:rPr>
              <w:t>MCC160 Implementation</w:t>
            </w:r>
          </w:p>
          <w:p w14:paraId="5747C710" w14:textId="77777777" w:rsidR="00C73C8A" w:rsidRDefault="00C73C8A" w:rsidP="007B4F1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3BDC9A0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 function f_TC_11_3_1_NR5GC_IMS1</w:t>
            </w:r>
            <w:proofErr w:type="gramStart"/>
            <w:r w:rsidRPr="00C73C8A">
              <w:rPr>
                <w:lang w:val="en-US" w:eastAsia="zh-CN"/>
              </w:rPr>
              <w:t>()runs</w:t>
            </w:r>
            <w:proofErr w:type="gramEnd"/>
            <w:r w:rsidRPr="00C73C8A">
              <w:rPr>
                <w:lang w:val="en-US" w:eastAsia="zh-CN"/>
              </w:rPr>
              <w:t xml:space="preserve"> on IMS_PTC</w:t>
            </w:r>
          </w:p>
          <w:p w14:paraId="72ECBE10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 {</w:t>
            </w:r>
          </w:p>
          <w:p w14:paraId="7F445BD4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   var </w:t>
            </w:r>
            <w:proofErr w:type="spellStart"/>
            <w:r w:rsidRPr="00C73C8A">
              <w:rPr>
                <w:lang w:val="en-US" w:eastAsia="zh-CN"/>
              </w:rPr>
              <w:t>IMS_InviteRequestWithSdp_Type</w:t>
            </w:r>
            <w:proofErr w:type="spellEnd"/>
            <w:r w:rsidRPr="00C73C8A">
              <w:rPr>
                <w:lang w:val="en-US" w:eastAsia="zh-CN"/>
              </w:rPr>
              <w:t xml:space="preserve"> </w:t>
            </w:r>
            <w:proofErr w:type="spellStart"/>
            <w:r w:rsidRPr="00C73C8A">
              <w:rPr>
                <w:lang w:val="en-US" w:eastAsia="zh-CN"/>
              </w:rPr>
              <w:t>v_</w:t>
            </w:r>
            <w:proofErr w:type="gramStart"/>
            <w:r w:rsidRPr="00C73C8A">
              <w:rPr>
                <w:lang w:val="en-US" w:eastAsia="zh-CN"/>
              </w:rPr>
              <w:t>InviteRequestWithSdp</w:t>
            </w:r>
            <w:proofErr w:type="spellEnd"/>
            <w:r w:rsidRPr="00C73C8A">
              <w:rPr>
                <w:lang w:val="en-US" w:eastAsia="zh-CN"/>
              </w:rPr>
              <w:t>;</w:t>
            </w:r>
            <w:proofErr w:type="gramEnd"/>
          </w:p>
          <w:p w14:paraId="7C83C322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</w:t>
            </w:r>
          </w:p>
          <w:p w14:paraId="65E1D793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   </w:t>
            </w:r>
            <w:proofErr w:type="spellStart"/>
            <w:r w:rsidRPr="00C73C8A">
              <w:rPr>
                <w:lang w:val="en-US" w:eastAsia="zh-CN"/>
              </w:rPr>
              <w:t>f_IMS_PTC_</w:t>
            </w:r>
            <w:proofErr w:type="gramStart"/>
            <w:r w:rsidRPr="00C73C8A">
              <w:rPr>
                <w:lang w:val="en-US" w:eastAsia="zh-CN"/>
              </w:rPr>
              <w:t>Init</w:t>
            </w:r>
            <w:proofErr w:type="spellEnd"/>
            <w:r w:rsidRPr="00C73C8A">
              <w:rPr>
                <w:lang w:val="en-US" w:eastAsia="zh-CN"/>
              </w:rPr>
              <w:t>(</w:t>
            </w:r>
            <w:proofErr w:type="gramEnd"/>
            <w:r w:rsidRPr="00C73C8A">
              <w:rPr>
                <w:lang w:val="en-US" w:eastAsia="zh-CN"/>
              </w:rPr>
              <w:t>PDN_1);</w:t>
            </w:r>
          </w:p>
          <w:p w14:paraId="241815B8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4B05FC39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   </w:t>
            </w:r>
            <w:proofErr w:type="spellStart"/>
            <w:r w:rsidRPr="00C73C8A">
              <w:rPr>
                <w:lang w:val="en-US" w:eastAsia="zh-CN"/>
              </w:rPr>
              <w:t>f_IMS_IPCAN_</w:t>
            </w:r>
            <w:proofErr w:type="gramStart"/>
            <w:r w:rsidRPr="00C73C8A">
              <w:rPr>
                <w:lang w:val="en-US" w:eastAsia="zh-CN"/>
              </w:rPr>
              <w:t>SendCoOrdMsg</w:t>
            </w:r>
            <w:proofErr w:type="spellEnd"/>
            <w:r w:rsidRPr="00C73C8A">
              <w:rPr>
                <w:lang w:val="en-US" w:eastAsia="zh-CN"/>
              </w:rPr>
              <w:t>(</w:t>
            </w:r>
            <w:proofErr w:type="gramEnd"/>
            <w:r w:rsidRPr="00C73C8A">
              <w:rPr>
                <w:lang w:val="en-US" w:eastAsia="zh-CN"/>
              </w:rPr>
              <w:t>IPCAN);</w:t>
            </w:r>
          </w:p>
          <w:p w14:paraId="3FAA0261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   </w:t>
            </w:r>
            <w:proofErr w:type="spellStart"/>
            <w:r w:rsidRPr="00C73C8A">
              <w:rPr>
                <w:lang w:val="en-US" w:eastAsia="zh-CN"/>
              </w:rPr>
              <w:t>f_IMS_</w:t>
            </w:r>
            <w:proofErr w:type="gramStart"/>
            <w:r w:rsidRPr="00C73C8A">
              <w:rPr>
                <w:lang w:val="en-US" w:eastAsia="zh-CN"/>
              </w:rPr>
              <w:t>Registration</w:t>
            </w:r>
            <w:proofErr w:type="spellEnd"/>
            <w:r w:rsidRPr="00C73C8A">
              <w:rPr>
                <w:lang w:val="en-US" w:eastAsia="zh-CN"/>
              </w:rPr>
              <w:t>(</w:t>
            </w:r>
            <w:proofErr w:type="gramEnd"/>
            <w:r w:rsidRPr="00C73C8A">
              <w:rPr>
                <w:lang w:val="en-US" w:eastAsia="zh-CN"/>
              </w:rPr>
              <w:t>);</w:t>
            </w:r>
          </w:p>
          <w:p w14:paraId="782A1DC0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   </w:t>
            </w:r>
            <w:proofErr w:type="spellStart"/>
            <w:r w:rsidRPr="00C73C8A">
              <w:rPr>
                <w:lang w:val="en-US" w:eastAsia="zh-CN"/>
              </w:rPr>
              <w:t>f_IMS_IPCAN_</w:t>
            </w:r>
            <w:proofErr w:type="gramStart"/>
            <w:r w:rsidRPr="00C73C8A">
              <w:rPr>
                <w:lang w:val="en-US" w:eastAsia="zh-CN"/>
              </w:rPr>
              <w:t>SendCoOrdMsg</w:t>
            </w:r>
            <w:proofErr w:type="spellEnd"/>
            <w:r w:rsidRPr="00C73C8A">
              <w:rPr>
                <w:lang w:val="en-US" w:eastAsia="zh-CN"/>
              </w:rPr>
              <w:t>(</w:t>
            </w:r>
            <w:proofErr w:type="gramEnd"/>
            <w:r w:rsidRPr="00C73C8A">
              <w:rPr>
                <w:lang w:val="en-US" w:eastAsia="zh-CN"/>
              </w:rPr>
              <w:t>IPCAN);</w:t>
            </w:r>
          </w:p>
          <w:p w14:paraId="02C438C7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   </w:t>
            </w:r>
          </w:p>
          <w:p w14:paraId="2CC91284" w14:textId="23FA8AB9" w:rsidR="00BA2745" w:rsidRPr="00BA2745" w:rsidRDefault="00BA2745" w:rsidP="00BA274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r w:rsidRPr="00BA2745">
              <w:rPr>
                <w:lang w:val="en-US" w:eastAsia="zh-CN"/>
              </w:rPr>
              <w:t xml:space="preserve">//@siclog "Steps 18-31" </w:t>
            </w:r>
            <w:proofErr w:type="spellStart"/>
            <w:r w:rsidRPr="00BA2745">
              <w:rPr>
                <w:lang w:val="en-US" w:eastAsia="zh-CN"/>
              </w:rPr>
              <w:t>siclog</w:t>
            </w:r>
            <w:proofErr w:type="spellEnd"/>
            <w:r w:rsidRPr="00BA2745">
              <w:rPr>
                <w:lang w:val="en-US" w:eastAsia="zh-CN"/>
              </w:rPr>
              <w:t>@</w:t>
            </w:r>
          </w:p>
          <w:p w14:paraId="4A4AD948" w14:textId="77777777" w:rsidR="00CE1A92" w:rsidRDefault="00BA2745" w:rsidP="00BA274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A2745">
              <w:rPr>
                <w:lang w:val="en-US" w:eastAsia="zh-CN"/>
              </w:rPr>
              <w:t xml:space="preserve">    // Step3 to step13 from test procedure for IMS MO speech call establishment as described in TS 38.508-1 [4] </w:t>
            </w:r>
            <w:r>
              <w:rPr>
                <w:lang w:val="en-US" w:eastAsia="zh-CN"/>
              </w:rPr>
              <w:t xml:space="preserve"> </w:t>
            </w:r>
            <w:r w:rsidR="00CE1A92">
              <w:rPr>
                <w:lang w:val="en-US" w:eastAsia="zh-CN"/>
              </w:rPr>
              <w:t xml:space="preserve"> </w:t>
            </w:r>
          </w:p>
          <w:p w14:paraId="38D80FD8" w14:textId="10D223AA" w:rsidR="00BA2745" w:rsidRPr="00BA2745" w:rsidRDefault="00CE1A92" w:rsidP="00BA274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//</w:t>
            </w:r>
            <w:r w:rsidR="00BA2745" w:rsidRPr="00BA2745">
              <w:rPr>
                <w:lang w:val="en-US" w:eastAsia="zh-CN"/>
              </w:rPr>
              <w:t>Table 4.9.15.2.2-1 take place,</w:t>
            </w:r>
          </w:p>
          <w:p w14:paraId="201E8C5D" w14:textId="3596310F" w:rsidR="00CE1A92" w:rsidRDefault="00BA2745" w:rsidP="00BA274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A2745">
              <w:rPr>
                <w:lang w:val="en-US" w:eastAsia="zh-CN"/>
              </w:rPr>
              <w:t xml:space="preserve">   // Steps 1-5 from test procedure for test procedure for IMS MO speech call release as described in TS 38.508-1 [4] </w:t>
            </w:r>
            <w:r w:rsidR="00CE1A92">
              <w:rPr>
                <w:lang w:val="en-US" w:eastAsia="zh-CN"/>
              </w:rPr>
              <w:t xml:space="preserve"> </w:t>
            </w:r>
          </w:p>
          <w:p w14:paraId="312FB8E2" w14:textId="77777777" w:rsidR="00CE1A92" w:rsidRDefault="00CE1A92" w:rsidP="00BA274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//</w:t>
            </w:r>
            <w:r w:rsidR="00BA2745" w:rsidRPr="00BA2745">
              <w:rPr>
                <w:lang w:val="en-US" w:eastAsia="zh-CN"/>
              </w:rPr>
              <w:t>Table 4.9.17.2.2-1 take place,</w:t>
            </w:r>
            <w:r w:rsidR="00C73C8A" w:rsidRPr="00C73C8A">
              <w:rPr>
                <w:lang w:val="en-US" w:eastAsia="zh-CN"/>
              </w:rPr>
              <w:t xml:space="preserve">   </w:t>
            </w:r>
          </w:p>
          <w:p w14:paraId="474622B1" w14:textId="77777777" w:rsidR="00CE1A92" w:rsidRDefault="00CE1A92" w:rsidP="00BA274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</w:t>
            </w:r>
          </w:p>
          <w:p w14:paraId="62D72B3D" w14:textId="00D85641" w:rsidR="00C73C8A" w:rsidRPr="00C73C8A" w:rsidRDefault="00CE1A92" w:rsidP="00BA274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</w:t>
            </w:r>
            <w:r w:rsidR="00C73C8A" w:rsidRPr="00C73C8A">
              <w:rPr>
                <w:lang w:val="en-US" w:eastAsia="zh-CN"/>
              </w:rPr>
              <w:t xml:space="preserve"> </w:t>
            </w:r>
            <w:r w:rsidR="00C73C8A" w:rsidRPr="00C73C8A">
              <w:rPr>
                <w:highlight w:val="cyan"/>
                <w:lang w:val="en-US" w:eastAsia="zh-CN"/>
              </w:rPr>
              <w:t>f_IMS_NR5GC_</w:t>
            </w:r>
            <w:proofErr w:type="gramStart"/>
            <w:r w:rsidR="00C73C8A" w:rsidRPr="00C73C8A">
              <w:rPr>
                <w:highlight w:val="cyan"/>
                <w:lang w:val="en-US" w:eastAsia="zh-CN"/>
              </w:rPr>
              <w:t>MOSpeechCallAndRelease(</w:t>
            </w:r>
            <w:proofErr w:type="gramEnd"/>
            <w:r w:rsidR="00C73C8A" w:rsidRPr="00C73C8A">
              <w:rPr>
                <w:highlight w:val="cyan"/>
                <w:lang w:val="en-US" w:eastAsia="zh-CN"/>
              </w:rPr>
              <w:t>);//@sic R5s220579 sic@</w:t>
            </w:r>
          </w:p>
          <w:p w14:paraId="73A2B32D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   </w:t>
            </w:r>
          </w:p>
          <w:p w14:paraId="43C0B464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   </w:t>
            </w:r>
            <w:proofErr w:type="spellStart"/>
            <w:r w:rsidRPr="00C73C8A">
              <w:rPr>
                <w:lang w:val="en-US" w:eastAsia="zh-CN"/>
              </w:rPr>
              <w:t>f_IMS_IPCAN_</w:t>
            </w:r>
            <w:proofErr w:type="gramStart"/>
            <w:r w:rsidRPr="00C73C8A">
              <w:rPr>
                <w:lang w:val="en-US" w:eastAsia="zh-CN"/>
              </w:rPr>
              <w:t>WaitForTrigger</w:t>
            </w:r>
            <w:proofErr w:type="spellEnd"/>
            <w:r w:rsidRPr="00C73C8A">
              <w:rPr>
                <w:lang w:val="en-US" w:eastAsia="zh-CN"/>
              </w:rPr>
              <w:t>(</w:t>
            </w:r>
            <w:proofErr w:type="gramEnd"/>
            <w:r w:rsidRPr="00C73C8A">
              <w:rPr>
                <w:lang w:val="en-US" w:eastAsia="zh-CN"/>
              </w:rPr>
              <w:t>IPCAN);</w:t>
            </w:r>
          </w:p>
          <w:p w14:paraId="52D541A9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   </w:t>
            </w:r>
          </w:p>
          <w:p w14:paraId="5A44C85C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    //@siclog "Steps 42-49" </w:t>
            </w:r>
            <w:proofErr w:type="spellStart"/>
            <w:r w:rsidRPr="00C73C8A">
              <w:rPr>
                <w:lang w:val="en-US" w:eastAsia="zh-CN"/>
              </w:rPr>
              <w:t>siclog</w:t>
            </w:r>
            <w:proofErr w:type="spellEnd"/>
            <w:r w:rsidRPr="00C73C8A">
              <w:rPr>
                <w:lang w:val="en-US" w:eastAsia="zh-CN"/>
              </w:rPr>
              <w:t>@</w:t>
            </w:r>
          </w:p>
          <w:p w14:paraId="1BC754B4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    //Steps 9-16 of generic procedure for MO SMS as per 38.508-1 steps 9-16, corresponding to (steps 1-8) 34.229-5 cl. A.13</w:t>
            </w:r>
          </w:p>
          <w:p w14:paraId="49094AB7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   f_IMS_NR5GC_MO_SMS_Steps9_16 (</w:t>
            </w:r>
            <w:proofErr w:type="gramStart"/>
            <w:r w:rsidRPr="00C73C8A">
              <w:rPr>
                <w:lang w:val="en-US" w:eastAsia="zh-CN"/>
              </w:rPr>
              <w:t>);</w:t>
            </w:r>
            <w:proofErr w:type="gramEnd"/>
          </w:p>
          <w:p w14:paraId="048439B5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  </w:t>
            </w:r>
          </w:p>
          <w:p w14:paraId="5FA68575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   </w:t>
            </w:r>
            <w:proofErr w:type="spellStart"/>
            <w:r w:rsidRPr="00C73C8A">
              <w:rPr>
                <w:lang w:val="en-US" w:eastAsia="zh-CN"/>
              </w:rPr>
              <w:t>f_IMS_IPCAN_</w:t>
            </w:r>
            <w:proofErr w:type="gramStart"/>
            <w:r w:rsidRPr="00C73C8A">
              <w:rPr>
                <w:lang w:val="en-US" w:eastAsia="zh-CN"/>
              </w:rPr>
              <w:t>SendCoOrdMsg</w:t>
            </w:r>
            <w:proofErr w:type="spellEnd"/>
            <w:r w:rsidRPr="00C73C8A">
              <w:rPr>
                <w:lang w:val="en-US" w:eastAsia="zh-CN"/>
              </w:rPr>
              <w:t>(</w:t>
            </w:r>
            <w:proofErr w:type="gramEnd"/>
            <w:r w:rsidRPr="00C73C8A">
              <w:rPr>
                <w:lang w:val="en-US" w:eastAsia="zh-CN"/>
              </w:rPr>
              <w:t>IPCAN);</w:t>
            </w:r>
          </w:p>
          <w:p w14:paraId="125AB5E5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   </w:t>
            </w:r>
            <w:proofErr w:type="spellStart"/>
            <w:r w:rsidRPr="00C73C8A">
              <w:rPr>
                <w:lang w:val="en-US" w:eastAsia="zh-CN"/>
              </w:rPr>
              <w:t>f_IMS_</w:t>
            </w:r>
            <w:proofErr w:type="gramStart"/>
            <w:r w:rsidRPr="00C73C8A">
              <w:rPr>
                <w:lang w:val="en-US" w:eastAsia="zh-CN"/>
              </w:rPr>
              <w:t>IpcanReleaseWithOptionalDeregistration</w:t>
            </w:r>
            <w:proofErr w:type="spellEnd"/>
            <w:r w:rsidRPr="00C73C8A">
              <w:rPr>
                <w:lang w:val="en-US" w:eastAsia="zh-CN"/>
              </w:rPr>
              <w:t>(</w:t>
            </w:r>
            <w:proofErr w:type="gramEnd"/>
            <w:r w:rsidRPr="00C73C8A">
              <w:rPr>
                <w:lang w:val="en-US" w:eastAsia="zh-CN"/>
              </w:rPr>
              <w:t>);</w:t>
            </w:r>
          </w:p>
          <w:p w14:paraId="3D00C43E" w14:textId="77777777" w:rsidR="00C73C8A" w:rsidRP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   </w:t>
            </w:r>
          </w:p>
          <w:p w14:paraId="1F9A955A" w14:textId="61756540" w:rsidR="00C73C8A" w:rsidRDefault="00C73C8A" w:rsidP="00C73C8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73C8A">
              <w:rPr>
                <w:lang w:val="en-US" w:eastAsia="zh-CN"/>
              </w:rPr>
              <w:t xml:space="preserve">  }</w:t>
            </w:r>
          </w:p>
        </w:tc>
      </w:tr>
    </w:tbl>
    <w:p w14:paraId="728F9139" w14:textId="77777777" w:rsidR="00FA4EF0" w:rsidRDefault="00FA4EF0" w:rsidP="00FA4EF0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5" w:name="_Toc90027374"/>
      <w:bookmarkStart w:id="16" w:name="_Toc100906414"/>
      <w:proofErr w:type="spellStart"/>
      <w:r>
        <w:rPr>
          <w:b/>
          <w:lang w:val="pt-BR"/>
        </w:rPr>
        <w:lastRenderedPageBreak/>
        <w:t>Change</w:t>
      </w:r>
      <w:proofErr w:type="spellEnd"/>
      <w:r>
        <w:rPr>
          <w:b/>
          <w:lang w:val="pt-BR"/>
        </w:rPr>
        <w:t xml:space="preserve"> </w:t>
      </w:r>
      <w:bookmarkEnd w:id="14"/>
      <w:r>
        <w:rPr>
          <w:b/>
          <w:lang w:val="pt-BR"/>
        </w:rPr>
        <w:t>2</w:t>
      </w:r>
      <w:bookmarkEnd w:id="15"/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A4EF0" w14:paraId="29857CFD" w14:textId="77777777" w:rsidTr="00CC70F5">
        <w:trPr>
          <w:trHeight w:val="447"/>
        </w:trPr>
        <w:tc>
          <w:tcPr>
            <w:tcW w:w="1985" w:type="dxa"/>
          </w:tcPr>
          <w:p w14:paraId="08C323D5" w14:textId="77777777" w:rsidR="00FA4EF0" w:rsidRDefault="00FA4EF0" w:rsidP="00CC70F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1425A0D" w14:textId="77777777" w:rsidR="00FA4EF0" w:rsidRDefault="00FA4EF0" w:rsidP="00CC70F5">
            <w:pPr>
              <w:tabs>
                <w:tab w:val="left" w:pos="612"/>
              </w:tabs>
              <w:spacing w:after="0"/>
            </w:pPr>
            <w:r w:rsidRPr="006D5EEA">
              <w:rPr>
                <w:rFonts w:ascii="Arial" w:hAnsi="Arial"/>
                <w:bCs/>
                <w:lang w:val="en-US" w:eastAsia="en-GB"/>
              </w:rPr>
              <w:t>fl_TC_11_3_1_TestBody</w:t>
            </w:r>
          </w:p>
        </w:tc>
      </w:tr>
      <w:tr w:rsidR="00FA4EF0" w14:paraId="3C16A028" w14:textId="77777777" w:rsidTr="00CC70F5">
        <w:trPr>
          <w:trHeight w:val="452"/>
        </w:trPr>
        <w:tc>
          <w:tcPr>
            <w:tcW w:w="1985" w:type="dxa"/>
          </w:tcPr>
          <w:p w14:paraId="0118CEB4" w14:textId="77777777" w:rsidR="00FA4EF0" w:rsidRDefault="00FA4EF0" w:rsidP="00FA4E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FBE8C3C" w14:textId="016EAA7F" w:rsidR="00FA4EF0" w:rsidRPr="002C51D0" w:rsidRDefault="00FA4EF0" w:rsidP="00FA4EF0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cs="Arial"/>
                <w:lang w:val="en-US"/>
              </w:rPr>
              <w:t xml:space="preserve">Following CR R5-221423 to 38.508-1 4.9.15, </w:t>
            </w:r>
            <w:proofErr w:type="spellStart"/>
            <w:r>
              <w:rPr>
                <w:rFonts w:ascii="Arial" w:hAnsi="Arial" w:cs="Arial"/>
                <w:lang w:val="en-US"/>
              </w:rPr>
              <w:t>forMO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IMS speech call setup the UPDATE can be received from the UE in parallel with PDU SESSION MODIFICATION COMPLETE. </w:t>
            </w:r>
            <w:proofErr w:type="gramStart"/>
            <w:r>
              <w:rPr>
                <w:rFonts w:ascii="Arial" w:hAnsi="Arial" w:cs="Arial"/>
                <w:lang w:val="en-US"/>
              </w:rPr>
              <w:t>So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the IMS PTC should not wait for a trigger from NR5GC PTC in order to be ready to receive and process UPDATE.  </w:t>
            </w:r>
          </w:p>
        </w:tc>
      </w:tr>
      <w:tr w:rsidR="00FA4EF0" w14:paraId="3804AF59" w14:textId="77777777" w:rsidTr="00CC70F5">
        <w:tc>
          <w:tcPr>
            <w:tcW w:w="1985" w:type="dxa"/>
          </w:tcPr>
          <w:p w14:paraId="4B0AF303" w14:textId="77777777" w:rsidR="00FA4EF0" w:rsidRDefault="00FA4EF0" w:rsidP="00FA4E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91E29C6" w14:textId="1F612484" w:rsidR="00FA4EF0" w:rsidRDefault="00FA4EF0" w:rsidP="00FA4EF0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Removed the sending of coordination message after </w:t>
            </w:r>
            <w:r w:rsidRPr="00FA4EF0">
              <w:rPr>
                <w:lang w:val="en-SG"/>
              </w:rPr>
              <w:t>f_NR5GC_ModifyPDUSession_</w:t>
            </w:r>
            <w:proofErr w:type="gramStart"/>
            <w:r w:rsidRPr="00FA4EF0">
              <w:rPr>
                <w:lang w:val="en-SG"/>
              </w:rPr>
              <w:t>AddVoice</w:t>
            </w:r>
            <w:r>
              <w:rPr>
                <w:lang w:val="en-SG"/>
              </w:rPr>
              <w:t>(</w:t>
            </w:r>
            <w:proofErr w:type="gramEnd"/>
            <w:r>
              <w:rPr>
                <w:lang w:val="en-SG"/>
              </w:rPr>
              <w:t>)</w:t>
            </w:r>
          </w:p>
          <w:p w14:paraId="7E199F64" w14:textId="77777777" w:rsidR="00FA4EF0" w:rsidRDefault="00FA4EF0" w:rsidP="00FA4EF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FA4EF0" w14:paraId="06E1F75A" w14:textId="77777777" w:rsidTr="00CC70F5">
        <w:tc>
          <w:tcPr>
            <w:tcW w:w="1985" w:type="dxa"/>
          </w:tcPr>
          <w:p w14:paraId="26C7B217" w14:textId="77777777" w:rsidR="00FA4EF0" w:rsidRDefault="00FA4EF0" w:rsidP="00FA4E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07DE24" w14:textId="77777777" w:rsidR="00FA4EF0" w:rsidRDefault="00FA4EF0" w:rsidP="00FA4EF0">
            <w:pPr>
              <w:spacing w:after="0"/>
              <w:rPr>
                <w:rFonts w:ascii="Arial" w:hAnsi="Arial" w:cs="Arial"/>
                <w:lang w:val="en-US"/>
              </w:rPr>
            </w:pPr>
            <w:r w:rsidRPr="00A135DB">
              <w:rPr>
                <w:rFonts w:ascii="Arial" w:hAnsi="Arial" w:cs="Arial"/>
                <w:lang w:val="en-US"/>
              </w:rPr>
              <w:t>UAC_NR5GC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FA4EF0" w14:paraId="50745E12" w14:textId="77777777" w:rsidTr="00CC70F5">
        <w:tc>
          <w:tcPr>
            <w:tcW w:w="1985" w:type="dxa"/>
          </w:tcPr>
          <w:p w14:paraId="25DAFD3B" w14:textId="77777777" w:rsidR="00FA4EF0" w:rsidRDefault="00FA4EF0" w:rsidP="00FA4EF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D31897D" w14:textId="33726F74" w:rsidR="00FA4EF0" w:rsidRDefault="001D7708" w:rsidP="00FA4EF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in principle, but </w:t>
            </w:r>
            <w:r w:rsidR="00185608">
              <w:rPr>
                <w:rFonts w:ascii="Arial" w:hAnsi="Arial"/>
                <w:highlight w:val="cyan"/>
              </w:rPr>
              <w:t>still</w:t>
            </w:r>
            <w:r>
              <w:rPr>
                <w:rFonts w:ascii="Arial" w:hAnsi="Arial"/>
                <w:highlight w:val="cyan"/>
              </w:rPr>
              <w:t xml:space="preserve"> waiting for the trigger if not </w:t>
            </w:r>
            <w:proofErr w:type="spellStart"/>
            <w:r>
              <w:rPr>
                <w:rFonts w:ascii="Arial" w:hAnsi="Arial"/>
                <w:highlight w:val="cyan"/>
              </w:rPr>
              <w:t>pc_Preconditions</w:t>
            </w:r>
            <w:proofErr w:type="spellEnd"/>
            <w:r w:rsidR="004E380A">
              <w:rPr>
                <w:rFonts w:ascii="Arial" w:hAnsi="Arial"/>
                <w:highlight w:val="cyan"/>
              </w:rPr>
              <w:t xml:space="preserve"> as Update is not sent</w:t>
            </w:r>
            <w:r w:rsidR="00637B7F">
              <w:rPr>
                <w:rFonts w:ascii="Arial" w:hAnsi="Arial"/>
                <w:highlight w:val="cyan"/>
              </w:rPr>
              <w:t xml:space="preserve"> in this case</w:t>
            </w:r>
          </w:p>
        </w:tc>
      </w:tr>
    </w:tbl>
    <w:p w14:paraId="1B49B454" w14:textId="77777777" w:rsidR="00FA4EF0" w:rsidRDefault="00FA4EF0" w:rsidP="00FA4EF0">
      <w:pPr>
        <w:rPr>
          <w:lang w:val="en-US"/>
        </w:rPr>
      </w:pPr>
    </w:p>
    <w:p w14:paraId="7597C18B" w14:textId="77777777" w:rsidR="00FA4EF0" w:rsidRPr="00F13CC7" w:rsidRDefault="00FA4EF0" w:rsidP="00FA4EF0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A4EF0" w14:paraId="7C537C23" w14:textId="77777777" w:rsidTr="00CC70F5">
        <w:tc>
          <w:tcPr>
            <w:tcW w:w="9855" w:type="dxa"/>
          </w:tcPr>
          <w:p w14:paraId="56B6E3F8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>function fl_TC_11_3_1_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415496A8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7F7B2BCE" w14:textId="6B805E8C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</w:t>
            </w:r>
            <w:r>
              <w:rPr>
                <w:rFonts w:ascii="Arial" w:hAnsi="Arial"/>
                <w:bCs/>
                <w:lang w:val="en-US" w:eastAsia="en-GB"/>
              </w:rPr>
              <w:t>………………</w:t>
            </w:r>
          </w:p>
          <w:p w14:paraId="334C7054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67E0EF9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 </w:t>
            </w:r>
          </w:p>
          <w:p w14:paraId="7D1132BB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//@siclog "Steps 16-17"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7D42CB1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 void</w:t>
            </w:r>
          </w:p>
          <w:p w14:paraId="41C34669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B710840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//@siclog "Steps 18-28"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A5684D9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//Step 3 to step 13 from test procedure for IMS MO speech call establishment as described in TS 38.508-1 [4] Table 4.9.15.2.2-1 take place,</w:t>
            </w:r>
          </w:p>
          <w:p w14:paraId="24334D94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ReceivedMsg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 xml:space="preserve">= f_NR5GC_RRCIdleToConnected_Steps2_4(nr_Cell1, '0001'B,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mo_VoiceCall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F33EAF3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v_GSM_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MobilityInfo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 xml:space="preserve">= f_NR5GC_SpeechCall_Steps2_8(nr_Cell1,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mo_VoiceCall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, '0001'B); // @sic R5s210037 sic@</w:t>
            </w:r>
          </w:p>
          <w:p w14:paraId="65C9515B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742EB2B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 // send RRC Connection Setup on SRB0 (CCCH) and switch on UL grant assignments:</w:t>
            </w:r>
          </w:p>
          <w:p w14:paraId="5D44CC07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f_NR_RRCSetup_Def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 xml:space="preserve"> (nr_Cell1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335408AD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9DDB069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 UE shall establish SRB1 acc. to 38.331 cl. 5.3.3.1</w:t>
            </w:r>
          </w:p>
          <w:p w14:paraId="08C584A3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 UE enters RRC_CONNECTED state</w:t>
            </w:r>
          </w:p>
          <w:p w14:paraId="1C7E288D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EE659B4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 receive RRC Connection Setup Complete with piggy-backed NAS message on SRB1 (DCCH):</w:t>
            </w:r>
          </w:p>
          <w:p w14:paraId="560C15DF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ReceivedMsg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f_NR_RRCSetupComplete_Def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(nr_Cell1,</w:t>
            </w:r>
          </w:p>
          <w:p w14:paraId="28AFF0CB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                                      cr_38508_RRCSetupComplete(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),</w:t>
            </w:r>
          </w:p>
          <w:p w14:paraId="00B55AFD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                                  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</w:p>
          <w:p w14:paraId="48705B13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                                      );</w:t>
            </w:r>
          </w:p>
          <w:p w14:paraId="1962C677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f_Check_NG_ServiceReqMsg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v_ReceivedMsg.Pdu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cs_NAS_KeySetIdentifier_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lv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f_NR_SecurityKSIamf_Get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 xml:space="preserve"> (),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tsc_NasKsi_NativeSecurityContext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), f_NG_S_TMSI2MobileIdentity(omit, f_NR5GC_CellInfo_GetGutiParameters (nr_Cell1)), '0001'B)) {  // @sic R5s200654 subject to prose CR approval sic@</w:t>
            </w:r>
          </w:p>
          <w:p w14:paraId="7D648B02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SetVerdictFailOrInconc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__FILE__, __LINE__, "Service Request Message Failed");</w:t>
            </w:r>
          </w:p>
          <w:p w14:paraId="1535CC62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4BEE7A6E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f_NR5GC_RRC_ConnectedState3N_Steps5_8(nr_Cell1,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16DBBBF5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6C6725C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v_GSM_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MobilityInfo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:=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 xml:space="preserve"> f_Get_PDUSessionForDNNType(f_NR5GC_MobileInfo_GetSessionInfoList(), IMS_DNN);</w:t>
            </w:r>
          </w:p>
          <w:p w14:paraId="061DEA6C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4B6F126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 done on IMS PTC</w:t>
            </w:r>
          </w:p>
          <w:p w14:paraId="394E1652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 Wait until need to add voice QoS</w:t>
            </w:r>
          </w:p>
          <w:p w14:paraId="03BB27A0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f_IMS_IPCAN_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WaitForTrigger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IMS[tsc_Index_IMS1]);</w:t>
            </w:r>
          </w:p>
          <w:p w14:paraId="3DEBE4D1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f_NR5GC_ModifyPDUSession_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AddVoice(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 xml:space="preserve">nr_Cell1,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valueof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v_GSM_MobilityInfo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1DB5E88A" w14:textId="529D86A3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highlight w:val="yellow"/>
                <w:lang w:val="en-US" w:eastAsia="en-GB"/>
              </w:rPr>
              <w:t>f_IMS_IPCAN_</w:t>
            </w:r>
            <w:proofErr w:type="gramStart"/>
            <w:r w:rsidRPr="007B4F10">
              <w:rPr>
                <w:rFonts w:ascii="Arial" w:hAnsi="Arial"/>
                <w:bCs/>
                <w:highlight w:val="yellow"/>
                <w:lang w:val="en-US" w:eastAsia="en-GB"/>
              </w:rPr>
              <w:t>SendCoOrdMsg</w:t>
            </w:r>
            <w:proofErr w:type="spellEnd"/>
            <w:r w:rsidRPr="007B4F10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highlight w:val="yellow"/>
                <w:lang w:val="en-US" w:eastAsia="en-GB"/>
              </w:rPr>
              <w:t>IMS[tsc_Index_IMS1]);</w:t>
            </w:r>
          </w:p>
          <w:p w14:paraId="66A6BBF7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__FILE__, __LINE__, "Voice Call Established");</w:t>
            </w:r>
          </w:p>
          <w:p w14:paraId="2585D7A9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 Call now established</w:t>
            </w:r>
          </w:p>
          <w:p w14:paraId="1AAF3B93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f_IMS_IPCAN_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WaitForTrigger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IMS[tsc_Index_IMS1]);</w:t>
            </w:r>
          </w:p>
          <w:p w14:paraId="4F8D2D53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60D41D9" w14:textId="36F34BE0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……………</w:t>
            </w:r>
          </w:p>
          <w:p w14:paraId="45A3C293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47114366" w14:textId="366C69B4" w:rsidR="00FA4EF0" w:rsidRDefault="007B4F10" w:rsidP="007B4F10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29CE53FC" w14:textId="77777777" w:rsidR="00FA4EF0" w:rsidRDefault="00FA4EF0" w:rsidP="00FA4EF0">
      <w:pPr>
        <w:rPr>
          <w:lang w:val="en-US"/>
        </w:rPr>
      </w:pPr>
    </w:p>
    <w:p w14:paraId="6B78BB64" w14:textId="77777777" w:rsidR="00FA4EF0" w:rsidRPr="00F13CC7" w:rsidRDefault="00FA4EF0" w:rsidP="00FA4EF0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A4EF0" w14:paraId="2643A883" w14:textId="77777777" w:rsidTr="00CC70F5">
        <w:tc>
          <w:tcPr>
            <w:tcW w:w="9629" w:type="dxa"/>
          </w:tcPr>
          <w:p w14:paraId="749DB66E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>function fl_TC_11_3_1_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616C9D02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1ED04A18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</w:t>
            </w:r>
            <w:r>
              <w:rPr>
                <w:rFonts w:ascii="Arial" w:hAnsi="Arial"/>
                <w:bCs/>
                <w:lang w:val="en-US" w:eastAsia="en-GB"/>
              </w:rPr>
              <w:t>………………</w:t>
            </w:r>
          </w:p>
          <w:p w14:paraId="37B73191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9F56005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 </w:t>
            </w:r>
          </w:p>
          <w:p w14:paraId="25715937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//@siclog "Steps 16-17"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8784BB4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 void</w:t>
            </w:r>
          </w:p>
          <w:p w14:paraId="09FCFF20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9D43415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//@siclog "Steps 18-28"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CDEF214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//Step 3 to step 13 from test procedure for IMS MO speech call establishment as described in TS 38.508-1 [4] Table 4.9.15.2.2-1 take place,</w:t>
            </w:r>
          </w:p>
          <w:p w14:paraId="3FF9CB0C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ReceivedMsg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 xml:space="preserve">= f_NR5GC_RRCIdleToConnected_Steps2_4(nr_Cell1, '0001'B,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mo_VoiceCall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CEF66D8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lastRenderedPageBreak/>
              <w:t xml:space="preserve">    //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v_GSM_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MobilityInfo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 xml:space="preserve">= f_NR5GC_SpeechCall_Steps2_8(nr_Cell1,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mo_VoiceCall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, '0001'B); // @sic R5s210037 sic@</w:t>
            </w:r>
          </w:p>
          <w:p w14:paraId="3749645B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159BC284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 // send RRC Connection Setup on SRB0 (CCCH) and switch on UL grant assignments:</w:t>
            </w:r>
          </w:p>
          <w:p w14:paraId="1381F20F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f_NR_RRCSetup_Def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 xml:space="preserve"> (nr_Cell1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7B2FF473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9C1D928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 UE shall establish SRB1 acc. to 38.331 cl. 5.3.3.1</w:t>
            </w:r>
          </w:p>
          <w:p w14:paraId="1CB4DDA0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 UE enters RRC_CONNECTED state</w:t>
            </w:r>
          </w:p>
          <w:p w14:paraId="61A713F9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1B610EB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 receive RRC Connection Setup Complete with piggy-backed NAS message on SRB1 (DCCH):</w:t>
            </w:r>
          </w:p>
          <w:p w14:paraId="20B402EE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ReceivedMsg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f_NR_RRCSetupComplete_Def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(nr_Cell1,</w:t>
            </w:r>
          </w:p>
          <w:p w14:paraId="34E12C18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                                      cr_38508_RRCSetupComplete(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),</w:t>
            </w:r>
          </w:p>
          <w:p w14:paraId="3D656112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                                  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</w:p>
          <w:p w14:paraId="7549CCE6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                                      );</w:t>
            </w:r>
          </w:p>
          <w:p w14:paraId="2B4679D5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f_Check_NG_ServiceReqMsg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v_ReceivedMsg.Pdu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cs_NAS_KeySetIdentifier_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lv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f_NR_SecurityKSIamf_Get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 xml:space="preserve"> (),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tsc_NasKsi_NativeSecurityContext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), f_NG_S_TMSI2MobileIdentity(omit, f_NR5GC_CellInfo_GetGutiParameters (nr_Cell1)), '0001'B)) {  // @sic R5s200654 subject to prose CR approval sic@</w:t>
            </w:r>
          </w:p>
          <w:p w14:paraId="49BCB7F8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SetVerdictFailOrInconc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__FILE__, __LINE__, "Service Request Message Failed");</w:t>
            </w:r>
          </w:p>
          <w:p w14:paraId="67EA8BE5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2C05B220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f_NR5GC_RRC_ConnectedState3N_Steps5_8(nr_Cell1,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718F389C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1E7BA159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v_GSM_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MobilityInfo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:=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 xml:space="preserve"> f_Get_PDUSessionForDNNType(f_NR5GC_MobileInfo_GetSessionInfoList(), IMS_DNN);</w:t>
            </w:r>
          </w:p>
          <w:p w14:paraId="07E9A3BC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93B12F4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 done on IMS PTC</w:t>
            </w:r>
          </w:p>
          <w:p w14:paraId="5A52E232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 Wait until need to add voice QoS</w:t>
            </w:r>
          </w:p>
          <w:p w14:paraId="38BC83E9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f_IMS_IPCAN_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WaitForTrigger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IMS[tsc_Index_IMS1]);</w:t>
            </w:r>
          </w:p>
          <w:p w14:paraId="331D6321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f_NR5GC_ModifyPDUSession_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AddVoice(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 xml:space="preserve">nr_Cell1,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valueof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v_GSM_MobilityInfo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0970A888" w14:textId="4CF20DE8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7B4F10">
              <w:rPr>
                <w:rFonts w:ascii="Arial" w:hAnsi="Arial"/>
                <w:bCs/>
                <w:highlight w:val="yellow"/>
                <w:lang w:val="en-US" w:eastAsia="en-GB"/>
              </w:rPr>
              <w:t xml:space="preserve">//REMOVED </w:t>
            </w:r>
            <w:proofErr w:type="spellStart"/>
            <w:r w:rsidRPr="007B4F10">
              <w:rPr>
                <w:rFonts w:ascii="Arial" w:hAnsi="Arial"/>
                <w:bCs/>
                <w:highlight w:val="yellow"/>
                <w:lang w:val="en-US" w:eastAsia="en-GB"/>
              </w:rPr>
              <w:t>f_IMS_IPCAN_</w:t>
            </w:r>
            <w:proofErr w:type="gramStart"/>
            <w:r w:rsidRPr="007B4F10">
              <w:rPr>
                <w:rFonts w:ascii="Arial" w:hAnsi="Arial"/>
                <w:bCs/>
                <w:highlight w:val="yellow"/>
                <w:lang w:val="en-US" w:eastAsia="en-GB"/>
              </w:rPr>
              <w:t>SendCoOrdMsg</w:t>
            </w:r>
            <w:proofErr w:type="spellEnd"/>
            <w:r w:rsidRPr="007B4F10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highlight w:val="yellow"/>
                <w:lang w:val="en-US" w:eastAsia="en-GB"/>
              </w:rPr>
              <w:t>IMS[tsc_Index_IMS1]);</w:t>
            </w:r>
          </w:p>
          <w:p w14:paraId="41FE1E15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__FILE__, __LINE__, "Voice Call Established");</w:t>
            </w:r>
          </w:p>
          <w:p w14:paraId="4CD4D9B4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// Call now established</w:t>
            </w:r>
          </w:p>
          <w:p w14:paraId="1CB0B292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4F10">
              <w:rPr>
                <w:rFonts w:ascii="Arial" w:hAnsi="Arial"/>
                <w:bCs/>
                <w:lang w:val="en-US" w:eastAsia="en-GB"/>
              </w:rPr>
              <w:t>f_IMS_IPCAN_</w:t>
            </w:r>
            <w:proofErr w:type="gramStart"/>
            <w:r w:rsidRPr="007B4F10">
              <w:rPr>
                <w:rFonts w:ascii="Arial" w:hAnsi="Arial"/>
                <w:bCs/>
                <w:lang w:val="en-US" w:eastAsia="en-GB"/>
              </w:rPr>
              <w:t>WaitForTrigger</w:t>
            </w:r>
            <w:proofErr w:type="spellEnd"/>
            <w:r w:rsidRPr="007B4F1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4F10">
              <w:rPr>
                <w:rFonts w:ascii="Arial" w:hAnsi="Arial"/>
                <w:bCs/>
                <w:lang w:val="en-US" w:eastAsia="en-GB"/>
              </w:rPr>
              <w:t>IMS[tsc_Index_IMS1]);</w:t>
            </w:r>
          </w:p>
          <w:p w14:paraId="41BF5F42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5B6471C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……………</w:t>
            </w:r>
          </w:p>
          <w:p w14:paraId="1CD2D8BD" w14:textId="77777777" w:rsidR="007B4F10" w:rsidRPr="007B4F10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36D41A0C" w14:textId="5FD17CC9" w:rsidR="00FA4EF0" w:rsidRPr="00624F48" w:rsidRDefault="007B4F10" w:rsidP="007B4F1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B4F10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  <w:p w14:paraId="01F81B80" w14:textId="77777777" w:rsidR="00FA4EF0" w:rsidRDefault="00FA4EF0" w:rsidP="00CC70F5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61708EF4" w14:textId="77777777" w:rsidR="00196A7F" w:rsidRDefault="00196A7F" w:rsidP="00196A7F">
      <w:pPr>
        <w:rPr>
          <w:noProof/>
          <w:lang w:val="en-US"/>
        </w:rPr>
      </w:pPr>
    </w:p>
    <w:p w14:paraId="7767FF36" w14:textId="77777777" w:rsidR="002404BB" w:rsidRPr="00D506DD" w:rsidRDefault="002404BB" w:rsidP="00196A7F">
      <w:pPr>
        <w:rPr>
          <w:b/>
          <w:bCs/>
          <w:noProof/>
          <w:lang w:val="en-US"/>
        </w:rPr>
      </w:pPr>
    </w:p>
    <w:p w14:paraId="5949FD24" w14:textId="7457BBA1" w:rsidR="002404BB" w:rsidRPr="00D506DD" w:rsidRDefault="002404BB" w:rsidP="00196A7F">
      <w:pPr>
        <w:rPr>
          <w:b/>
          <w:bCs/>
          <w:noProof/>
          <w:lang w:val="en-US"/>
        </w:rPr>
      </w:pPr>
      <w:r w:rsidRPr="00D506DD">
        <w:rPr>
          <w:b/>
          <w:bCs/>
          <w:noProof/>
          <w:highlight w:val="cyan"/>
          <w:lang w:val="en-US"/>
        </w:rPr>
        <w:t>MCC160 Implementation</w:t>
      </w:r>
    </w:p>
    <w:p w14:paraId="1D83E760" w14:textId="5B2B0CB1" w:rsidR="00195FD3" w:rsidRPr="00195FD3" w:rsidRDefault="005F3C12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>
        <w:rPr>
          <w:noProof/>
          <w:lang w:val="en-US"/>
        </w:rPr>
        <w:t>f</w:t>
      </w:r>
      <w:r w:rsidR="00195FD3" w:rsidRPr="00195FD3">
        <w:rPr>
          <w:noProof/>
          <w:lang w:val="en-US"/>
        </w:rPr>
        <w:t>unction fl_TC_11_3_1_TestBody() runs on NR5GC_PTC</w:t>
      </w:r>
    </w:p>
    <w:p w14:paraId="685022B1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{</w:t>
      </w:r>
    </w:p>
    <w:p w14:paraId="654FD1D1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var NG_NAS_MSG_Indication_Type v_ReceivedMsg;</w:t>
      </w:r>
    </w:p>
    <w:p w14:paraId="42311FE2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var template (omit) GSM_MobilityInfo_Type v_GSM_MobilityInfo;</w:t>
      </w:r>
    </w:p>
    <w:p w14:paraId="71A0FC96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var float v_TimerValue := 21.0; //@sic R5-221459 sic@</w:t>
      </w:r>
    </w:p>
    <w:p w14:paraId="4806FE61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timer t_WaitTime;</w:t>
      </w:r>
    </w:p>
    <w:p w14:paraId="4F599AB1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</w:t>
      </w:r>
    </w:p>
    <w:p w14:paraId="7F2DA360" w14:textId="692BD1F2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</w:t>
      </w:r>
      <w:r w:rsidR="005F3C12">
        <w:rPr>
          <w:noProof/>
          <w:lang w:val="en-US"/>
        </w:rPr>
        <w:t>…</w:t>
      </w:r>
      <w:r w:rsidRPr="00195FD3">
        <w:rPr>
          <w:noProof/>
          <w:lang w:val="en-US"/>
        </w:rPr>
        <w:t xml:space="preserve">    </w:t>
      </w:r>
    </w:p>
    <w:p w14:paraId="14E188B2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//@siclog "Steps 18-28" siclog@</w:t>
      </w:r>
    </w:p>
    <w:p w14:paraId="2B45E105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//Step 3 to step 13 from test procedure for IMS MO speech call establishment as described in TS 38.508-1 [4] Table 4.9.15.2.2-1 take place,</w:t>
      </w:r>
    </w:p>
    <w:p w14:paraId="32D633D1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lastRenderedPageBreak/>
        <w:t xml:space="preserve">    // v_ReceivedMsg := f_NR5GC_RRCIdleToConnected_Steps2_4(nr_Cell1, '0001'B, mo_VoiceCall);</w:t>
      </w:r>
    </w:p>
    <w:p w14:paraId="5E8E98D7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//v_GSM_MobilityInfo := f_NR5GC_SpeechCall_Steps2_8(nr_Cell1, mo_VoiceCall, '0001'B); // @sic R5s210037 sic@</w:t>
      </w:r>
    </w:p>
    <w:p w14:paraId="1F8A47A0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</w:t>
      </w:r>
    </w:p>
    <w:p w14:paraId="16EA7E99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 // send RRC Connection Setup on SRB0 (CCCH) and switch on UL grant assignments:</w:t>
      </w:r>
    </w:p>
    <w:p w14:paraId="3D077346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f_NR_RRCSetup_Def (nr_Cell1);</w:t>
      </w:r>
    </w:p>
    <w:p w14:paraId="61DE070A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</w:t>
      </w:r>
    </w:p>
    <w:p w14:paraId="1DC0F6D5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// UE shall establish SRB1 acc. to 38.331 cl. 5.3.3.1</w:t>
      </w:r>
    </w:p>
    <w:p w14:paraId="0ECA07F3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// UE enters RRC_CONNECTED state</w:t>
      </w:r>
    </w:p>
    <w:p w14:paraId="779F9C16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</w:t>
      </w:r>
    </w:p>
    <w:p w14:paraId="4133FBA4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// receive RRC Connection Setup Complete with piggy-backed NAS message on SRB1 (DCCH):</w:t>
      </w:r>
    </w:p>
    <w:p w14:paraId="0249A1F7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v_ReceivedMsg := f_NR_RRCSetupComplete_Def(nr_Cell1,</w:t>
      </w:r>
    </w:p>
    <w:p w14:paraId="5DD73CF9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                                      cr_38508_RRCSetupComplete(tsc_NR_RRC_TI_Def),</w:t>
      </w:r>
    </w:p>
    <w:p w14:paraId="254AF7CD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                                      tsc_SHT_IntegrityProtected</w:t>
      </w:r>
    </w:p>
    <w:p w14:paraId="481127B3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                                      );</w:t>
      </w:r>
    </w:p>
    <w:p w14:paraId="552CC8A8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if (not f_Check_NG_ServiceReqMsg (v_ReceivedMsg.Pdu, cs_NAS_KeySetIdentifier_lv(f_NR_SecurityKSIamf_Get (), tsc_NasKsi_NativeSecurityContext), f_NG_S_TMSI2MobileIdentity(omit, f_NR5GC_CellInfo_GetGutiParameters (nr_Cell1)), '0001'B)) {  // @sic R5s200654 subject to prose CR approval sic@</w:t>
      </w:r>
    </w:p>
    <w:p w14:paraId="321AAB93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  f_NR_SetVerdictFailOrInconc(__FILE__, __LINE__, "Service Request Message Failed");</w:t>
      </w:r>
    </w:p>
    <w:p w14:paraId="4434F860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}</w:t>
      </w:r>
    </w:p>
    <w:p w14:paraId="3F2949C6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f_NR5GC_RRC_ConnectedState3N_Steps5_8(nr_Cell1, v_ReceivedMsg);</w:t>
      </w:r>
    </w:p>
    <w:p w14:paraId="2E001509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</w:t>
      </w:r>
    </w:p>
    <w:p w14:paraId="5433C785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v_GSM_MobilityInfo:= f_Get_PDUSessionForDNNType(f_NR5GC_MobileInfo_GetSessionInfoList(), IMS_DNN);</w:t>
      </w:r>
    </w:p>
    <w:p w14:paraId="617A1D92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</w:t>
      </w:r>
    </w:p>
    <w:p w14:paraId="24CD453B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// done on IMS PTC</w:t>
      </w:r>
    </w:p>
    <w:p w14:paraId="71E59E14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// Wait until need to add voice QoS</w:t>
      </w:r>
    </w:p>
    <w:p w14:paraId="10EE6792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f_IMS_IPCAN_WaitForTrigger(IMS[tsc_Index_IMS1]);</w:t>
      </w:r>
    </w:p>
    <w:p w14:paraId="2507FAB9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f_NR5GC_ModifyPDUSession_AddVoice(nr_Cell1, valueof(v_GSM_MobilityInfo));</w:t>
      </w:r>
    </w:p>
    <w:p w14:paraId="3E2A44E7" w14:textId="77777777" w:rsidR="00195FD3" w:rsidRPr="005F3C12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highlight w:val="cyan"/>
          <w:lang w:val="en-US"/>
        </w:rPr>
      </w:pPr>
      <w:r w:rsidRPr="00195FD3">
        <w:rPr>
          <w:noProof/>
          <w:lang w:val="en-US"/>
        </w:rPr>
        <w:t xml:space="preserve">    </w:t>
      </w:r>
      <w:r w:rsidRPr="005F3C12">
        <w:rPr>
          <w:noProof/>
          <w:highlight w:val="cyan"/>
          <w:lang w:val="en-US"/>
        </w:rPr>
        <w:t>if (not pc_Preconditions) {  // @sic R5s220579 sic@</w:t>
      </w:r>
    </w:p>
    <w:p w14:paraId="76A22682" w14:textId="77777777" w:rsidR="00195FD3" w:rsidRPr="005F3C12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highlight w:val="cyan"/>
          <w:lang w:val="en-US"/>
        </w:rPr>
      </w:pPr>
      <w:r w:rsidRPr="005F3C12">
        <w:rPr>
          <w:noProof/>
          <w:highlight w:val="cyan"/>
          <w:lang w:val="en-US"/>
        </w:rPr>
        <w:t xml:space="preserve">      f_IMS_IPCAN_SendCoOrdMsg(IMS[tsc_Index_IMS1]);</w:t>
      </w:r>
    </w:p>
    <w:p w14:paraId="45AC4C34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5F3C12">
        <w:rPr>
          <w:noProof/>
          <w:highlight w:val="cyan"/>
          <w:lang w:val="en-US"/>
        </w:rPr>
        <w:t xml:space="preserve">    }</w:t>
      </w:r>
    </w:p>
    <w:p w14:paraId="7DF42DD8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f_NR_PreliminaryPass(__FILE__, __LINE__, "Voice Call Established");</w:t>
      </w:r>
    </w:p>
    <w:p w14:paraId="1B8FB833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// Call now established</w:t>
      </w:r>
    </w:p>
    <w:p w14:paraId="739A3266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f_IMS_IPCAN_WaitForTrigger(IMS[tsc_Index_IMS1]);</w:t>
      </w:r>
    </w:p>
    <w:p w14:paraId="7D8C63E5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  </w:t>
      </w:r>
    </w:p>
    <w:p w14:paraId="4D7A48BE" w14:textId="1D0E1D24" w:rsidR="00195FD3" w:rsidRPr="00195FD3" w:rsidRDefault="00195FD3" w:rsidP="004059A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lastRenderedPageBreak/>
        <w:t xml:space="preserve">    </w:t>
      </w:r>
      <w:r w:rsidR="004059AD">
        <w:rPr>
          <w:noProof/>
          <w:lang w:val="en-US"/>
        </w:rPr>
        <w:t>…</w:t>
      </w:r>
    </w:p>
    <w:p w14:paraId="67458D71" w14:textId="77777777" w:rsidR="00195FD3" w:rsidRPr="00195FD3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</w:t>
      </w:r>
    </w:p>
    <w:p w14:paraId="1977F78A" w14:textId="725021E2" w:rsidR="002404BB" w:rsidRDefault="00195FD3" w:rsidP="005F3C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lang w:val="en-US"/>
        </w:rPr>
      </w:pPr>
      <w:r w:rsidRPr="00195FD3">
        <w:rPr>
          <w:noProof/>
          <w:lang w:val="en-US"/>
        </w:rPr>
        <w:t xml:space="preserve">  }</w:t>
      </w:r>
    </w:p>
    <w:p w14:paraId="44EB7632" w14:textId="77777777" w:rsidR="002404BB" w:rsidRDefault="002404BB" w:rsidP="00196A7F">
      <w:pPr>
        <w:rPr>
          <w:noProof/>
          <w:lang w:val="en-US"/>
        </w:rPr>
      </w:pPr>
    </w:p>
    <w:p w14:paraId="0C8B78B0" w14:textId="77777777" w:rsidR="002404BB" w:rsidRPr="001D7A98" w:rsidRDefault="002404BB" w:rsidP="00196A7F">
      <w:pPr>
        <w:rPr>
          <w:noProof/>
          <w:lang w:val="en-US"/>
        </w:rPr>
      </w:pPr>
    </w:p>
    <w:p w14:paraId="36290799" w14:textId="77777777" w:rsidR="00196A7F" w:rsidRDefault="00196A7F" w:rsidP="00196A7F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17" w:name="_Toc93417461"/>
      <w:bookmarkStart w:id="18" w:name="_Toc100303051"/>
      <w:bookmarkStart w:id="19" w:name="_Toc100906415"/>
      <w:bookmarkStart w:id="20" w:name="_Toc96525798"/>
      <w:r>
        <w:rPr>
          <w:rFonts w:cs="Arial"/>
          <w:b/>
        </w:rPr>
        <w:t>Branches executed</w:t>
      </w:r>
      <w:bookmarkEnd w:id="17"/>
      <w:bookmarkEnd w:id="18"/>
      <w:bookmarkEnd w:id="19"/>
    </w:p>
    <w:p w14:paraId="5F155411" w14:textId="0EC86EC7" w:rsidR="00196A7F" w:rsidRDefault="00196A7F" w:rsidP="00196A7F">
      <w:pPr>
        <w:rPr>
          <w:bCs/>
        </w:rPr>
      </w:pPr>
      <w:r w:rsidRPr="006E5F56">
        <w:t xml:space="preserve">The test case was executed on </w:t>
      </w:r>
      <w:r>
        <w:t>NR</w:t>
      </w:r>
      <w:r w:rsidRPr="006E5F56">
        <w:t xml:space="preserve"> band </w:t>
      </w:r>
      <w:r>
        <w:t>n</w:t>
      </w:r>
      <w:r w:rsidR="0031511A">
        <w:t>41</w:t>
      </w:r>
      <w:r w:rsidRPr="00245339">
        <w:rPr>
          <w:rFonts w:cs="Arial"/>
        </w:rPr>
        <w:t xml:space="preserve"> </w:t>
      </w:r>
      <w:r>
        <w:rPr>
          <w:rFonts w:cs="Arial"/>
        </w:rPr>
        <w:t>using NR ciphering algorithm nea1 and integrity algorithm nia1</w:t>
      </w:r>
      <w:r>
        <w:t xml:space="preserve"> on Rohde &amp; Schwarz 5G Protocol Conformance Test platform with </w:t>
      </w:r>
      <w:r w:rsidRPr="00A36EE6">
        <w:rPr>
          <w:bCs/>
        </w:rPr>
        <w:t>Qualcomm SM 8450, SDX65 UE</w:t>
      </w:r>
    </w:p>
    <w:p w14:paraId="5047080F" w14:textId="1AC7D802" w:rsidR="00196A7F" w:rsidRDefault="00196A7F" w:rsidP="00196A7F">
      <w:r>
        <w:rPr>
          <w:rFonts w:cs="Arial"/>
        </w:rPr>
        <w:t>T</w:t>
      </w:r>
      <w:r w:rsidRPr="005A2A9F">
        <w:rPr>
          <w:rFonts w:cs="Arial"/>
        </w:rPr>
        <w:t>he test case was executed on NR band n</w:t>
      </w:r>
      <w:r w:rsidR="0031511A">
        <w:rPr>
          <w:rFonts w:cs="Arial"/>
        </w:rPr>
        <w:t>3</w:t>
      </w:r>
      <w:r w:rsidRPr="005A2A9F">
        <w:rPr>
          <w:rFonts w:cs="Arial"/>
        </w:rPr>
        <w:t xml:space="preserve"> using NR ciphering nea</w:t>
      </w:r>
      <w:r>
        <w:rPr>
          <w:rFonts w:cs="Arial"/>
        </w:rPr>
        <w:t>1</w:t>
      </w:r>
      <w:r w:rsidRPr="005A2A9F">
        <w:rPr>
          <w:rFonts w:cs="Arial"/>
        </w:rPr>
        <w:t xml:space="preserve"> and integrity algorithm nia</w:t>
      </w:r>
      <w:r>
        <w:rPr>
          <w:rFonts w:cs="Arial"/>
        </w:rPr>
        <w:t xml:space="preserve">1 on </w:t>
      </w:r>
      <w:r>
        <w:rPr>
          <w:lang w:val="en-US"/>
        </w:rPr>
        <w:t>Keysight S8704A Protocol Conformance Toolset</w:t>
      </w:r>
      <w:r>
        <w:rPr>
          <w:rFonts w:cs="Arial"/>
        </w:rPr>
        <w:t xml:space="preserve"> </w:t>
      </w:r>
      <w:r>
        <w:t xml:space="preserve">with </w:t>
      </w:r>
      <w:r w:rsidRPr="00A36EE6">
        <w:rPr>
          <w:bCs/>
        </w:rPr>
        <w:t>Qualcomm SM 8450, SDX65 UE</w:t>
      </w:r>
    </w:p>
    <w:p w14:paraId="500D1944" w14:textId="77777777" w:rsidR="00196A7F" w:rsidRPr="00854C55" w:rsidRDefault="00196A7F" w:rsidP="00196A7F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21" w:name="_Toc93417462"/>
      <w:bookmarkStart w:id="22" w:name="_Toc100303052"/>
      <w:bookmarkStart w:id="23" w:name="_Toc100906416"/>
      <w:r w:rsidRPr="00854C55">
        <w:rPr>
          <w:rFonts w:cs="Arial"/>
          <w:b/>
        </w:rPr>
        <w:t>Execution Log Files</w:t>
      </w:r>
      <w:bookmarkEnd w:id="21"/>
      <w:bookmarkEnd w:id="22"/>
      <w:bookmarkEnd w:id="23"/>
    </w:p>
    <w:p w14:paraId="218F1C2C" w14:textId="77777777" w:rsidR="00196A7F" w:rsidRDefault="00196A7F" w:rsidP="00196A7F">
      <w:pPr>
        <w:pStyle w:val="Ttulo2"/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4" w:name="_Toc93417463"/>
      <w:bookmarkStart w:id="25" w:name="_Toc100303053"/>
      <w:bookmarkStart w:id="26" w:name="_Toc100906417"/>
      <w:r>
        <w:rPr>
          <w:rFonts w:cs="Arial"/>
          <w:b/>
        </w:rPr>
        <w:t>Qualcomm</w:t>
      </w:r>
      <w:bookmarkEnd w:id="24"/>
      <w:bookmarkEnd w:id="25"/>
      <w:bookmarkEnd w:id="26"/>
    </w:p>
    <w:p w14:paraId="0A388EFE" w14:textId="77777777" w:rsidR="00196A7F" w:rsidRDefault="00196A7F" w:rsidP="00196A7F">
      <w:pPr>
        <w:rPr>
          <w:rFonts w:cs="Arial"/>
        </w:rPr>
      </w:pPr>
      <w:r w:rsidRPr="00A36EE6">
        <w:rPr>
          <w:rFonts w:cs="Arial"/>
        </w:rPr>
        <w:t>The</w:t>
      </w:r>
      <w:r w:rsidRPr="00A36EE6">
        <w:t xml:space="preserve"> </w:t>
      </w:r>
      <w:r w:rsidRPr="00A36EE6">
        <w:rPr>
          <w:bCs/>
        </w:rPr>
        <w:t>Qualcomm SM 8450, SDX65 UE</w:t>
      </w:r>
      <w:r w:rsidRPr="00A36EE6">
        <w:rPr>
          <w:rFonts w:cs="Arial"/>
        </w:rPr>
        <w:t xml:space="preserve"> passed this test case on</w:t>
      </w:r>
      <w:r w:rsidRPr="00A36EE6">
        <w:t xml:space="preserve"> Rohde &amp; Schwarz 5G Protocol Conformance Test platform</w:t>
      </w:r>
      <w:r w:rsidRPr="00A36EE6">
        <w:rPr>
          <w:rFonts w:cs="Arial"/>
        </w:rPr>
        <w:t xml:space="preserve">. The documentation </w:t>
      </w:r>
      <w:r>
        <w:rPr>
          <w:rFonts w:cs="Arial"/>
        </w:rPr>
        <w:t>below is enclosed as evidence of the successful test case run [1]:</w:t>
      </w:r>
    </w:p>
    <w:p w14:paraId="36D252EE" w14:textId="77777777" w:rsidR="00196A7F" w:rsidRDefault="00196A7F" w:rsidP="00196A7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3DC45831" w14:textId="468D679B" w:rsidR="00196A7F" w:rsidRDefault="0081426C" w:rsidP="00196A7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R&amp;S/</w:t>
      </w:r>
      <w:r w:rsidR="00196A7F">
        <w:rPr>
          <w:rFonts w:cs="Arial"/>
        </w:rPr>
        <w:t>TC_1</w:t>
      </w:r>
      <w:r>
        <w:rPr>
          <w:rFonts w:cs="Arial"/>
        </w:rPr>
        <w:t>1_3_1_</w:t>
      </w:r>
      <w:r w:rsidR="00196A7F">
        <w:rPr>
          <w:rFonts w:cs="Arial"/>
        </w:rPr>
        <w:t>Qualcomm.log</w:t>
      </w:r>
    </w:p>
    <w:p w14:paraId="30782093" w14:textId="77777777" w:rsidR="00196A7F" w:rsidRDefault="00196A7F" w:rsidP="00196A7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694A7E">
        <w:t>(</w:t>
      </w:r>
      <w:r w:rsidRPr="00694A7E">
        <w:rPr>
          <w:u w:val="single"/>
        </w:rPr>
        <w:t>Note:</w:t>
      </w:r>
      <w:r w:rsidRPr="00694A7E">
        <w:t xml:space="preserve"> PICS/PIXIT settings are captured at the beginning of the TLI log)</w:t>
      </w:r>
    </w:p>
    <w:p w14:paraId="0B8679E7" w14:textId="77777777" w:rsidR="00196A7F" w:rsidRDefault="00196A7F" w:rsidP="00196A7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In the log file (in .html format) the complete test case execution can be seen. All TLI events are </w:t>
      </w:r>
      <w:proofErr w:type="gramStart"/>
      <w:r>
        <w:rPr>
          <w:rFonts w:cs="Arial"/>
        </w:rPr>
        <w:t>presented</w:t>
      </w:r>
      <w:proofErr w:type="gramEnd"/>
      <w:r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40FF45DF" w14:textId="7155982A" w:rsidR="00196A7F" w:rsidRDefault="00196A7F" w:rsidP="00196A7F">
      <w:pPr>
        <w:rPr>
          <w:rFonts w:cs="Arial"/>
        </w:rPr>
      </w:pPr>
      <w:r w:rsidRPr="00DC0CB3">
        <w:rPr>
          <w:rFonts w:cs="Arial"/>
        </w:rPr>
        <w:t>The</w:t>
      </w:r>
      <w:r w:rsidRPr="00DC0CB3">
        <w:t xml:space="preserve"> </w:t>
      </w:r>
      <w:r w:rsidRPr="00A36EE6">
        <w:rPr>
          <w:bCs/>
        </w:rPr>
        <w:t>Qualcomm SM 8450, SDX65 UE</w:t>
      </w:r>
      <w:r w:rsidRPr="00A36EE6">
        <w:rPr>
          <w:rFonts w:cs="Arial"/>
        </w:rPr>
        <w:t xml:space="preserve"> </w:t>
      </w:r>
      <w:r>
        <w:rPr>
          <w:rFonts w:cs="Arial"/>
        </w:rPr>
        <w:t>passed this test case on</w:t>
      </w:r>
      <w:r w:rsidRPr="00AB3F52">
        <w:t xml:space="preserve"> </w:t>
      </w:r>
      <w:r w:rsidR="00376748">
        <w:rPr>
          <w:lang w:val="en-US"/>
        </w:rPr>
        <w:t>Keysight S8704A Protocol Conformance Toolset</w:t>
      </w:r>
      <w:r>
        <w:rPr>
          <w:rFonts w:cs="Arial"/>
        </w:rPr>
        <w:t>. The documentation below is enclosed as evidence of the successful test case run [1]:</w:t>
      </w:r>
    </w:p>
    <w:p w14:paraId="1C284345" w14:textId="77777777" w:rsidR="00196A7F" w:rsidRPr="00C549CB" w:rsidRDefault="00196A7F" w:rsidP="00196A7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4FA97DF0" w14:textId="1C2808C0" w:rsidR="00196A7F" w:rsidRPr="00C549CB" w:rsidRDefault="0081426C" w:rsidP="00196A7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</w:t>
      </w:r>
      <w:r w:rsidR="00196A7F" w:rsidRPr="00C549CB">
        <w:rPr>
          <w:rFonts w:cs="Arial"/>
        </w:rPr>
        <w:t>/TC_</w:t>
      </w:r>
      <w:r w:rsidR="00196A7F">
        <w:rPr>
          <w:rFonts w:cs="Arial"/>
        </w:rPr>
        <w:t>1</w:t>
      </w:r>
      <w:r>
        <w:rPr>
          <w:rFonts w:cs="Arial"/>
        </w:rPr>
        <w:t>1_3_1</w:t>
      </w:r>
      <w:r w:rsidR="00196A7F">
        <w:rPr>
          <w:rFonts w:cs="Arial"/>
        </w:rPr>
        <w:t>_</w:t>
      </w:r>
      <w:r w:rsidR="00196A7F" w:rsidRPr="00C549CB">
        <w:rPr>
          <w:rFonts w:cs="Arial"/>
        </w:rPr>
        <w:t>LOG.</w:t>
      </w:r>
      <w:r>
        <w:rPr>
          <w:rFonts w:cs="Arial"/>
        </w:rPr>
        <w:t>html</w:t>
      </w:r>
    </w:p>
    <w:p w14:paraId="34515228" w14:textId="77777777" w:rsidR="00196A7F" w:rsidRPr="00C549CB" w:rsidRDefault="00196A7F" w:rsidP="00196A7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2EC98693" w14:textId="63CAFDA3" w:rsidR="00196A7F" w:rsidRDefault="0081426C" w:rsidP="00196A7F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</w:t>
      </w:r>
      <w:r w:rsidRPr="00C549CB">
        <w:rPr>
          <w:rFonts w:cs="Arial"/>
        </w:rPr>
        <w:t>/TC_</w:t>
      </w:r>
      <w:r>
        <w:rPr>
          <w:rFonts w:cs="Arial"/>
        </w:rPr>
        <w:t>11_3_1_PIXIT</w:t>
      </w:r>
      <w:r w:rsidR="00196A7F" w:rsidRPr="00C549CB">
        <w:rPr>
          <w:rFonts w:cs="Arial"/>
        </w:rPr>
        <w:t>.</w:t>
      </w:r>
      <w:r>
        <w:rPr>
          <w:rFonts w:cs="Arial"/>
        </w:rPr>
        <w:t>xml</w:t>
      </w:r>
    </w:p>
    <w:p w14:paraId="043C782B" w14:textId="77777777" w:rsidR="00196A7F" w:rsidRDefault="00196A7F" w:rsidP="00196A7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</w:p>
    <w:p w14:paraId="1EDAB708" w14:textId="77777777" w:rsidR="00196A7F" w:rsidRPr="008706A9" w:rsidRDefault="00196A7F" w:rsidP="00196A7F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27" w:name="_Toc100303054"/>
      <w:bookmarkStart w:id="28" w:name="_Toc100906418"/>
      <w:r w:rsidRPr="008706A9">
        <w:rPr>
          <w:rFonts w:cs="Arial"/>
          <w:b/>
        </w:rPr>
        <w:t>References</w:t>
      </w:r>
      <w:bookmarkEnd w:id="20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196A7F" w14:paraId="50A414AA" w14:textId="77777777" w:rsidTr="00CC70F5">
        <w:tc>
          <w:tcPr>
            <w:tcW w:w="709" w:type="dxa"/>
          </w:tcPr>
          <w:p w14:paraId="47AC643B" w14:textId="77777777" w:rsidR="00196A7F" w:rsidRPr="008706A9" w:rsidRDefault="00196A7F" w:rsidP="00CC70F5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</w:tcPr>
          <w:p w14:paraId="3B8DF95C" w14:textId="77777777" w:rsidR="00196A7F" w:rsidRDefault="00196A7F" w:rsidP="00CC70F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</w:tr>
      <w:tr w:rsidR="00196A7F" w14:paraId="2140032E" w14:textId="77777777" w:rsidTr="00CC70F5">
        <w:tc>
          <w:tcPr>
            <w:tcW w:w="709" w:type="dxa"/>
            <w:hideMark/>
          </w:tcPr>
          <w:p w14:paraId="41B99A38" w14:textId="77777777" w:rsidR="00196A7F" w:rsidRPr="008706A9" w:rsidRDefault="00196A7F" w:rsidP="00CC70F5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8706A9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085E35BB" w14:textId="4AC21932" w:rsidR="00196A7F" w:rsidRPr="0065018D" w:rsidRDefault="00196A7F" w:rsidP="00CC70F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lang w:eastAsia="en-GB"/>
              </w:rPr>
            </w:pPr>
            <w:r w:rsidRPr="0065018D">
              <w:rPr>
                <w:b/>
                <w:lang w:eastAsia="en-GB"/>
              </w:rPr>
              <w:t>R5s22</w:t>
            </w:r>
            <w:r>
              <w:rPr>
                <w:b/>
                <w:lang w:eastAsia="en-GB"/>
              </w:rPr>
              <w:t>0</w:t>
            </w:r>
            <w:r w:rsidR="00D94539">
              <w:rPr>
                <w:b/>
                <w:lang w:eastAsia="en-GB"/>
              </w:rPr>
              <w:t>580</w:t>
            </w:r>
            <w:r w:rsidRPr="0065018D">
              <w:rPr>
                <w:lang w:eastAsia="en-GB"/>
              </w:rPr>
              <w:t xml:space="preserve">: Supporting information for </w:t>
            </w:r>
            <w:r w:rsidRPr="002C0D20">
              <w:t xml:space="preserve">Addition of </w:t>
            </w:r>
            <w:r w:rsidR="0081426C">
              <w:t>NR5GC UAC testcase 11.3.1</w:t>
            </w:r>
          </w:p>
        </w:tc>
      </w:tr>
      <w:tr w:rsidR="00196A7F" w:rsidRPr="006E3CF8" w14:paraId="4A7ACF60" w14:textId="77777777" w:rsidTr="00CC70F5">
        <w:tc>
          <w:tcPr>
            <w:tcW w:w="709" w:type="dxa"/>
          </w:tcPr>
          <w:p w14:paraId="2FC6B0B0" w14:textId="77777777" w:rsidR="00196A7F" w:rsidRPr="00FB760E" w:rsidRDefault="00196A7F" w:rsidP="00CC70F5">
            <w:pPr>
              <w:pStyle w:val="FP"/>
              <w:spacing w:before="40" w:after="4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7667" w:type="dxa"/>
          </w:tcPr>
          <w:p w14:paraId="74751385" w14:textId="77777777" w:rsidR="00196A7F" w:rsidRPr="00FB760E" w:rsidRDefault="00196A7F" w:rsidP="00CC70F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8"/>
                <w:lang w:eastAsia="en-GB"/>
              </w:rPr>
            </w:pPr>
          </w:p>
        </w:tc>
      </w:tr>
    </w:tbl>
    <w:p w14:paraId="64726BAA" w14:textId="77777777" w:rsidR="00196A7F" w:rsidRPr="00FB760E" w:rsidRDefault="00196A7F" w:rsidP="00196A7F">
      <w:pPr>
        <w:rPr>
          <w:noProof/>
        </w:rPr>
      </w:pPr>
    </w:p>
    <w:p w14:paraId="14995824" w14:textId="77777777" w:rsidR="00196A7F" w:rsidRPr="001D7A98" w:rsidRDefault="00196A7F" w:rsidP="00196A7F">
      <w:pPr>
        <w:rPr>
          <w:noProof/>
          <w:lang w:val="en-US"/>
        </w:rPr>
      </w:pPr>
    </w:p>
    <w:p w14:paraId="3759531B" w14:textId="20910FE6" w:rsidR="00FA4EF0" w:rsidRPr="00196A7F" w:rsidRDefault="00FA4EF0" w:rsidP="00FA4EF0">
      <w:pPr>
        <w:rPr>
          <w:lang w:val="en-US"/>
        </w:rPr>
      </w:pPr>
    </w:p>
    <w:sectPr w:rsidR="00FA4EF0" w:rsidRPr="00196A7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78258" w14:textId="77777777" w:rsidR="009115F6" w:rsidRDefault="009115F6">
      <w:r>
        <w:separator/>
      </w:r>
    </w:p>
  </w:endnote>
  <w:endnote w:type="continuationSeparator" w:id="0">
    <w:p w14:paraId="334027AA" w14:textId="77777777" w:rsidR="009115F6" w:rsidRDefault="00911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58C92" w14:textId="77777777" w:rsidR="009115F6" w:rsidRDefault="009115F6">
      <w:r>
        <w:separator/>
      </w:r>
    </w:p>
  </w:footnote>
  <w:footnote w:type="continuationSeparator" w:id="0">
    <w:p w14:paraId="3661D27A" w14:textId="77777777" w:rsidR="009115F6" w:rsidRDefault="00911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C70F5" w:rsidRDefault="00CC70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C70F5" w:rsidRDefault="00CC70F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C70F5" w:rsidRDefault="00CC70F5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C70F5" w:rsidRDefault="00CC70F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91312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88515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3580059">
    <w:abstractNumId w:val="0"/>
  </w:num>
  <w:num w:numId="4" w16cid:durableId="859901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A6394"/>
    <w:rsid w:val="000B7FED"/>
    <w:rsid w:val="000C038A"/>
    <w:rsid w:val="000C2205"/>
    <w:rsid w:val="000C6598"/>
    <w:rsid w:val="000D0AA1"/>
    <w:rsid w:val="000D44B3"/>
    <w:rsid w:val="000E432A"/>
    <w:rsid w:val="000E5B4E"/>
    <w:rsid w:val="00145D43"/>
    <w:rsid w:val="00172233"/>
    <w:rsid w:val="00175179"/>
    <w:rsid w:val="00183F49"/>
    <w:rsid w:val="00185608"/>
    <w:rsid w:val="0018700F"/>
    <w:rsid w:val="00192C46"/>
    <w:rsid w:val="001949CF"/>
    <w:rsid w:val="00195FD3"/>
    <w:rsid w:val="00196A7F"/>
    <w:rsid w:val="00197D75"/>
    <w:rsid w:val="001A08B3"/>
    <w:rsid w:val="001A7B60"/>
    <w:rsid w:val="001B52F0"/>
    <w:rsid w:val="001B7A65"/>
    <w:rsid w:val="001D7708"/>
    <w:rsid w:val="001E41F3"/>
    <w:rsid w:val="001E790C"/>
    <w:rsid w:val="002404BB"/>
    <w:rsid w:val="00242E5E"/>
    <w:rsid w:val="002435A3"/>
    <w:rsid w:val="0026004D"/>
    <w:rsid w:val="002640DD"/>
    <w:rsid w:val="00275D12"/>
    <w:rsid w:val="00280C49"/>
    <w:rsid w:val="00284FEB"/>
    <w:rsid w:val="002860C4"/>
    <w:rsid w:val="002A58AB"/>
    <w:rsid w:val="002B5741"/>
    <w:rsid w:val="002C6417"/>
    <w:rsid w:val="002E472E"/>
    <w:rsid w:val="00303144"/>
    <w:rsid w:val="00305409"/>
    <w:rsid w:val="003103B5"/>
    <w:rsid w:val="0031511A"/>
    <w:rsid w:val="003156FB"/>
    <w:rsid w:val="003304DB"/>
    <w:rsid w:val="003609EF"/>
    <w:rsid w:val="0036231A"/>
    <w:rsid w:val="003667E5"/>
    <w:rsid w:val="0037269D"/>
    <w:rsid w:val="00374DD4"/>
    <w:rsid w:val="00376748"/>
    <w:rsid w:val="003806DF"/>
    <w:rsid w:val="003C15E3"/>
    <w:rsid w:val="003C1984"/>
    <w:rsid w:val="003C70D3"/>
    <w:rsid w:val="003D1F89"/>
    <w:rsid w:val="003E1A36"/>
    <w:rsid w:val="004059AD"/>
    <w:rsid w:val="00410371"/>
    <w:rsid w:val="004242F1"/>
    <w:rsid w:val="004251C8"/>
    <w:rsid w:val="00475A83"/>
    <w:rsid w:val="004852ED"/>
    <w:rsid w:val="004904C4"/>
    <w:rsid w:val="00494371"/>
    <w:rsid w:val="004B75B7"/>
    <w:rsid w:val="004D1308"/>
    <w:rsid w:val="004E380A"/>
    <w:rsid w:val="005141D9"/>
    <w:rsid w:val="0051580D"/>
    <w:rsid w:val="005200AB"/>
    <w:rsid w:val="00547111"/>
    <w:rsid w:val="00592D74"/>
    <w:rsid w:val="005A1EE1"/>
    <w:rsid w:val="005E2C44"/>
    <w:rsid w:val="005F2BB2"/>
    <w:rsid w:val="005F3C12"/>
    <w:rsid w:val="00621188"/>
    <w:rsid w:val="006257ED"/>
    <w:rsid w:val="00637B7F"/>
    <w:rsid w:val="00653DE4"/>
    <w:rsid w:val="00665C47"/>
    <w:rsid w:val="00695808"/>
    <w:rsid w:val="006B46FB"/>
    <w:rsid w:val="006D5593"/>
    <w:rsid w:val="006E21FB"/>
    <w:rsid w:val="006F60F7"/>
    <w:rsid w:val="00702E2B"/>
    <w:rsid w:val="00707AC3"/>
    <w:rsid w:val="00711669"/>
    <w:rsid w:val="00714985"/>
    <w:rsid w:val="00745C21"/>
    <w:rsid w:val="007649AE"/>
    <w:rsid w:val="00783CAF"/>
    <w:rsid w:val="00785AFF"/>
    <w:rsid w:val="00792342"/>
    <w:rsid w:val="00793CE5"/>
    <w:rsid w:val="007977A8"/>
    <w:rsid w:val="007B1498"/>
    <w:rsid w:val="007B4F10"/>
    <w:rsid w:val="007B512A"/>
    <w:rsid w:val="007C2097"/>
    <w:rsid w:val="007D6A07"/>
    <w:rsid w:val="007F7259"/>
    <w:rsid w:val="008040A8"/>
    <w:rsid w:val="0081426C"/>
    <w:rsid w:val="008279FA"/>
    <w:rsid w:val="008626E7"/>
    <w:rsid w:val="00870EE7"/>
    <w:rsid w:val="00883E48"/>
    <w:rsid w:val="008863B9"/>
    <w:rsid w:val="00887A02"/>
    <w:rsid w:val="008A45A6"/>
    <w:rsid w:val="008C044C"/>
    <w:rsid w:val="008D3CCC"/>
    <w:rsid w:val="008D4170"/>
    <w:rsid w:val="008F3789"/>
    <w:rsid w:val="008F686C"/>
    <w:rsid w:val="009115F6"/>
    <w:rsid w:val="009148DE"/>
    <w:rsid w:val="0093083B"/>
    <w:rsid w:val="00941E30"/>
    <w:rsid w:val="009777D9"/>
    <w:rsid w:val="00991B88"/>
    <w:rsid w:val="009A5753"/>
    <w:rsid w:val="009A579D"/>
    <w:rsid w:val="009B14E2"/>
    <w:rsid w:val="009D2DF8"/>
    <w:rsid w:val="009E3297"/>
    <w:rsid w:val="009F45F0"/>
    <w:rsid w:val="009F734F"/>
    <w:rsid w:val="00A07003"/>
    <w:rsid w:val="00A22FB8"/>
    <w:rsid w:val="00A246B6"/>
    <w:rsid w:val="00A3521D"/>
    <w:rsid w:val="00A47E70"/>
    <w:rsid w:val="00A50CF0"/>
    <w:rsid w:val="00A64F98"/>
    <w:rsid w:val="00A7671C"/>
    <w:rsid w:val="00A84249"/>
    <w:rsid w:val="00AA2CBC"/>
    <w:rsid w:val="00AC4CF7"/>
    <w:rsid w:val="00AC5820"/>
    <w:rsid w:val="00AD1CD8"/>
    <w:rsid w:val="00AE56C0"/>
    <w:rsid w:val="00B0233C"/>
    <w:rsid w:val="00B258BB"/>
    <w:rsid w:val="00B67B97"/>
    <w:rsid w:val="00B7489A"/>
    <w:rsid w:val="00B85CB9"/>
    <w:rsid w:val="00B968C8"/>
    <w:rsid w:val="00BA2745"/>
    <w:rsid w:val="00BA3EC5"/>
    <w:rsid w:val="00BA51D9"/>
    <w:rsid w:val="00BB5DFC"/>
    <w:rsid w:val="00BD279D"/>
    <w:rsid w:val="00BD6BB8"/>
    <w:rsid w:val="00BE43C5"/>
    <w:rsid w:val="00C21C92"/>
    <w:rsid w:val="00C339CB"/>
    <w:rsid w:val="00C622A1"/>
    <w:rsid w:val="00C66BA2"/>
    <w:rsid w:val="00C73C8A"/>
    <w:rsid w:val="00C870F6"/>
    <w:rsid w:val="00C95985"/>
    <w:rsid w:val="00CA4B98"/>
    <w:rsid w:val="00CC44C2"/>
    <w:rsid w:val="00CC5026"/>
    <w:rsid w:val="00CC68D0"/>
    <w:rsid w:val="00CC70F5"/>
    <w:rsid w:val="00CE1A92"/>
    <w:rsid w:val="00CF1EF1"/>
    <w:rsid w:val="00D00D8E"/>
    <w:rsid w:val="00D03F9A"/>
    <w:rsid w:val="00D06D51"/>
    <w:rsid w:val="00D24991"/>
    <w:rsid w:val="00D30110"/>
    <w:rsid w:val="00D46259"/>
    <w:rsid w:val="00D50255"/>
    <w:rsid w:val="00D506DD"/>
    <w:rsid w:val="00D66520"/>
    <w:rsid w:val="00D824DB"/>
    <w:rsid w:val="00D84AE9"/>
    <w:rsid w:val="00D94539"/>
    <w:rsid w:val="00DA11E9"/>
    <w:rsid w:val="00DC64DC"/>
    <w:rsid w:val="00DE34CF"/>
    <w:rsid w:val="00E13F3D"/>
    <w:rsid w:val="00E20D6E"/>
    <w:rsid w:val="00E34898"/>
    <w:rsid w:val="00EB09B7"/>
    <w:rsid w:val="00EE7D7C"/>
    <w:rsid w:val="00F25D98"/>
    <w:rsid w:val="00F2700A"/>
    <w:rsid w:val="00F300FB"/>
    <w:rsid w:val="00F62183"/>
    <w:rsid w:val="00FA4EF0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nfasis">
    <w:name w:val="Emphasis"/>
    <w:qFormat/>
    <w:rsid w:val="00007D89"/>
    <w:rPr>
      <w:i/>
      <w:iCs/>
    </w:rPr>
  </w:style>
  <w:style w:type="paragraph" w:styleId="Ttulo">
    <w:name w:val="Title"/>
    <w:basedOn w:val="Normal"/>
    <w:next w:val="Normal"/>
    <w:link w:val="TtuloC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CdigoHTML">
    <w:name w:val="HTML Code"/>
    <w:basedOn w:val="Fuentedeprrafopredeter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Ttulo2Car">
    <w:name w:val="Título 2 Car"/>
    <w:aliases w:val="Head2A Car,2 Car,H2 Car,h2 Car"/>
    <w:basedOn w:val="Fuentedeprrafopredeter"/>
    <w:link w:val="Ttulo2"/>
    <w:rsid w:val="00FA4EF0"/>
    <w:rPr>
      <w:rFonts w:ascii="Arial" w:hAnsi="Arial"/>
      <w:sz w:val="32"/>
      <w:lang w:val="en-GB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5F2B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arikshit.bhise@rohde-schwarz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F1312-2519-4792-86F9-662A6E14F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1832</Words>
  <Characters>17107</Characters>
  <Application>Microsoft Office Word</Application>
  <DocSecurity>0</DocSecurity>
  <Lines>142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2</cp:revision>
  <cp:lastPrinted>1900-01-01T00:00:00Z</cp:lastPrinted>
  <dcterms:created xsi:type="dcterms:W3CDTF">2022-04-25T07:52:00Z</dcterms:created>
  <dcterms:modified xsi:type="dcterms:W3CDTF">2022-04-25T07:52:00Z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