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45D6D" w14:textId="77777777" w:rsidR="001A0A46" w:rsidRDefault="001A0A46" w:rsidP="001A0A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R5s220560</w:t>
        </w:r>
      </w:fldSimple>
    </w:p>
    <w:p w14:paraId="7D30DC8F" w14:textId="77777777" w:rsidR="001A0A46" w:rsidRDefault="001A0A46" w:rsidP="001A0A4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0A46" w14:paraId="15F06DA3" w14:textId="77777777" w:rsidTr="000C58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A6278" w14:textId="77777777" w:rsidR="001A0A46" w:rsidRDefault="001A0A46" w:rsidP="000C58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A0A46" w14:paraId="0A1810A7" w14:textId="77777777" w:rsidTr="000C58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AACA1A" w14:textId="77777777" w:rsidR="001A0A46" w:rsidRDefault="001A0A46" w:rsidP="000C58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0A46" w14:paraId="34C0C077" w14:textId="77777777" w:rsidTr="000C58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439BE7" w14:textId="77777777" w:rsidR="001A0A46" w:rsidRDefault="001A0A46" w:rsidP="000C5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A46" w14:paraId="3A872448" w14:textId="77777777" w:rsidTr="000C581F">
        <w:tc>
          <w:tcPr>
            <w:tcW w:w="142" w:type="dxa"/>
            <w:tcBorders>
              <w:left w:val="single" w:sz="4" w:space="0" w:color="auto"/>
            </w:tcBorders>
          </w:tcPr>
          <w:p w14:paraId="61A45D03" w14:textId="77777777" w:rsidR="001A0A46" w:rsidRDefault="001A0A46" w:rsidP="000C58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911660" w14:textId="77777777" w:rsidR="001A0A46" w:rsidRPr="00410371" w:rsidRDefault="001A0A46" w:rsidP="000C581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E145C5B" w14:textId="77777777" w:rsidR="001A0A46" w:rsidRDefault="001A0A46" w:rsidP="000C58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27F615" w14:textId="77777777" w:rsidR="001A0A46" w:rsidRPr="00410371" w:rsidRDefault="001A0A46" w:rsidP="000C581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2495</w:t>
              </w:r>
            </w:fldSimple>
          </w:p>
        </w:tc>
        <w:tc>
          <w:tcPr>
            <w:tcW w:w="709" w:type="dxa"/>
          </w:tcPr>
          <w:p w14:paraId="5E187A77" w14:textId="77777777" w:rsidR="001A0A46" w:rsidRDefault="001A0A46" w:rsidP="000C58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1F045D" w14:textId="77777777" w:rsidR="001A0A46" w:rsidRPr="00410371" w:rsidRDefault="001A0A46" w:rsidP="000C58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CF75B84" w14:textId="77777777" w:rsidR="001A0A46" w:rsidRDefault="001A0A46" w:rsidP="000C58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7EE159" w14:textId="77777777" w:rsidR="001A0A46" w:rsidRPr="00410371" w:rsidRDefault="001A0A46" w:rsidP="000C58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97D9B0" w14:textId="77777777" w:rsidR="001A0A46" w:rsidRDefault="001A0A46" w:rsidP="000C581F">
            <w:pPr>
              <w:pStyle w:val="CRCoverPage"/>
              <w:spacing w:after="0"/>
              <w:rPr>
                <w:noProof/>
              </w:rPr>
            </w:pPr>
          </w:p>
        </w:tc>
      </w:tr>
      <w:tr w:rsidR="001A0A46" w14:paraId="0A37887C" w14:textId="77777777" w:rsidTr="000C58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87B4FF" w14:textId="77777777" w:rsidR="001A0A46" w:rsidRDefault="001A0A46" w:rsidP="000C581F">
            <w:pPr>
              <w:pStyle w:val="CRCoverPage"/>
              <w:spacing w:after="0"/>
              <w:rPr>
                <w:noProof/>
              </w:rPr>
            </w:pPr>
          </w:p>
        </w:tc>
      </w:tr>
      <w:tr w:rsidR="001A0A46" w14:paraId="18D94337" w14:textId="77777777" w:rsidTr="000C58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7BBB9E" w14:textId="77777777" w:rsidR="001A0A46" w:rsidRPr="00F25D98" w:rsidRDefault="001A0A46" w:rsidP="000C58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0A46" w14:paraId="7410BC39" w14:textId="77777777" w:rsidTr="000C581F">
        <w:tc>
          <w:tcPr>
            <w:tcW w:w="9641" w:type="dxa"/>
            <w:gridSpan w:val="9"/>
          </w:tcPr>
          <w:p w14:paraId="61F44BE7" w14:textId="77777777" w:rsidR="001A0A46" w:rsidRDefault="001A0A46" w:rsidP="000C5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11D8B5" w14:textId="77777777" w:rsidR="001A0A46" w:rsidRDefault="001A0A46" w:rsidP="001A0A4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0A46" w14:paraId="75F7C006" w14:textId="77777777" w:rsidTr="000C581F">
        <w:tc>
          <w:tcPr>
            <w:tcW w:w="2835" w:type="dxa"/>
          </w:tcPr>
          <w:p w14:paraId="64B37749" w14:textId="77777777" w:rsidR="001A0A46" w:rsidRDefault="001A0A46" w:rsidP="000C58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F41C10" w14:textId="77777777" w:rsidR="001A0A46" w:rsidRDefault="001A0A46" w:rsidP="000C58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E564E8" w14:textId="77777777" w:rsidR="001A0A46" w:rsidRDefault="001A0A46" w:rsidP="000C5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5D02FB" w14:textId="77777777" w:rsidR="001A0A46" w:rsidRDefault="001A0A46" w:rsidP="000C58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823D6" w14:textId="77777777" w:rsidR="001A0A46" w:rsidRDefault="001A0A46" w:rsidP="000C5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A939B9D" w14:textId="77777777" w:rsidR="001A0A46" w:rsidRDefault="001A0A46" w:rsidP="000C58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C5ABD3" w14:textId="77777777" w:rsidR="001A0A46" w:rsidRDefault="001A0A46" w:rsidP="000C5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5DBD07" w14:textId="77777777" w:rsidR="001A0A46" w:rsidRDefault="001A0A46" w:rsidP="000C58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29ADA7" w14:textId="77777777" w:rsidR="001A0A46" w:rsidRDefault="001A0A46" w:rsidP="000C58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8E96A6" w14:textId="77777777" w:rsidR="001A0A46" w:rsidRDefault="001A0A46" w:rsidP="001A0A4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0A46" w14:paraId="4A098CA6" w14:textId="77777777" w:rsidTr="000C581F">
        <w:tc>
          <w:tcPr>
            <w:tcW w:w="9640" w:type="dxa"/>
            <w:gridSpan w:val="11"/>
          </w:tcPr>
          <w:p w14:paraId="45362A82" w14:textId="77777777" w:rsidR="001A0A46" w:rsidRDefault="001A0A46" w:rsidP="000C5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A46" w14:paraId="4AF5EAE6" w14:textId="77777777" w:rsidTr="000C58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65AAD2" w14:textId="77777777" w:rsidR="001A0A46" w:rsidRDefault="001A0A46" w:rsidP="000C58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57376C" w14:textId="77777777" w:rsidR="001A0A46" w:rsidRDefault="001A0A46" w:rsidP="000C58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fl_ReleaseCallWithOptionalDeregister</w:t>
            </w:r>
            <w:proofErr w:type="spellEnd"/>
            <w:r>
              <w:fldChar w:fldCharType="end"/>
            </w:r>
          </w:p>
        </w:tc>
      </w:tr>
      <w:tr w:rsidR="001A0A46" w14:paraId="6BA9E3D7" w14:textId="77777777" w:rsidTr="000C581F">
        <w:tc>
          <w:tcPr>
            <w:tcW w:w="1843" w:type="dxa"/>
            <w:tcBorders>
              <w:left w:val="single" w:sz="4" w:space="0" w:color="auto"/>
            </w:tcBorders>
          </w:tcPr>
          <w:p w14:paraId="57414A07" w14:textId="77777777" w:rsidR="001A0A46" w:rsidRDefault="001A0A46" w:rsidP="000C58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C1CB87" w14:textId="77777777" w:rsidR="001A0A46" w:rsidRDefault="001A0A46" w:rsidP="000C5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A46" w14:paraId="17CE8A27" w14:textId="77777777" w:rsidTr="000C581F">
        <w:tc>
          <w:tcPr>
            <w:tcW w:w="1843" w:type="dxa"/>
            <w:tcBorders>
              <w:left w:val="single" w:sz="4" w:space="0" w:color="auto"/>
            </w:tcBorders>
          </w:tcPr>
          <w:p w14:paraId="6F969B39" w14:textId="77777777" w:rsidR="001A0A46" w:rsidRDefault="001A0A46" w:rsidP="000C58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CDDE1A" w14:textId="77777777" w:rsidR="001A0A46" w:rsidRDefault="001A0A46" w:rsidP="000C58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1A0A46" w14:paraId="3871CBAE" w14:textId="77777777" w:rsidTr="000C581F">
        <w:tc>
          <w:tcPr>
            <w:tcW w:w="1843" w:type="dxa"/>
            <w:tcBorders>
              <w:left w:val="single" w:sz="4" w:space="0" w:color="auto"/>
            </w:tcBorders>
          </w:tcPr>
          <w:p w14:paraId="6996B3A3" w14:textId="77777777" w:rsidR="001A0A46" w:rsidRDefault="001A0A46" w:rsidP="000C58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765A44" w14:textId="16B0CEA7" w:rsidR="001A0A46" w:rsidRDefault="001A0A46" w:rsidP="000C581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0A46" w14:paraId="507ACB46" w14:textId="77777777" w:rsidTr="000C581F">
        <w:tc>
          <w:tcPr>
            <w:tcW w:w="1843" w:type="dxa"/>
            <w:tcBorders>
              <w:left w:val="single" w:sz="4" w:space="0" w:color="auto"/>
            </w:tcBorders>
          </w:tcPr>
          <w:p w14:paraId="009F980C" w14:textId="77777777" w:rsidR="001A0A46" w:rsidRDefault="001A0A46" w:rsidP="000C58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98C2EE" w14:textId="77777777" w:rsidR="001A0A46" w:rsidRDefault="001A0A46" w:rsidP="000C5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A46" w14:paraId="0D1F41D8" w14:textId="77777777" w:rsidTr="000C581F">
        <w:tc>
          <w:tcPr>
            <w:tcW w:w="1843" w:type="dxa"/>
            <w:tcBorders>
              <w:left w:val="single" w:sz="4" w:space="0" w:color="auto"/>
            </w:tcBorders>
          </w:tcPr>
          <w:p w14:paraId="11D52537" w14:textId="77777777" w:rsidR="001A0A46" w:rsidRDefault="001A0A46" w:rsidP="000C58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016EF8" w14:textId="77777777" w:rsidR="001A0A46" w:rsidRDefault="001A0A46" w:rsidP="000C58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70AFE95" w14:textId="77777777" w:rsidR="001A0A46" w:rsidRDefault="001A0A46" w:rsidP="000C58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D54F7A" w14:textId="77777777" w:rsidR="001A0A46" w:rsidRDefault="001A0A46" w:rsidP="000C58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56E1BF" w14:textId="77777777" w:rsidR="001A0A46" w:rsidRDefault="001A0A46" w:rsidP="000C58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2022-04-08</w:t>
              </w:r>
            </w:fldSimple>
          </w:p>
        </w:tc>
      </w:tr>
      <w:tr w:rsidR="001A0A46" w14:paraId="6A47E718" w14:textId="77777777" w:rsidTr="000C581F">
        <w:tc>
          <w:tcPr>
            <w:tcW w:w="1843" w:type="dxa"/>
            <w:tcBorders>
              <w:left w:val="single" w:sz="4" w:space="0" w:color="auto"/>
            </w:tcBorders>
          </w:tcPr>
          <w:p w14:paraId="032DACB3" w14:textId="77777777" w:rsidR="001A0A46" w:rsidRDefault="001A0A46" w:rsidP="000C58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470F78" w14:textId="77777777" w:rsidR="001A0A46" w:rsidRDefault="001A0A46" w:rsidP="000C5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292A2A" w14:textId="77777777" w:rsidR="001A0A46" w:rsidRDefault="001A0A46" w:rsidP="000C5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43673D" w14:textId="77777777" w:rsidR="001A0A46" w:rsidRDefault="001A0A46" w:rsidP="000C5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DC5F7B" w14:textId="77777777" w:rsidR="001A0A46" w:rsidRDefault="001A0A46" w:rsidP="000C5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A46" w14:paraId="54A5012C" w14:textId="77777777" w:rsidTr="000C58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7975C2" w14:textId="77777777" w:rsidR="001A0A46" w:rsidRDefault="001A0A46" w:rsidP="000C58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A77ED9" w14:textId="77777777" w:rsidR="001A0A46" w:rsidRDefault="001A0A46" w:rsidP="000C58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BA2FD6" w14:textId="77777777" w:rsidR="001A0A46" w:rsidRDefault="001A0A46" w:rsidP="000C58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C9F8E4" w14:textId="77777777" w:rsidR="001A0A46" w:rsidRDefault="001A0A46" w:rsidP="000C58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5DF5A1" w14:textId="77777777" w:rsidR="001A0A46" w:rsidRDefault="001A0A46" w:rsidP="000C58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A0A46" w14:paraId="18EAB48D" w14:textId="77777777" w:rsidTr="000C58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2ACD19" w14:textId="77777777" w:rsidR="001A0A46" w:rsidRDefault="001A0A46" w:rsidP="000C58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0B294C" w14:textId="77777777" w:rsidR="001A0A46" w:rsidRDefault="001A0A46" w:rsidP="000C58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3C340E" w14:textId="77777777" w:rsidR="001A0A46" w:rsidRDefault="001A0A46" w:rsidP="000C58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A5E90F" w14:textId="77777777" w:rsidR="001A0A46" w:rsidRPr="007C2097" w:rsidRDefault="001A0A46" w:rsidP="000C58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A0A46" w14:paraId="59AA08C2" w14:textId="77777777" w:rsidTr="000C581F">
        <w:tc>
          <w:tcPr>
            <w:tcW w:w="1843" w:type="dxa"/>
          </w:tcPr>
          <w:p w14:paraId="7F1D3F5D" w14:textId="77777777" w:rsidR="001A0A46" w:rsidRDefault="001A0A46" w:rsidP="000C58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14D131" w14:textId="77777777" w:rsidR="001A0A46" w:rsidRDefault="001A0A46" w:rsidP="000C5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A46" w14:paraId="2C9079AC" w14:textId="77777777" w:rsidTr="000C58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1EF103" w14:textId="77777777" w:rsidR="001A0A46" w:rsidRDefault="001A0A46" w:rsidP="001A0A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C4AB29" w14:textId="77777777" w:rsidR="001A0A46" w:rsidRDefault="001A0A46" w:rsidP="001A0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implementation, the timer t_Wait is never started.</w:t>
            </w:r>
          </w:p>
          <w:p w14:paraId="2BE74466" w14:textId="77777777" w:rsidR="001A0A46" w:rsidRDefault="001A0A46" w:rsidP="001A0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 result, the testcase execution stalls at Step 8a1 because the TTCN keeps waiting until guard timer expiry for some UL message.</w:t>
            </w:r>
          </w:p>
          <w:p w14:paraId="6237C44F" w14:textId="77777777" w:rsidR="001A0A46" w:rsidRDefault="001A0A46" w:rsidP="001A0A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10E791" w14:textId="107300F0" w:rsidR="001A0A46" w:rsidRDefault="001A0A46" w:rsidP="001A0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fixed.</w:t>
            </w:r>
          </w:p>
        </w:tc>
      </w:tr>
      <w:tr w:rsidR="001A0A46" w14:paraId="612A695C" w14:textId="77777777" w:rsidTr="000C5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886B6" w14:textId="77777777" w:rsidR="001A0A46" w:rsidRDefault="001A0A46" w:rsidP="001A0A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74DC0C" w14:textId="77777777" w:rsidR="001A0A46" w:rsidRDefault="001A0A46" w:rsidP="001A0A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A46" w14:paraId="5CCC3016" w14:textId="77777777" w:rsidTr="000C5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8E6AF" w14:textId="77777777" w:rsidR="001A0A46" w:rsidRDefault="001A0A46" w:rsidP="001A0A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F7C2CB" w14:textId="77777777" w:rsidR="001A0A46" w:rsidRDefault="001A0A46" w:rsidP="001A0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Started the time t_Wait before Step 8a1. </w:t>
            </w:r>
          </w:p>
          <w:p w14:paraId="5D568F81" w14:textId="09F8A3CA" w:rsidR="001A0A46" w:rsidRDefault="001A0A46" w:rsidP="001A0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 below.</w:t>
            </w:r>
          </w:p>
        </w:tc>
      </w:tr>
      <w:tr w:rsidR="001A0A46" w14:paraId="5116AB0C" w14:textId="77777777" w:rsidTr="000C5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DAF3C" w14:textId="77777777" w:rsidR="001A0A46" w:rsidRDefault="001A0A46" w:rsidP="001A0A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185236" w14:textId="77777777" w:rsidR="001A0A46" w:rsidRDefault="001A0A46" w:rsidP="001A0A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A46" w14:paraId="5938B0A1" w14:textId="77777777" w:rsidTr="000C58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ACC57F" w14:textId="77777777" w:rsidR="001A0A46" w:rsidRDefault="001A0A46" w:rsidP="001A0A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186AF" w14:textId="22B03F25" w:rsidR="001A0A46" w:rsidRDefault="001A0A46" w:rsidP="001A0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1A0A46" w14:paraId="6AFBA553" w14:textId="77777777" w:rsidTr="000C581F">
        <w:tc>
          <w:tcPr>
            <w:tcW w:w="2694" w:type="dxa"/>
            <w:gridSpan w:val="2"/>
          </w:tcPr>
          <w:p w14:paraId="6EDCEE25" w14:textId="77777777" w:rsidR="001A0A46" w:rsidRDefault="001A0A46" w:rsidP="001A0A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A90398" w14:textId="77777777" w:rsidR="001A0A46" w:rsidRDefault="001A0A46" w:rsidP="001A0A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A46" w14:paraId="44BA3934" w14:textId="77777777" w:rsidTr="000C58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024974" w14:textId="77777777" w:rsidR="001A0A46" w:rsidRDefault="001A0A46" w:rsidP="001A0A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C8BAFD" w14:textId="5E734236" w:rsidR="001A0A46" w:rsidRDefault="001A0A46" w:rsidP="001A0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11.4.2.NR5GC</w:t>
            </w:r>
          </w:p>
        </w:tc>
      </w:tr>
      <w:tr w:rsidR="001A0A46" w14:paraId="057B8B1A" w14:textId="77777777" w:rsidTr="000C5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149B2" w14:textId="77777777" w:rsidR="001A0A46" w:rsidRDefault="001A0A46" w:rsidP="001A0A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E50847" w14:textId="77777777" w:rsidR="001A0A46" w:rsidRDefault="001A0A46" w:rsidP="001A0A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A46" w14:paraId="1023C59C" w14:textId="77777777" w:rsidTr="000C5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408EF" w14:textId="77777777" w:rsidR="001A0A46" w:rsidRDefault="001A0A46" w:rsidP="001A0A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7A446" w14:textId="77777777" w:rsidR="001A0A46" w:rsidRDefault="001A0A46" w:rsidP="001A0A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D5D731" w14:textId="77777777" w:rsidR="001A0A46" w:rsidRDefault="001A0A46" w:rsidP="001A0A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AD2A65" w14:textId="77777777" w:rsidR="001A0A46" w:rsidRDefault="001A0A46" w:rsidP="001A0A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405C5B" w14:textId="77777777" w:rsidR="001A0A46" w:rsidRDefault="001A0A46" w:rsidP="001A0A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0A46" w14:paraId="40E01DF5" w14:textId="77777777" w:rsidTr="000C5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60AE24" w14:textId="77777777" w:rsidR="001A0A46" w:rsidRDefault="001A0A46" w:rsidP="001A0A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0564F5" w14:textId="77777777" w:rsidR="001A0A46" w:rsidRDefault="001A0A46" w:rsidP="001A0A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EE896" w14:textId="13C4CE4C" w:rsidR="001A0A46" w:rsidRDefault="001A0A46" w:rsidP="001A0A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2DBDAD" w14:textId="77777777" w:rsidR="001A0A46" w:rsidRDefault="001A0A46" w:rsidP="001A0A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D26101" w14:textId="17F49FA8" w:rsidR="001A0A46" w:rsidRDefault="001A0A46" w:rsidP="001A0A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0A46" w14:paraId="72AA41EA" w14:textId="77777777" w:rsidTr="000C5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A1B7D" w14:textId="77777777" w:rsidR="001A0A46" w:rsidRDefault="001A0A46" w:rsidP="001A0A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2D824B" w14:textId="77777777" w:rsidR="001A0A46" w:rsidRDefault="001A0A46" w:rsidP="001A0A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EC6910" w14:textId="002B054B" w:rsidR="001A0A46" w:rsidRDefault="001A0A46" w:rsidP="001A0A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876148" w14:textId="77777777" w:rsidR="001A0A46" w:rsidRDefault="001A0A46" w:rsidP="001A0A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ABD228" w14:textId="1E9DB258" w:rsidR="001A0A46" w:rsidRDefault="001A0A46" w:rsidP="001A0A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0A46" w14:paraId="19796BEC" w14:textId="77777777" w:rsidTr="000C5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F91BE" w14:textId="77777777" w:rsidR="001A0A46" w:rsidRDefault="001A0A46" w:rsidP="001A0A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76D082" w14:textId="77777777" w:rsidR="001A0A46" w:rsidRDefault="001A0A46" w:rsidP="001A0A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9E4B1" w14:textId="0D76ACE5" w:rsidR="001A0A46" w:rsidRDefault="001A0A46" w:rsidP="001A0A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72F7E" w14:textId="77777777" w:rsidR="001A0A46" w:rsidRDefault="001A0A46" w:rsidP="001A0A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25E2C6" w14:textId="22CFAA4B" w:rsidR="001A0A46" w:rsidRDefault="001A0A46" w:rsidP="001A0A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0A46" w14:paraId="5B757622" w14:textId="77777777" w:rsidTr="000C5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DF3BB" w14:textId="77777777" w:rsidR="001A0A46" w:rsidRDefault="001A0A46" w:rsidP="001A0A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C3337" w14:textId="77777777" w:rsidR="001A0A46" w:rsidRDefault="001A0A46" w:rsidP="001A0A46">
            <w:pPr>
              <w:pStyle w:val="CRCoverPage"/>
              <w:spacing w:after="0"/>
              <w:rPr>
                <w:noProof/>
              </w:rPr>
            </w:pPr>
          </w:p>
        </w:tc>
      </w:tr>
      <w:tr w:rsidR="001A0A46" w14:paraId="43C5479A" w14:textId="77777777" w:rsidTr="000C58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41D62F" w14:textId="77777777" w:rsidR="001A0A46" w:rsidRDefault="001A0A46" w:rsidP="001A0A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C2AF21" w14:textId="77777777" w:rsidR="001A0A46" w:rsidRDefault="001A0A46" w:rsidP="001A0A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0A46" w:rsidRPr="008863B9" w14:paraId="757096E2" w14:textId="77777777" w:rsidTr="000C58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58A4C8" w14:textId="77777777" w:rsidR="001A0A46" w:rsidRPr="008863B9" w:rsidRDefault="001A0A46" w:rsidP="001A0A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B64B39" w14:textId="77777777" w:rsidR="001A0A46" w:rsidRPr="008863B9" w:rsidRDefault="001A0A46" w:rsidP="001A0A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0A46" w14:paraId="0E99D794" w14:textId="77777777" w:rsidTr="000C58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95063" w14:textId="77777777" w:rsidR="001A0A46" w:rsidRDefault="001A0A46" w:rsidP="001A0A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6DE292" w14:textId="77777777" w:rsidR="001A0A46" w:rsidRDefault="001A0A46" w:rsidP="001A0A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3C74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3D43E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D07BC3" w14:textId="77777777" w:rsidR="00647F8D" w:rsidRDefault="00647F8D" w:rsidP="00647F8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00311489"/>
      <w:r>
        <w:rPr>
          <w:rStyle w:val="Emphasis"/>
          <w:rFonts w:ascii="Arial" w:hAnsi="Arial" w:cs="Arial"/>
        </w:rPr>
        <w:lastRenderedPageBreak/>
        <w:t>Table of Contents</w:t>
      </w:r>
      <w:bookmarkEnd w:id="1"/>
    </w:p>
    <w:p w14:paraId="3AD4E2DD" w14:textId="19567889" w:rsidR="008F5E7C" w:rsidRDefault="00647F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F5E7C" w:rsidRPr="007B5CD7">
        <w:rPr>
          <w:rFonts w:ascii="Arial" w:hAnsi="Arial" w:cs="Arial"/>
          <w:i/>
          <w:iCs/>
        </w:rPr>
        <w:t>Table of Contents</w:t>
      </w:r>
      <w:r w:rsidR="008F5E7C">
        <w:tab/>
      </w:r>
      <w:r w:rsidR="008F5E7C">
        <w:fldChar w:fldCharType="begin"/>
      </w:r>
      <w:r w:rsidR="008F5E7C">
        <w:instrText xml:space="preserve"> PAGEREF _Toc100311489 \h </w:instrText>
      </w:r>
      <w:r w:rsidR="008F5E7C">
        <w:fldChar w:fldCharType="separate"/>
      </w:r>
      <w:r w:rsidR="008F5E7C">
        <w:t>2</w:t>
      </w:r>
      <w:r w:rsidR="008F5E7C">
        <w:fldChar w:fldCharType="end"/>
      </w:r>
    </w:p>
    <w:p w14:paraId="14100BC2" w14:textId="3BF16FC5" w:rsidR="008F5E7C" w:rsidRDefault="008F5E7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B5CD7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B5CD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_Toc100311490 \h </w:instrText>
      </w:r>
      <w:r>
        <w:fldChar w:fldCharType="separate"/>
      </w:r>
      <w:r>
        <w:t>3</w:t>
      </w:r>
      <w:r>
        <w:fldChar w:fldCharType="end"/>
      </w:r>
    </w:p>
    <w:p w14:paraId="469FD24A" w14:textId="72774C97" w:rsidR="008F5E7C" w:rsidRDefault="008F5E7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5CD7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5CD7">
        <w:rPr>
          <w:b/>
        </w:rPr>
        <w:t>fl_ReleaseCallWithOptionalDeregister</w:t>
      </w:r>
      <w:r>
        <w:tab/>
      </w:r>
      <w:r>
        <w:fldChar w:fldCharType="begin"/>
      </w:r>
      <w:r>
        <w:instrText xml:space="preserve"> PAGEREF _Toc100311491 \h </w:instrText>
      </w:r>
      <w:r>
        <w:fldChar w:fldCharType="separate"/>
      </w:r>
      <w:r>
        <w:t>3</w:t>
      </w:r>
      <w:r>
        <w:fldChar w:fldCharType="end"/>
      </w:r>
    </w:p>
    <w:p w14:paraId="01A29AD3" w14:textId="466F6725" w:rsidR="00647F8D" w:rsidRDefault="00647F8D" w:rsidP="00647F8D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561A31B2" w14:textId="77777777" w:rsidR="00647F8D" w:rsidRDefault="00647F8D" w:rsidP="00647F8D"/>
    <w:p w14:paraId="45F1577A" w14:textId="77777777" w:rsidR="00647F8D" w:rsidRDefault="00647F8D" w:rsidP="00647F8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295288959"/>
      <w:bookmarkStart w:id="3" w:name="_Toc122434488"/>
      <w:bookmarkStart w:id="4" w:name="_Toc100311490"/>
      <w:r>
        <w:rPr>
          <w:b/>
        </w:rPr>
        <w:t>Corrections required</w:t>
      </w:r>
      <w:bookmarkEnd w:id="2"/>
      <w:bookmarkEnd w:id="3"/>
      <w:bookmarkEnd w:id="4"/>
    </w:p>
    <w:p w14:paraId="56B5B225" w14:textId="0FD08BAA" w:rsidR="00647F8D" w:rsidRDefault="00395C71" w:rsidP="00647F8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" w:name="_Toc100311491"/>
      <w:proofErr w:type="spellStart"/>
      <w:r w:rsidRPr="00395C71">
        <w:rPr>
          <w:b/>
        </w:rPr>
        <w:t>fl_ReleaseCallWithOptionalDeregister</w:t>
      </w:r>
      <w:bookmarkEnd w:id="5"/>
      <w:proofErr w:type="spellEnd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47F8D" w:rsidRPr="00647F8D" w14:paraId="737AE797" w14:textId="77777777" w:rsidTr="00C0079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1295" w14:textId="77777777" w:rsidR="00647F8D" w:rsidRDefault="00647F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8924" w14:textId="4964F526" w:rsidR="00647F8D" w:rsidRDefault="00395C71" w:rsidP="00607FC7">
            <w:pPr>
              <w:pStyle w:val="CRCoverPage"/>
              <w:spacing w:after="0"/>
              <w:rPr>
                <w:noProof/>
              </w:rPr>
            </w:pPr>
            <w:r w:rsidRPr="00395C71">
              <w:rPr>
                <w:noProof/>
              </w:rPr>
              <w:t>fl_ReleaseCallWithOptionalDeregister</w:t>
            </w:r>
          </w:p>
        </w:tc>
      </w:tr>
      <w:tr w:rsidR="00647F8D" w:rsidRPr="00647F8D" w14:paraId="12A67A8C" w14:textId="77777777" w:rsidTr="00C0079A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90ED" w14:textId="77777777" w:rsidR="00647F8D" w:rsidRDefault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85AE9" w14:textId="77777777" w:rsidR="00395C71" w:rsidRDefault="00395C71" w:rsidP="00395C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implementation, the timer t_Wait is never started.</w:t>
            </w:r>
          </w:p>
          <w:p w14:paraId="012FDC38" w14:textId="0C27586F" w:rsidR="00395C71" w:rsidRDefault="00395C71" w:rsidP="00395C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a result, the testcase execution stalls at Step 8a1 because the TTCN keeps waiting until guard timer expiry for some UL message.</w:t>
            </w:r>
          </w:p>
          <w:p w14:paraId="241FFDE7" w14:textId="77777777" w:rsidR="00395C71" w:rsidRDefault="00395C71" w:rsidP="00395C7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ABC4B8" w14:textId="7A5C4B2D" w:rsidR="00C072A0" w:rsidRPr="00607FC7" w:rsidRDefault="00395C71" w:rsidP="00395C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fixed.</w:t>
            </w:r>
          </w:p>
        </w:tc>
      </w:tr>
      <w:tr w:rsidR="00607FC7" w:rsidRPr="00647F8D" w14:paraId="79EB181B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0D14" w14:textId="77777777" w:rsidR="00607FC7" w:rsidRDefault="00607FC7" w:rsidP="00607F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806CB" w14:textId="77777777" w:rsidR="00395C71" w:rsidRDefault="00395C71" w:rsidP="00395C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Started the time t_Wait before Step 8a1. </w:t>
            </w:r>
          </w:p>
          <w:p w14:paraId="0ADA75EF" w14:textId="7F897887" w:rsidR="00607FC7" w:rsidRPr="00793CB9" w:rsidRDefault="00395C71" w:rsidP="00395C71">
            <w:pPr>
              <w:pStyle w:val="CRCoverPage"/>
              <w:spacing w:after="0"/>
              <w:rPr>
                <w:noProof/>
                <w:highlight w:val="yellow"/>
                <w:lang w:val="en-US"/>
              </w:rPr>
            </w:pPr>
            <w:r>
              <w:rPr>
                <w:noProof/>
              </w:rPr>
              <w:t>Please se below.</w:t>
            </w:r>
          </w:p>
        </w:tc>
      </w:tr>
      <w:tr w:rsidR="00607FC7" w:rsidRPr="00647F8D" w14:paraId="0A3500DF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AC2F" w14:textId="77777777" w:rsidR="00607FC7" w:rsidRDefault="00607FC7" w:rsidP="00607F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61F7" w14:textId="309ED52D" w:rsidR="00607FC7" w:rsidRDefault="00864098" w:rsidP="00607FC7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NR5GC_IMSProcedures.ttcn</w:t>
            </w:r>
          </w:p>
        </w:tc>
      </w:tr>
      <w:tr w:rsidR="00607FC7" w14:paraId="590F5AE7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3112" w14:textId="77777777" w:rsidR="00607FC7" w:rsidRDefault="00607FC7" w:rsidP="00607FC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5302" w14:textId="2A3162A8" w:rsidR="00607FC7" w:rsidRDefault="006152BE" w:rsidP="00607FC7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3D1F2E67" w14:textId="77777777" w:rsidR="00647F8D" w:rsidRDefault="00647F8D" w:rsidP="00647F8D">
      <w:pPr>
        <w:rPr>
          <w:noProof/>
        </w:rPr>
      </w:pPr>
    </w:p>
    <w:p w14:paraId="70440121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06F30833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3DAB59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function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fl_ReleaseCallWithOptionalDeregister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NR_CellId_Type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, float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p_</w:t>
            </w:r>
            <w:proofErr w:type="gramStart"/>
            <w:r w:rsidRPr="00395C71">
              <w:rPr>
                <w:rFonts w:ascii="Arial" w:hAnsi="Arial"/>
                <w:lang w:eastAsia="en-GB"/>
              </w:rPr>
              <w:t>WaitTime</w:t>
            </w:r>
            <w:proofErr w:type="spellEnd"/>
            <w:r w:rsidRPr="00395C71">
              <w:rPr>
                <w:rFonts w:ascii="Arial" w:hAnsi="Arial"/>
                <w:lang w:eastAsia="en-GB"/>
              </w:rPr>
              <w:t>)  runs</w:t>
            </w:r>
            <w:proofErr w:type="gramEnd"/>
            <w:r w:rsidRPr="00395C71">
              <w:rPr>
                <w:rFonts w:ascii="Arial" w:hAnsi="Arial"/>
                <w:lang w:eastAsia="en-GB"/>
              </w:rPr>
              <w:t xml:space="preserve"> on NR5GC_PTC {</w:t>
            </w:r>
          </w:p>
          <w:p w14:paraId="14E359F7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var NR_SRB_COMMON_IND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v_ReceivedAsp</w:t>
            </w:r>
            <w:proofErr w:type="spellEnd"/>
            <w:r w:rsidRPr="00395C71">
              <w:rPr>
                <w:rFonts w:ascii="Arial" w:hAnsi="Arial"/>
                <w:lang w:eastAsia="en-GB"/>
              </w:rPr>
              <w:t>;</w:t>
            </w:r>
          </w:p>
          <w:p w14:paraId="70FF0A1B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boolean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v_</w:t>
            </w:r>
            <w:proofErr w:type="gramStart"/>
            <w:r w:rsidRPr="00395C71">
              <w:rPr>
                <w:rFonts w:ascii="Arial" w:hAnsi="Arial"/>
                <w:lang w:eastAsia="en-GB"/>
              </w:rPr>
              <w:t>RxdMsg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95C71">
              <w:rPr>
                <w:rFonts w:ascii="Arial" w:hAnsi="Arial"/>
                <w:lang w:eastAsia="en-GB"/>
              </w:rPr>
              <w:t>= false;</w:t>
            </w:r>
          </w:p>
          <w:p w14:paraId="0333A28D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var default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v_</w:t>
            </w:r>
            <w:proofErr w:type="gramStart"/>
            <w:r w:rsidRPr="00395C71">
              <w:rPr>
                <w:rFonts w:ascii="Arial" w:hAnsi="Arial"/>
                <w:lang w:eastAsia="en-GB"/>
              </w:rPr>
              <w:t>MyDefaultVar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95C71">
              <w:rPr>
                <w:rFonts w:ascii="Arial" w:hAnsi="Arial"/>
                <w:lang w:eastAsia="en-GB"/>
              </w:rPr>
              <w:t>= null;</w:t>
            </w:r>
          </w:p>
          <w:p w14:paraId="6EEFAEB2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timer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t_</w:t>
            </w:r>
            <w:proofErr w:type="gramStart"/>
            <w:r w:rsidRPr="00395C71">
              <w:rPr>
                <w:rFonts w:ascii="Arial" w:hAnsi="Arial"/>
                <w:lang w:eastAsia="en-GB"/>
              </w:rPr>
              <w:t>Wait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95C71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p_WaitTime</w:t>
            </w:r>
            <w:proofErr w:type="spellEnd"/>
            <w:r w:rsidRPr="00395C71">
              <w:rPr>
                <w:rFonts w:ascii="Arial" w:hAnsi="Arial"/>
                <w:lang w:eastAsia="en-GB"/>
              </w:rPr>
              <w:t>;</w:t>
            </w:r>
          </w:p>
          <w:p w14:paraId="7C0DDAB3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</w:p>
          <w:p w14:paraId="3A8BF57F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f_NR5GC_MsgInDefault_</w:t>
            </w:r>
            <w:proofErr w:type="gramStart"/>
            <w:r w:rsidRPr="00395C71">
              <w:rPr>
                <w:rFonts w:ascii="Arial" w:hAnsi="Arial"/>
                <w:lang w:eastAsia="en-GB"/>
              </w:rPr>
              <w:t>ResetStoreOfNASMessageReq(</w:t>
            </w:r>
            <w:proofErr w:type="gramEnd"/>
            <w:r w:rsidRPr="00395C71">
              <w:rPr>
                <w:rFonts w:ascii="Arial" w:hAnsi="Arial"/>
                <w:lang w:eastAsia="en-GB"/>
              </w:rPr>
              <w:t>);</w:t>
            </w:r>
          </w:p>
          <w:p w14:paraId="2655D557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v_</w:t>
            </w:r>
            <w:proofErr w:type="gramStart"/>
            <w:r w:rsidRPr="00395C71">
              <w:rPr>
                <w:rFonts w:ascii="Arial" w:hAnsi="Arial"/>
                <w:lang w:eastAsia="en-GB"/>
              </w:rPr>
              <w:t>MyDefaultVar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95C71">
              <w:rPr>
                <w:rFonts w:ascii="Arial" w:hAnsi="Arial"/>
                <w:lang w:eastAsia="en-GB"/>
              </w:rPr>
              <w:t>= activate(a_NR5GC_AdditionalPDUSessionEstablishmentReq(p_NR_CellId));</w:t>
            </w:r>
          </w:p>
          <w:p w14:paraId="45E63A08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</w:t>
            </w:r>
          </w:p>
          <w:p w14:paraId="2C4D0D10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//@siclog "Step 5-6"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siclog</w:t>
            </w:r>
            <w:proofErr w:type="spellEnd"/>
            <w:r w:rsidRPr="00395C71">
              <w:rPr>
                <w:rFonts w:ascii="Arial" w:hAnsi="Arial"/>
                <w:lang w:eastAsia="en-GB"/>
              </w:rPr>
              <w:t>@</w:t>
            </w:r>
          </w:p>
          <w:p w14:paraId="22FAF595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//Make the UE release the emergency call.</w:t>
            </w:r>
          </w:p>
          <w:p w14:paraId="10AC15A5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f_NR5GC_EmergencyCallRelease(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395C71">
              <w:rPr>
                <w:rFonts w:ascii="Arial" w:hAnsi="Arial"/>
                <w:lang w:eastAsia="en-GB"/>
              </w:rPr>
              <w:t>);</w:t>
            </w:r>
          </w:p>
          <w:p w14:paraId="34C71D7B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</w:p>
          <w:p w14:paraId="55C2B68C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deactivate(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v_MyDefaultVar</w:t>
            </w:r>
            <w:proofErr w:type="spellEnd"/>
            <w:r w:rsidRPr="00395C71">
              <w:rPr>
                <w:rFonts w:ascii="Arial" w:hAnsi="Arial"/>
                <w:lang w:eastAsia="en-GB"/>
              </w:rPr>
              <w:t>);</w:t>
            </w:r>
          </w:p>
          <w:p w14:paraId="29E201E9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if (f_NR5GC_MsgInDefault_</w:t>
            </w:r>
            <w:proofErr w:type="gramStart"/>
            <w:r w:rsidRPr="00395C71">
              <w:rPr>
                <w:rFonts w:ascii="Arial" w:hAnsi="Arial"/>
                <w:lang w:eastAsia="en-GB"/>
              </w:rPr>
              <w:t>GetNumOfNASMessageReq(</w:t>
            </w:r>
            <w:proofErr w:type="gramEnd"/>
            <w:r w:rsidRPr="00395C71">
              <w:rPr>
                <w:rFonts w:ascii="Arial" w:hAnsi="Arial"/>
                <w:lang w:eastAsia="en-GB"/>
              </w:rPr>
              <w:t>)&gt;0) {</w:t>
            </w:r>
          </w:p>
          <w:p w14:paraId="5E701472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v_</w:t>
            </w:r>
            <w:proofErr w:type="gramStart"/>
            <w:r w:rsidRPr="00395C71">
              <w:rPr>
                <w:rFonts w:ascii="Arial" w:hAnsi="Arial"/>
                <w:lang w:eastAsia="en-GB"/>
              </w:rPr>
              <w:t>ReceivedAsp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95C71">
              <w:rPr>
                <w:rFonts w:ascii="Arial" w:hAnsi="Arial"/>
                <w:lang w:eastAsia="en-GB"/>
              </w:rPr>
              <w:t>= f_NR5GC_MsgInDefault_GetOneNASMessageReq(1);</w:t>
            </w:r>
          </w:p>
          <w:p w14:paraId="0CCD3A3A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v_</w:t>
            </w:r>
            <w:proofErr w:type="gramStart"/>
            <w:r w:rsidRPr="00395C71">
              <w:rPr>
                <w:rFonts w:ascii="Arial" w:hAnsi="Arial"/>
                <w:lang w:eastAsia="en-GB"/>
              </w:rPr>
              <w:t>RxdMsg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95C71">
              <w:rPr>
                <w:rFonts w:ascii="Arial" w:hAnsi="Arial"/>
                <w:lang w:eastAsia="en-GB"/>
              </w:rPr>
              <w:t>= true;</w:t>
            </w:r>
          </w:p>
          <w:p w14:paraId="383F6A42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</w:p>
          <w:p w14:paraId="73DC3FBD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} else {</w:t>
            </w:r>
          </w:p>
          <w:p w14:paraId="638626BA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//@siclog "Step 7"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siclog</w:t>
            </w:r>
            <w:proofErr w:type="spellEnd"/>
            <w:r w:rsidRPr="00395C71">
              <w:rPr>
                <w:rFonts w:ascii="Arial" w:hAnsi="Arial"/>
                <w:lang w:eastAsia="en-GB"/>
              </w:rPr>
              <w:t>@</w:t>
            </w:r>
          </w:p>
          <w:p w14:paraId="2C888B28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//@siclog "Step 8a1-8b3"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siclog</w:t>
            </w:r>
            <w:proofErr w:type="spellEnd"/>
            <w:r w:rsidRPr="00395C71">
              <w:rPr>
                <w:rFonts w:ascii="Arial" w:hAnsi="Arial"/>
                <w:lang w:eastAsia="en-GB"/>
              </w:rPr>
              <w:t>@</w:t>
            </w:r>
          </w:p>
          <w:p w14:paraId="371711D9" w14:textId="05D27DD0" w:rsidR="00395C71" w:rsidRPr="008F5E7C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//EXCEPTION: Step 8a1 and 8b3 describes optional behaviour that depends on the UE implementation.    </w:t>
            </w:r>
          </w:p>
          <w:p w14:paraId="0B1492CB" w14:textId="77777777" w:rsidR="00395C71" w:rsidRPr="001A0A46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8F5E7C">
              <w:rPr>
                <w:rFonts w:ascii="Arial" w:hAnsi="Arial"/>
                <w:lang w:eastAsia="en-GB"/>
              </w:rPr>
              <w:t xml:space="preserve">    </w:t>
            </w:r>
            <w:r w:rsidRPr="001A0A46">
              <w:rPr>
                <w:rFonts w:ascii="Arial" w:hAnsi="Arial"/>
                <w:lang w:eastAsia="en-GB"/>
              </w:rPr>
              <w:t>alt {</w:t>
            </w:r>
          </w:p>
          <w:p w14:paraId="2F502ADF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1A0A46">
              <w:rPr>
                <w:rFonts w:ascii="Arial" w:hAnsi="Arial"/>
                <w:lang w:eastAsia="en-GB"/>
              </w:rPr>
              <w:t xml:space="preserve">      </w:t>
            </w:r>
            <w:r w:rsidRPr="00395C71">
              <w:rPr>
                <w:rFonts w:ascii="Arial" w:hAnsi="Arial"/>
                <w:lang w:eastAsia="en-GB"/>
              </w:rPr>
              <w:t xml:space="preserve">//@siclog "Step 8a1"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siclog</w:t>
            </w:r>
            <w:proofErr w:type="spellEnd"/>
            <w:r w:rsidRPr="00395C71">
              <w:rPr>
                <w:rFonts w:ascii="Arial" w:hAnsi="Arial"/>
                <w:lang w:eastAsia="en-GB"/>
              </w:rPr>
              <w:t>@</w:t>
            </w:r>
          </w:p>
          <w:p w14:paraId="31897E89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 //The UE transmits a DEREGISTRATION REQUEST message with De-registration type IE set to "Normal de-registration".</w:t>
            </w:r>
          </w:p>
          <w:p w14:paraId="02C8193A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 []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SRB.receive</w:t>
            </w:r>
            <w:proofErr w:type="spellEnd"/>
            <w:r w:rsidRPr="00395C71">
              <w:rPr>
                <w:rFonts w:ascii="Arial" w:hAnsi="Arial"/>
                <w:lang w:eastAsia="en-GB"/>
              </w:rPr>
              <w:t>(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car_NR_SRB_NasPdu_</w:t>
            </w:r>
            <w:proofErr w:type="gramStart"/>
            <w:r w:rsidRPr="00395C71">
              <w:rPr>
                <w:rFonts w:ascii="Arial" w:hAnsi="Arial"/>
                <w:lang w:eastAsia="en-GB"/>
              </w:rPr>
              <w:t>IND</w:t>
            </w:r>
            <w:proofErr w:type="spellEnd"/>
            <w:r w:rsidRPr="00395C71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395C71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, ?, cr_NG_NAS_IndWithPiggybacking(tsc_SHT_IntegrityProtected_Ciphered))) -&gt; value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v_ReceivedAsp</w:t>
            </w:r>
            <w:proofErr w:type="spellEnd"/>
          </w:p>
          <w:p w14:paraId="517C762C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</w:p>
          <w:p w14:paraId="2ECE675B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 {</w:t>
            </w:r>
          </w:p>
          <w:p w14:paraId="3F5FD1B8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v_</w:t>
            </w:r>
            <w:proofErr w:type="gramStart"/>
            <w:r w:rsidRPr="00395C71">
              <w:rPr>
                <w:rFonts w:ascii="Arial" w:hAnsi="Arial"/>
                <w:lang w:eastAsia="en-GB"/>
              </w:rPr>
              <w:t>RxdMsg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95C71">
              <w:rPr>
                <w:rFonts w:ascii="Arial" w:hAnsi="Arial"/>
                <w:lang w:eastAsia="en-GB"/>
              </w:rPr>
              <w:t>= true;</w:t>
            </w:r>
          </w:p>
          <w:p w14:paraId="59FD5A81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    //@siclog "Step 8a3"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siclog</w:t>
            </w:r>
            <w:proofErr w:type="spellEnd"/>
            <w:r w:rsidRPr="00395C71">
              <w:rPr>
                <w:rFonts w:ascii="Arial" w:hAnsi="Arial"/>
                <w:lang w:eastAsia="en-GB"/>
              </w:rPr>
              <w:t>@</w:t>
            </w:r>
          </w:p>
          <w:p w14:paraId="6785FED2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    //Stop Timer.</w:t>
            </w:r>
          </w:p>
          <w:p w14:paraId="1A8DB713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   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t_Wait.stop</w:t>
            </w:r>
            <w:proofErr w:type="spellEnd"/>
            <w:r w:rsidRPr="00395C71">
              <w:rPr>
                <w:rFonts w:ascii="Arial" w:hAnsi="Arial"/>
                <w:lang w:eastAsia="en-GB"/>
              </w:rPr>
              <w:t>;</w:t>
            </w:r>
          </w:p>
          <w:p w14:paraId="49B52640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 }</w:t>
            </w:r>
          </w:p>
          <w:p w14:paraId="458930A1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</w:p>
          <w:p w14:paraId="3B1B5FFD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lastRenderedPageBreak/>
              <w:t xml:space="preserve">      //@siclog "Step 8b1"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siclog</w:t>
            </w:r>
            <w:proofErr w:type="spellEnd"/>
            <w:r w:rsidRPr="00395C71">
              <w:rPr>
                <w:rFonts w:ascii="Arial" w:hAnsi="Arial"/>
                <w:lang w:eastAsia="en-GB"/>
              </w:rPr>
              <w:t>@</w:t>
            </w:r>
          </w:p>
          <w:p w14:paraId="243E3C09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 //Timer expires.</w:t>
            </w:r>
          </w:p>
          <w:p w14:paraId="0291F7EB" w14:textId="77777777" w:rsidR="00395C71" w:rsidRPr="00395C71" w:rsidRDefault="00395C71" w:rsidP="00395C71">
            <w:pPr>
              <w:spacing w:after="0"/>
              <w:rPr>
                <w:rFonts w:ascii="Arial" w:hAnsi="Arial"/>
                <w:lang w:val="de-DE"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 </w:t>
            </w:r>
            <w:r w:rsidRPr="00395C71">
              <w:rPr>
                <w:rFonts w:ascii="Arial" w:hAnsi="Arial"/>
                <w:lang w:val="de-DE" w:eastAsia="en-GB"/>
              </w:rPr>
              <w:t>[] t_Wait.timeout {} //@sic R5-216198 sic@</w:t>
            </w:r>
          </w:p>
          <w:p w14:paraId="34E0B343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val="de-DE" w:eastAsia="en-GB"/>
              </w:rPr>
              <w:t xml:space="preserve">      </w:t>
            </w:r>
            <w:r w:rsidRPr="00395C71">
              <w:rPr>
                <w:rFonts w:ascii="Arial" w:hAnsi="Arial"/>
                <w:lang w:eastAsia="en-GB"/>
              </w:rPr>
              <w:t>}</w:t>
            </w:r>
          </w:p>
          <w:p w14:paraId="2B49D05C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}</w:t>
            </w:r>
          </w:p>
          <w:p w14:paraId="49CB1AAF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</w:t>
            </w:r>
          </w:p>
          <w:p w14:paraId="0FCB8D6F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v_RxdMsg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 and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f_Check_NG_DeregistrationReqMOMsg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v_</w:t>
            </w:r>
            <w:proofErr w:type="gramStart"/>
            <w:r w:rsidRPr="00395C71">
              <w:rPr>
                <w:rFonts w:ascii="Arial" w:hAnsi="Arial"/>
                <w:lang w:eastAsia="en-GB"/>
              </w:rPr>
              <w:t>ReceivedAsp.Signalling.Nas</w:t>
            </w:r>
            <w:proofErr w:type="spellEnd"/>
            <w:proofErr w:type="gramEnd"/>
            <w:r w:rsidRPr="00395C71">
              <w:rPr>
                <w:rFonts w:ascii="Arial" w:hAnsi="Arial"/>
                <w:lang w:eastAsia="en-GB"/>
              </w:rPr>
              <w:t>[0].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Pdu.Msg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crs_DeregisterType</w:t>
            </w:r>
            <w:proofErr w:type="spellEnd"/>
            <w:r w:rsidRPr="00395C71">
              <w:rPr>
                <w:rFonts w:ascii="Arial" w:hAnsi="Arial"/>
                <w:lang w:eastAsia="en-GB"/>
              </w:rPr>
              <w:t>('0'B, '0'B,'01'B))) {</w:t>
            </w:r>
          </w:p>
          <w:p w14:paraId="0EFD9758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//@siclog "Step 8a2"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siclog</w:t>
            </w:r>
            <w:proofErr w:type="spellEnd"/>
            <w:r w:rsidRPr="00395C71">
              <w:rPr>
                <w:rFonts w:ascii="Arial" w:hAnsi="Arial"/>
                <w:lang w:eastAsia="en-GB"/>
              </w:rPr>
              <w:t>@</w:t>
            </w:r>
          </w:p>
          <w:p w14:paraId="31A3D167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//The SS transmits a DEREGISTRATION ACCEPT message.</w:t>
            </w:r>
          </w:p>
          <w:p w14:paraId="74A52C5D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SRB.send</w:t>
            </w:r>
            <w:proofErr w:type="spellEnd"/>
            <w:r w:rsidRPr="00395C71">
              <w:rPr>
                <w:rFonts w:ascii="Arial" w:hAnsi="Arial"/>
                <w:lang w:eastAsia="en-GB"/>
              </w:rPr>
              <w:t>(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cas_NR_SRB_NasPdu_</w:t>
            </w:r>
            <w:proofErr w:type="gramStart"/>
            <w:r w:rsidRPr="00395C71">
              <w:rPr>
                <w:rFonts w:ascii="Arial" w:hAnsi="Arial"/>
                <w:lang w:eastAsia="en-GB"/>
              </w:rPr>
              <w:t>REQ</w:t>
            </w:r>
            <w:proofErr w:type="spellEnd"/>
            <w:r w:rsidRPr="00395C71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395C71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395C71">
              <w:rPr>
                <w:rFonts w:ascii="Arial" w:hAnsi="Arial"/>
                <w:lang w:eastAsia="en-GB"/>
              </w:rPr>
              <w:t>, tsc_NR_RbId_SRB2, -,</w:t>
            </w:r>
          </w:p>
          <w:p w14:paraId="7FA3E4B7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                         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cs_NG_NAS_</w:t>
            </w:r>
            <w:proofErr w:type="gramStart"/>
            <w:r w:rsidRPr="00395C71">
              <w:rPr>
                <w:rFonts w:ascii="Arial" w:hAnsi="Arial"/>
                <w:lang w:eastAsia="en-GB"/>
              </w:rPr>
              <w:t>Request</w:t>
            </w:r>
            <w:proofErr w:type="spellEnd"/>
            <w:r w:rsidRPr="00395C71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395C71">
              <w:rPr>
                <w:rFonts w:ascii="Arial" w:hAnsi="Arial"/>
                <w:lang w:eastAsia="en-GB"/>
              </w:rPr>
              <w:t>tsc_SHT_IntegrityProtected_Ciphered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cs_NG_DEREGISTRATION_ACCEPT</w:t>
            </w:r>
            <w:proofErr w:type="spellEnd"/>
            <w:r w:rsidRPr="00395C71">
              <w:rPr>
                <w:rFonts w:ascii="Arial" w:hAnsi="Arial"/>
                <w:lang w:eastAsia="en-GB"/>
              </w:rPr>
              <w:t>)));</w:t>
            </w:r>
          </w:p>
          <w:p w14:paraId="4D8A4747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}</w:t>
            </w:r>
          </w:p>
          <w:p w14:paraId="4CDD3FF1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</w:p>
          <w:p w14:paraId="09D33709" w14:textId="5EEACF86" w:rsidR="00647F8D" w:rsidRPr="00E22EAF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>}</w:t>
            </w:r>
          </w:p>
        </w:tc>
      </w:tr>
      <w:tr w:rsidR="00647F8D" w14:paraId="4F85202F" w14:textId="77777777" w:rsidTr="00FF2E2F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3B49" w14:textId="77777777" w:rsidR="00647F8D" w:rsidRPr="00E22EAF" w:rsidRDefault="00647F8D">
            <w:pPr>
              <w:spacing w:after="0"/>
              <w:rPr>
                <w:rFonts w:ascii="Arial" w:hAnsi="Arial"/>
                <w:lang w:eastAsia="en-GB"/>
              </w:rPr>
            </w:pPr>
          </w:p>
        </w:tc>
      </w:tr>
    </w:tbl>
    <w:p w14:paraId="41307B8C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7C0086D8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3B41F645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4015D985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98BF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function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fl_ReleaseCallWithOptionalDeregister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NR_CellId_Type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, float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p_</w:t>
            </w:r>
            <w:proofErr w:type="gramStart"/>
            <w:r w:rsidRPr="00395C71">
              <w:rPr>
                <w:rFonts w:ascii="Arial" w:hAnsi="Arial"/>
                <w:lang w:eastAsia="en-GB"/>
              </w:rPr>
              <w:t>WaitTime</w:t>
            </w:r>
            <w:proofErr w:type="spellEnd"/>
            <w:r w:rsidRPr="00395C71">
              <w:rPr>
                <w:rFonts w:ascii="Arial" w:hAnsi="Arial"/>
                <w:lang w:eastAsia="en-GB"/>
              </w:rPr>
              <w:t>)  runs</w:t>
            </w:r>
            <w:proofErr w:type="gramEnd"/>
            <w:r w:rsidRPr="00395C71">
              <w:rPr>
                <w:rFonts w:ascii="Arial" w:hAnsi="Arial"/>
                <w:lang w:eastAsia="en-GB"/>
              </w:rPr>
              <w:t xml:space="preserve"> on NR5GC_PTC {</w:t>
            </w:r>
          </w:p>
          <w:p w14:paraId="3A2AC263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var NR_SRB_COMMON_IND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v_ReceivedAsp</w:t>
            </w:r>
            <w:proofErr w:type="spellEnd"/>
            <w:r w:rsidRPr="00395C71">
              <w:rPr>
                <w:rFonts w:ascii="Arial" w:hAnsi="Arial"/>
                <w:lang w:eastAsia="en-GB"/>
              </w:rPr>
              <w:t>;</w:t>
            </w:r>
          </w:p>
          <w:p w14:paraId="15701221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boolean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v_</w:t>
            </w:r>
            <w:proofErr w:type="gramStart"/>
            <w:r w:rsidRPr="00395C71">
              <w:rPr>
                <w:rFonts w:ascii="Arial" w:hAnsi="Arial"/>
                <w:lang w:eastAsia="en-GB"/>
              </w:rPr>
              <w:t>RxdMsg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95C71">
              <w:rPr>
                <w:rFonts w:ascii="Arial" w:hAnsi="Arial"/>
                <w:lang w:eastAsia="en-GB"/>
              </w:rPr>
              <w:t>= false;</w:t>
            </w:r>
          </w:p>
          <w:p w14:paraId="07743E61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var default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v_</w:t>
            </w:r>
            <w:proofErr w:type="gramStart"/>
            <w:r w:rsidRPr="00395C71">
              <w:rPr>
                <w:rFonts w:ascii="Arial" w:hAnsi="Arial"/>
                <w:lang w:eastAsia="en-GB"/>
              </w:rPr>
              <w:t>MyDefaultVar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95C71">
              <w:rPr>
                <w:rFonts w:ascii="Arial" w:hAnsi="Arial"/>
                <w:lang w:eastAsia="en-GB"/>
              </w:rPr>
              <w:t>= null;</w:t>
            </w:r>
          </w:p>
          <w:p w14:paraId="1189C02B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timer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t_</w:t>
            </w:r>
            <w:proofErr w:type="gramStart"/>
            <w:r w:rsidRPr="00395C71">
              <w:rPr>
                <w:rFonts w:ascii="Arial" w:hAnsi="Arial"/>
                <w:lang w:eastAsia="en-GB"/>
              </w:rPr>
              <w:t>Wait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95C71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p_WaitTime</w:t>
            </w:r>
            <w:proofErr w:type="spellEnd"/>
            <w:r w:rsidRPr="00395C71">
              <w:rPr>
                <w:rFonts w:ascii="Arial" w:hAnsi="Arial"/>
                <w:lang w:eastAsia="en-GB"/>
              </w:rPr>
              <w:t>;</w:t>
            </w:r>
          </w:p>
          <w:p w14:paraId="6C9DFC8C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</w:p>
          <w:p w14:paraId="03EE7947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f_NR5GC_MsgInDefault_</w:t>
            </w:r>
            <w:proofErr w:type="gramStart"/>
            <w:r w:rsidRPr="00395C71">
              <w:rPr>
                <w:rFonts w:ascii="Arial" w:hAnsi="Arial"/>
                <w:lang w:eastAsia="en-GB"/>
              </w:rPr>
              <w:t>ResetStoreOfNASMessageReq(</w:t>
            </w:r>
            <w:proofErr w:type="gramEnd"/>
            <w:r w:rsidRPr="00395C71">
              <w:rPr>
                <w:rFonts w:ascii="Arial" w:hAnsi="Arial"/>
                <w:lang w:eastAsia="en-GB"/>
              </w:rPr>
              <w:t>);</w:t>
            </w:r>
          </w:p>
          <w:p w14:paraId="6EAF5A5A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v_</w:t>
            </w:r>
            <w:proofErr w:type="gramStart"/>
            <w:r w:rsidRPr="00395C71">
              <w:rPr>
                <w:rFonts w:ascii="Arial" w:hAnsi="Arial"/>
                <w:lang w:eastAsia="en-GB"/>
              </w:rPr>
              <w:t>MyDefaultVar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95C71">
              <w:rPr>
                <w:rFonts w:ascii="Arial" w:hAnsi="Arial"/>
                <w:lang w:eastAsia="en-GB"/>
              </w:rPr>
              <w:t>= activate(a_NR5GC_AdditionalPDUSessionEstablishmentReq(p_NR_CellId));</w:t>
            </w:r>
          </w:p>
          <w:p w14:paraId="582A2C6D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</w:t>
            </w:r>
          </w:p>
          <w:p w14:paraId="64F723A4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//@siclog "Step 5-6"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siclog</w:t>
            </w:r>
            <w:proofErr w:type="spellEnd"/>
            <w:r w:rsidRPr="00395C71">
              <w:rPr>
                <w:rFonts w:ascii="Arial" w:hAnsi="Arial"/>
                <w:lang w:eastAsia="en-GB"/>
              </w:rPr>
              <w:t>@</w:t>
            </w:r>
          </w:p>
          <w:p w14:paraId="781F46CE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//Make the UE release the emergency call.</w:t>
            </w:r>
          </w:p>
          <w:p w14:paraId="62EC532E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f_NR5GC_EmergencyCallRelease(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395C71">
              <w:rPr>
                <w:rFonts w:ascii="Arial" w:hAnsi="Arial"/>
                <w:lang w:eastAsia="en-GB"/>
              </w:rPr>
              <w:t>);</w:t>
            </w:r>
          </w:p>
          <w:p w14:paraId="1F3FFFC7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</w:p>
          <w:p w14:paraId="754436A1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deactivate(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v_MyDefaultVar</w:t>
            </w:r>
            <w:proofErr w:type="spellEnd"/>
            <w:r w:rsidRPr="00395C71">
              <w:rPr>
                <w:rFonts w:ascii="Arial" w:hAnsi="Arial"/>
                <w:lang w:eastAsia="en-GB"/>
              </w:rPr>
              <w:t>);</w:t>
            </w:r>
          </w:p>
          <w:p w14:paraId="54F0A750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if (f_NR5GC_MsgInDefault_</w:t>
            </w:r>
            <w:proofErr w:type="gramStart"/>
            <w:r w:rsidRPr="00395C71">
              <w:rPr>
                <w:rFonts w:ascii="Arial" w:hAnsi="Arial"/>
                <w:lang w:eastAsia="en-GB"/>
              </w:rPr>
              <w:t>GetNumOfNASMessageReq(</w:t>
            </w:r>
            <w:proofErr w:type="gramEnd"/>
            <w:r w:rsidRPr="00395C71">
              <w:rPr>
                <w:rFonts w:ascii="Arial" w:hAnsi="Arial"/>
                <w:lang w:eastAsia="en-GB"/>
              </w:rPr>
              <w:t>)&gt;0) {</w:t>
            </w:r>
          </w:p>
          <w:p w14:paraId="2F4F8666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v_</w:t>
            </w:r>
            <w:proofErr w:type="gramStart"/>
            <w:r w:rsidRPr="00395C71">
              <w:rPr>
                <w:rFonts w:ascii="Arial" w:hAnsi="Arial"/>
                <w:lang w:eastAsia="en-GB"/>
              </w:rPr>
              <w:t>ReceivedAsp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95C71">
              <w:rPr>
                <w:rFonts w:ascii="Arial" w:hAnsi="Arial"/>
                <w:lang w:eastAsia="en-GB"/>
              </w:rPr>
              <w:t>= f_NR5GC_MsgInDefault_GetOneNASMessageReq(1);</w:t>
            </w:r>
          </w:p>
          <w:p w14:paraId="18E3C4D5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v_</w:t>
            </w:r>
            <w:proofErr w:type="gramStart"/>
            <w:r w:rsidRPr="00395C71">
              <w:rPr>
                <w:rFonts w:ascii="Arial" w:hAnsi="Arial"/>
                <w:lang w:eastAsia="en-GB"/>
              </w:rPr>
              <w:t>RxdMsg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95C71">
              <w:rPr>
                <w:rFonts w:ascii="Arial" w:hAnsi="Arial"/>
                <w:lang w:eastAsia="en-GB"/>
              </w:rPr>
              <w:t>= true;</w:t>
            </w:r>
          </w:p>
          <w:p w14:paraId="7502E7AF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</w:p>
          <w:p w14:paraId="0B7F0948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} else {</w:t>
            </w:r>
          </w:p>
          <w:p w14:paraId="2393C76E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//@siclog "Step 7"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siclog</w:t>
            </w:r>
            <w:proofErr w:type="spellEnd"/>
            <w:r w:rsidRPr="00395C71">
              <w:rPr>
                <w:rFonts w:ascii="Arial" w:hAnsi="Arial"/>
                <w:lang w:eastAsia="en-GB"/>
              </w:rPr>
              <w:t>@</w:t>
            </w:r>
          </w:p>
          <w:p w14:paraId="77568A3E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//@siclog "Step 8a1-8b3"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siclog</w:t>
            </w:r>
            <w:proofErr w:type="spellEnd"/>
            <w:r w:rsidRPr="00395C71">
              <w:rPr>
                <w:rFonts w:ascii="Arial" w:hAnsi="Arial"/>
                <w:lang w:eastAsia="en-GB"/>
              </w:rPr>
              <w:t>@</w:t>
            </w:r>
          </w:p>
          <w:p w14:paraId="4E027112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//EXCEPTION: Step 8a1 and 8b3 describes optional behaviour that depends on the UE implementation.</w:t>
            </w:r>
          </w:p>
          <w:p w14:paraId="4EB8A5D1" w14:textId="77777777" w:rsidR="00395C71" w:rsidRPr="00395C71" w:rsidRDefault="00395C71" w:rsidP="00395C71">
            <w:pPr>
              <w:spacing w:after="0"/>
              <w:rPr>
                <w:rFonts w:ascii="Arial" w:hAnsi="Arial"/>
                <w:lang w:val="de-DE"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</w:t>
            </w:r>
            <w:r w:rsidRPr="00395C71">
              <w:rPr>
                <w:rFonts w:ascii="Arial" w:hAnsi="Arial"/>
                <w:highlight w:val="green"/>
                <w:lang w:val="de-DE" w:eastAsia="en-GB"/>
              </w:rPr>
              <w:t>t_Wait.start; //WA#11_4_2</w:t>
            </w:r>
          </w:p>
          <w:p w14:paraId="1CBE1A72" w14:textId="77777777" w:rsidR="00395C71" w:rsidRPr="00395C71" w:rsidRDefault="00395C71" w:rsidP="00395C71">
            <w:pPr>
              <w:spacing w:after="0"/>
              <w:rPr>
                <w:rFonts w:ascii="Arial" w:hAnsi="Arial"/>
                <w:lang w:val="de-DE" w:eastAsia="en-GB"/>
              </w:rPr>
            </w:pPr>
            <w:r w:rsidRPr="00395C71">
              <w:rPr>
                <w:rFonts w:ascii="Arial" w:hAnsi="Arial"/>
                <w:lang w:val="de-DE" w:eastAsia="en-GB"/>
              </w:rPr>
              <w:t xml:space="preserve">    alt {</w:t>
            </w:r>
          </w:p>
          <w:p w14:paraId="440940E2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val="de-DE" w:eastAsia="en-GB"/>
              </w:rPr>
              <w:t xml:space="preserve">      </w:t>
            </w:r>
            <w:r w:rsidRPr="00395C71">
              <w:rPr>
                <w:rFonts w:ascii="Arial" w:hAnsi="Arial"/>
                <w:lang w:eastAsia="en-GB"/>
              </w:rPr>
              <w:t xml:space="preserve">//@siclog "Step 8a1"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siclog</w:t>
            </w:r>
            <w:proofErr w:type="spellEnd"/>
            <w:r w:rsidRPr="00395C71">
              <w:rPr>
                <w:rFonts w:ascii="Arial" w:hAnsi="Arial"/>
                <w:lang w:eastAsia="en-GB"/>
              </w:rPr>
              <w:t>@</w:t>
            </w:r>
          </w:p>
          <w:p w14:paraId="320B0428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 //The UE transmits a DEREGISTRATION REQUEST message with De-registration type IE set to "Normal de-registration".</w:t>
            </w:r>
          </w:p>
          <w:p w14:paraId="6BAB3524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 []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SRB.receive</w:t>
            </w:r>
            <w:proofErr w:type="spellEnd"/>
            <w:r w:rsidRPr="00395C71">
              <w:rPr>
                <w:rFonts w:ascii="Arial" w:hAnsi="Arial"/>
                <w:lang w:eastAsia="en-GB"/>
              </w:rPr>
              <w:t>(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car_NR_SRB_NasPdu_</w:t>
            </w:r>
            <w:proofErr w:type="gramStart"/>
            <w:r w:rsidRPr="00395C71">
              <w:rPr>
                <w:rFonts w:ascii="Arial" w:hAnsi="Arial"/>
                <w:lang w:eastAsia="en-GB"/>
              </w:rPr>
              <w:t>IND</w:t>
            </w:r>
            <w:proofErr w:type="spellEnd"/>
            <w:r w:rsidRPr="00395C71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395C71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, ?, cr_NG_NAS_IndWithPiggybacking(tsc_SHT_IntegrityProtected_Ciphered))) -&gt; value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v_ReceivedAsp</w:t>
            </w:r>
            <w:proofErr w:type="spellEnd"/>
          </w:p>
          <w:p w14:paraId="22229247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</w:p>
          <w:p w14:paraId="23526C5C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 {</w:t>
            </w:r>
          </w:p>
          <w:p w14:paraId="2C13D299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v_</w:t>
            </w:r>
            <w:proofErr w:type="gramStart"/>
            <w:r w:rsidRPr="00395C71">
              <w:rPr>
                <w:rFonts w:ascii="Arial" w:hAnsi="Arial"/>
                <w:lang w:eastAsia="en-GB"/>
              </w:rPr>
              <w:t>RxdMsg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95C71">
              <w:rPr>
                <w:rFonts w:ascii="Arial" w:hAnsi="Arial"/>
                <w:lang w:eastAsia="en-GB"/>
              </w:rPr>
              <w:t>= true;</w:t>
            </w:r>
          </w:p>
          <w:p w14:paraId="0F8314DF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    //@siclog "Step 8a3"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siclog</w:t>
            </w:r>
            <w:proofErr w:type="spellEnd"/>
            <w:r w:rsidRPr="00395C71">
              <w:rPr>
                <w:rFonts w:ascii="Arial" w:hAnsi="Arial"/>
                <w:lang w:eastAsia="en-GB"/>
              </w:rPr>
              <w:t>@</w:t>
            </w:r>
          </w:p>
          <w:p w14:paraId="32C467F5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    //Stop Timer.</w:t>
            </w:r>
          </w:p>
          <w:p w14:paraId="33D4FDA4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   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t_Wait.stop</w:t>
            </w:r>
            <w:proofErr w:type="spellEnd"/>
            <w:r w:rsidRPr="00395C71">
              <w:rPr>
                <w:rFonts w:ascii="Arial" w:hAnsi="Arial"/>
                <w:lang w:eastAsia="en-GB"/>
              </w:rPr>
              <w:t>;</w:t>
            </w:r>
          </w:p>
          <w:p w14:paraId="0D135C0A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 }</w:t>
            </w:r>
          </w:p>
          <w:p w14:paraId="3ABEAED8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</w:p>
          <w:p w14:paraId="40466BB0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 //@siclog "Step 8b1"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siclog</w:t>
            </w:r>
            <w:proofErr w:type="spellEnd"/>
            <w:r w:rsidRPr="00395C71">
              <w:rPr>
                <w:rFonts w:ascii="Arial" w:hAnsi="Arial"/>
                <w:lang w:eastAsia="en-GB"/>
              </w:rPr>
              <w:t>@</w:t>
            </w:r>
          </w:p>
          <w:p w14:paraId="689E02E5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 //Timer expires.</w:t>
            </w:r>
          </w:p>
          <w:p w14:paraId="10E201BB" w14:textId="77777777" w:rsidR="00395C71" w:rsidRPr="00395C71" w:rsidRDefault="00395C71" w:rsidP="00395C71">
            <w:pPr>
              <w:spacing w:after="0"/>
              <w:rPr>
                <w:rFonts w:ascii="Arial" w:hAnsi="Arial"/>
                <w:lang w:val="de-DE"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 </w:t>
            </w:r>
            <w:r w:rsidRPr="00395C71">
              <w:rPr>
                <w:rFonts w:ascii="Arial" w:hAnsi="Arial"/>
                <w:lang w:val="de-DE" w:eastAsia="en-GB"/>
              </w:rPr>
              <w:t>[] t_Wait.timeout {} //@sic R5-216198 sic@</w:t>
            </w:r>
          </w:p>
          <w:p w14:paraId="4969240C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val="de-DE" w:eastAsia="en-GB"/>
              </w:rPr>
              <w:lastRenderedPageBreak/>
              <w:t xml:space="preserve">      </w:t>
            </w:r>
            <w:r w:rsidRPr="00395C71">
              <w:rPr>
                <w:rFonts w:ascii="Arial" w:hAnsi="Arial"/>
                <w:lang w:eastAsia="en-GB"/>
              </w:rPr>
              <w:t>}</w:t>
            </w:r>
          </w:p>
          <w:p w14:paraId="6198B447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}</w:t>
            </w:r>
          </w:p>
          <w:p w14:paraId="3A48F26B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</w:t>
            </w:r>
          </w:p>
          <w:p w14:paraId="1B88B88F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v_RxdMsg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 and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f_Check_NG_DeregistrationReqMOMsg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v_</w:t>
            </w:r>
            <w:proofErr w:type="gramStart"/>
            <w:r w:rsidRPr="00395C71">
              <w:rPr>
                <w:rFonts w:ascii="Arial" w:hAnsi="Arial"/>
                <w:lang w:eastAsia="en-GB"/>
              </w:rPr>
              <w:t>ReceivedAsp.Signalling.Nas</w:t>
            </w:r>
            <w:proofErr w:type="spellEnd"/>
            <w:proofErr w:type="gramEnd"/>
            <w:r w:rsidRPr="00395C71">
              <w:rPr>
                <w:rFonts w:ascii="Arial" w:hAnsi="Arial"/>
                <w:lang w:eastAsia="en-GB"/>
              </w:rPr>
              <w:t>[0].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Pdu.Msg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crs_DeregisterType</w:t>
            </w:r>
            <w:proofErr w:type="spellEnd"/>
            <w:r w:rsidRPr="00395C71">
              <w:rPr>
                <w:rFonts w:ascii="Arial" w:hAnsi="Arial"/>
                <w:lang w:eastAsia="en-GB"/>
              </w:rPr>
              <w:t>('0'B, '0'B,'01'B))) {</w:t>
            </w:r>
          </w:p>
          <w:p w14:paraId="671CF693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//@siclog "Step 8a2"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siclog</w:t>
            </w:r>
            <w:proofErr w:type="spellEnd"/>
            <w:r w:rsidRPr="00395C71">
              <w:rPr>
                <w:rFonts w:ascii="Arial" w:hAnsi="Arial"/>
                <w:lang w:eastAsia="en-GB"/>
              </w:rPr>
              <w:t>@</w:t>
            </w:r>
          </w:p>
          <w:p w14:paraId="5D2C612F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//The SS transmits a DEREGISTRATION ACCEPT message.</w:t>
            </w:r>
          </w:p>
          <w:p w14:paraId="0A99249D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SRB.send</w:t>
            </w:r>
            <w:proofErr w:type="spellEnd"/>
            <w:r w:rsidRPr="00395C71">
              <w:rPr>
                <w:rFonts w:ascii="Arial" w:hAnsi="Arial"/>
                <w:lang w:eastAsia="en-GB"/>
              </w:rPr>
              <w:t>(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cas_NR_SRB_NasPdu_</w:t>
            </w:r>
            <w:proofErr w:type="gramStart"/>
            <w:r w:rsidRPr="00395C71">
              <w:rPr>
                <w:rFonts w:ascii="Arial" w:hAnsi="Arial"/>
                <w:lang w:eastAsia="en-GB"/>
              </w:rPr>
              <w:t>REQ</w:t>
            </w:r>
            <w:proofErr w:type="spellEnd"/>
            <w:r w:rsidRPr="00395C71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395C71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395C71">
              <w:rPr>
                <w:rFonts w:ascii="Arial" w:hAnsi="Arial"/>
                <w:lang w:eastAsia="en-GB"/>
              </w:rPr>
              <w:t>, tsc_NR_RbId_SRB2, -,</w:t>
            </w:r>
          </w:p>
          <w:p w14:paraId="301E5B06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                         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cs_NG_NAS_</w:t>
            </w:r>
            <w:proofErr w:type="gramStart"/>
            <w:r w:rsidRPr="00395C71">
              <w:rPr>
                <w:rFonts w:ascii="Arial" w:hAnsi="Arial"/>
                <w:lang w:eastAsia="en-GB"/>
              </w:rPr>
              <w:t>Request</w:t>
            </w:r>
            <w:proofErr w:type="spellEnd"/>
            <w:r w:rsidRPr="00395C71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395C71">
              <w:rPr>
                <w:rFonts w:ascii="Arial" w:hAnsi="Arial"/>
                <w:lang w:eastAsia="en-GB"/>
              </w:rPr>
              <w:t>tsc_SHT_IntegrityProtected_Ciphered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cs_NG_DEREGISTRATION_ACCEPT</w:t>
            </w:r>
            <w:proofErr w:type="spellEnd"/>
            <w:r w:rsidRPr="00395C71">
              <w:rPr>
                <w:rFonts w:ascii="Arial" w:hAnsi="Arial"/>
                <w:lang w:eastAsia="en-GB"/>
              </w:rPr>
              <w:t>)));</w:t>
            </w:r>
          </w:p>
          <w:p w14:paraId="1796D3AB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}</w:t>
            </w:r>
          </w:p>
          <w:p w14:paraId="1042FC79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</w:p>
          <w:p w14:paraId="41C1BA53" w14:textId="74DC6E05" w:rsidR="00647F8D" w:rsidRPr="00E22EAF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>}</w:t>
            </w:r>
          </w:p>
        </w:tc>
      </w:tr>
    </w:tbl>
    <w:p w14:paraId="21469537" w14:textId="77777777" w:rsidR="00647F8D" w:rsidRDefault="00647F8D" w:rsidP="00647F8D">
      <w:pPr>
        <w:rPr>
          <w:noProof/>
          <w:lang w:val="en-US"/>
        </w:rPr>
      </w:pPr>
    </w:p>
    <w:p w14:paraId="013BA37D" w14:textId="77777777" w:rsidR="00247A0D" w:rsidRPr="001D7A98" w:rsidRDefault="00247A0D" w:rsidP="00247A0D">
      <w:pPr>
        <w:rPr>
          <w:noProof/>
          <w:lang w:val="en-US"/>
        </w:rPr>
      </w:pPr>
    </w:p>
    <w:p w14:paraId="67FBB35F" w14:textId="77777777" w:rsidR="001E41F3" w:rsidRPr="00247A0D" w:rsidRDefault="001E41F3" w:rsidP="00247A0D">
      <w:pPr>
        <w:pStyle w:val="Title"/>
        <w:jc w:val="left"/>
        <w:rPr>
          <w:noProof/>
          <w:lang w:val="en-US"/>
        </w:rPr>
      </w:pPr>
    </w:p>
    <w:sectPr w:rsidR="001E41F3" w:rsidRPr="00247A0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AC0B8" w14:textId="77777777" w:rsidR="00E23FD7" w:rsidRDefault="00E23FD7">
      <w:r>
        <w:separator/>
      </w:r>
    </w:p>
  </w:endnote>
  <w:endnote w:type="continuationSeparator" w:id="0">
    <w:p w14:paraId="17CE4027" w14:textId="77777777" w:rsidR="00E23FD7" w:rsidRDefault="00E23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8B03D" w14:textId="77777777" w:rsidR="00E23FD7" w:rsidRDefault="00E23FD7">
      <w:r>
        <w:separator/>
      </w:r>
    </w:p>
  </w:footnote>
  <w:footnote w:type="continuationSeparator" w:id="0">
    <w:p w14:paraId="0C6E098B" w14:textId="77777777" w:rsidR="00E23FD7" w:rsidRDefault="00E23F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F8691" w14:textId="77777777" w:rsidR="002057B1" w:rsidRDefault="002057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ABD1F" w14:textId="77777777" w:rsidR="002057B1" w:rsidRDefault="002057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22B8A" w14:textId="77777777" w:rsidR="002057B1" w:rsidRDefault="002057B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45CD2" w14:textId="77777777" w:rsidR="002057B1" w:rsidRDefault="002057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E331E"/>
    <w:multiLevelType w:val="hybridMultilevel"/>
    <w:tmpl w:val="0BFACC52"/>
    <w:lvl w:ilvl="0" w:tplc="12B06DDC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8E146B"/>
    <w:multiLevelType w:val="hybridMultilevel"/>
    <w:tmpl w:val="D494C656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4DD7997"/>
    <w:multiLevelType w:val="hybridMultilevel"/>
    <w:tmpl w:val="FE00E984"/>
    <w:lvl w:ilvl="0" w:tplc="B54466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BC432E2"/>
    <w:multiLevelType w:val="hybridMultilevel"/>
    <w:tmpl w:val="622805D6"/>
    <w:lvl w:ilvl="0" w:tplc="512C62E4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 w15:restartNumberingAfterBreak="0">
    <w:nsid w:val="62D12668"/>
    <w:multiLevelType w:val="multilevel"/>
    <w:tmpl w:val="25802AA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7CF17140"/>
    <w:multiLevelType w:val="hybridMultilevel"/>
    <w:tmpl w:val="DA38416C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7"/>
  </w:num>
  <w:num w:numId="5">
    <w:abstractNumId w:val="0"/>
  </w:num>
  <w:num w:numId="6">
    <w:abstractNumId w:val="6"/>
  </w:num>
  <w:num w:numId="7">
    <w:abstractNumId w:val="8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E"/>
    <w:rsid w:val="00010EA2"/>
    <w:rsid w:val="00014417"/>
    <w:rsid w:val="00014FD8"/>
    <w:rsid w:val="00020C0A"/>
    <w:rsid w:val="00022E4A"/>
    <w:rsid w:val="00025A9C"/>
    <w:rsid w:val="00032AFA"/>
    <w:rsid w:val="000332AC"/>
    <w:rsid w:val="000513D5"/>
    <w:rsid w:val="00052B7E"/>
    <w:rsid w:val="00053283"/>
    <w:rsid w:val="0005385C"/>
    <w:rsid w:val="000548E1"/>
    <w:rsid w:val="0005799C"/>
    <w:rsid w:val="00062C5F"/>
    <w:rsid w:val="0008170F"/>
    <w:rsid w:val="000870C6"/>
    <w:rsid w:val="00094CD2"/>
    <w:rsid w:val="000960A6"/>
    <w:rsid w:val="0009636A"/>
    <w:rsid w:val="000A4A75"/>
    <w:rsid w:val="000A5C5C"/>
    <w:rsid w:val="000A6394"/>
    <w:rsid w:val="000B168B"/>
    <w:rsid w:val="000B3B85"/>
    <w:rsid w:val="000B5B5B"/>
    <w:rsid w:val="000B7FED"/>
    <w:rsid w:val="000C038A"/>
    <w:rsid w:val="000C2897"/>
    <w:rsid w:val="000C5378"/>
    <w:rsid w:val="000C6598"/>
    <w:rsid w:val="000D189B"/>
    <w:rsid w:val="000D40E6"/>
    <w:rsid w:val="000E320B"/>
    <w:rsid w:val="00101556"/>
    <w:rsid w:val="00101917"/>
    <w:rsid w:val="00103A7D"/>
    <w:rsid w:val="001070A6"/>
    <w:rsid w:val="0011688C"/>
    <w:rsid w:val="00126787"/>
    <w:rsid w:val="00136ED9"/>
    <w:rsid w:val="001400B0"/>
    <w:rsid w:val="00145D43"/>
    <w:rsid w:val="001516B4"/>
    <w:rsid w:val="0015409A"/>
    <w:rsid w:val="00155A28"/>
    <w:rsid w:val="00165F27"/>
    <w:rsid w:val="00166893"/>
    <w:rsid w:val="001676BC"/>
    <w:rsid w:val="00167BBB"/>
    <w:rsid w:val="001746B2"/>
    <w:rsid w:val="00174FA0"/>
    <w:rsid w:val="001909D2"/>
    <w:rsid w:val="00192C46"/>
    <w:rsid w:val="00194BA6"/>
    <w:rsid w:val="00196CE1"/>
    <w:rsid w:val="001A08B3"/>
    <w:rsid w:val="001A0A46"/>
    <w:rsid w:val="001A32FF"/>
    <w:rsid w:val="001A7B60"/>
    <w:rsid w:val="001B1EC2"/>
    <w:rsid w:val="001B52F0"/>
    <w:rsid w:val="001B7A65"/>
    <w:rsid w:val="001B7D43"/>
    <w:rsid w:val="001C1DBF"/>
    <w:rsid w:val="001C2DEE"/>
    <w:rsid w:val="001C75E8"/>
    <w:rsid w:val="001D2640"/>
    <w:rsid w:val="001D686C"/>
    <w:rsid w:val="001E41F3"/>
    <w:rsid w:val="001E5DA1"/>
    <w:rsid w:val="001F20C8"/>
    <w:rsid w:val="00200286"/>
    <w:rsid w:val="002017E2"/>
    <w:rsid w:val="0020278A"/>
    <w:rsid w:val="002057B1"/>
    <w:rsid w:val="002067A7"/>
    <w:rsid w:val="00212B63"/>
    <w:rsid w:val="00212CF9"/>
    <w:rsid w:val="00212DC0"/>
    <w:rsid w:val="002130E5"/>
    <w:rsid w:val="0021586A"/>
    <w:rsid w:val="002224C4"/>
    <w:rsid w:val="00222692"/>
    <w:rsid w:val="00223A37"/>
    <w:rsid w:val="0022723D"/>
    <w:rsid w:val="00227619"/>
    <w:rsid w:val="0024018C"/>
    <w:rsid w:val="00247A0D"/>
    <w:rsid w:val="00250CD8"/>
    <w:rsid w:val="00250F0B"/>
    <w:rsid w:val="0026004D"/>
    <w:rsid w:val="002640DD"/>
    <w:rsid w:val="002658E6"/>
    <w:rsid w:val="00267A1C"/>
    <w:rsid w:val="002702F7"/>
    <w:rsid w:val="00271465"/>
    <w:rsid w:val="00272E2D"/>
    <w:rsid w:val="00275D12"/>
    <w:rsid w:val="00283283"/>
    <w:rsid w:val="00284791"/>
    <w:rsid w:val="0028488B"/>
    <w:rsid w:val="00284A11"/>
    <w:rsid w:val="00284FEB"/>
    <w:rsid w:val="002860C4"/>
    <w:rsid w:val="00286DE9"/>
    <w:rsid w:val="0029035C"/>
    <w:rsid w:val="002906F4"/>
    <w:rsid w:val="002A0667"/>
    <w:rsid w:val="002B5741"/>
    <w:rsid w:val="002B6EC7"/>
    <w:rsid w:val="002C2EC3"/>
    <w:rsid w:val="002C4220"/>
    <w:rsid w:val="002C50EA"/>
    <w:rsid w:val="002C73AF"/>
    <w:rsid w:val="002D0FB6"/>
    <w:rsid w:val="002D2D9F"/>
    <w:rsid w:val="002D4A50"/>
    <w:rsid w:val="002D7C7D"/>
    <w:rsid w:val="002E65B2"/>
    <w:rsid w:val="002E6C46"/>
    <w:rsid w:val="002F10C7"/>
    <w:rsid w:val="002F54BD"/>
    <w:rsid w:val="00302855"/>
    <w:rsid w:val="00302C70"/>
    <w:rsid w:val="00305409"/>
    <w:rsid w:val="00305616"/>
    <w:rsid w:val="003061B9"/>
    <w:rsid w:val="00313683"/>
    <w:rsid w:val="003164C8"/>
    <w:rsid w:val="0032118D"/>
    <w:rsid w:val="00321959"/>
    <w:rsid w:val="00321F14"/>
    <w:rsid w:val="00327317"/>
    <w:rsid w:val="003336EB"/>
    <w:rsid w:val="00333E67"/>
    <w:rsid w:val="003361A3"/>
    <w:rsid w:val="00336328"/>
    <w:rsid w:val="00337788"/>
    <w:rsid w:val="00337D13"/>
    <w:rsid w:val="003431B4"/>
    <w:rsid w:val="003476D1"/>
    <w:rsid w:val="0036017A"/>
    <w:rsid w:val="003609EF"/>
    <w:rsid w:val="0036231A"/>
    <w:rsid w:val="00374DD4"/>
    <w:rsid w:val="00375DD1"/>
    <w:rsid w:val="0038078F"/>
    <w:rsid w:val="00382B4D"/>
    <w:rsid w:val="00382EBD"/>
    <w:rsid w:val="00390D3A"/>
    <w:rsid w:val="0039126E"/>
    <w:rsid w:val="0039131E"/>
    <w:rsid w:val="003941FA"/>
    <w:rsid w:val="00395C71"/>
    <w:rsid w:val="003A0102"/>
    <w:rsid w:val="003A07CD"/>
    <w:rsid w:val="003A0FEA"/>
    <w:rsid w:val="003A26C8"/>
    <w:rsid w:val="003A3695"/>
    <w:rsid w:val="003A40FB"/>
    <w:rsid w:val="003A7D71"/>
    <w:rsid w:val="003B34F9"/>
    <w:rsid w:val="003B5696"/>
    <w:rsid w:val="003B5F68"/>
    <w:rsid w:val="003C0C00"/>
    <w:rsid w:val="003C5557"/>
    <w:rsid w:val="003C7631"/>
    <w:rsid w:val="003C7ACB"/>
    <w:rsid w:val="003D0875"/>
    <w:rsid w:val="003D0B97"/>
    <w:rsid w:val="003D1907"/>
    <w:rsid w:val="003D37E3"/>
    <w:rsid w:val="003D5249"/>
    <w:rsid w:val="003E0920"/>
    <w:rsid w:val="003E1A36"/>
    <w:rsid w:val="003E3219"/>
    <w:rsid w:val="003E65C3"/>
    <w:rsid w:val="003F277F"/>
    <w:rsid w:val="003F50EF"/>
    <w:rsid w:val="003F5CE9"/>
    <w:rsid w:val="00400B2B"/>
    <w:rsid w:val="004024E3"/>
    <w:rsid w:val="0040270C"/>
    <w:rsid w:val="00410371"/>
    <w:rsid w:val="0041715F"/>
    <w:rsid w:val="004242F1"/>
    <w:rsid w:val="004300FB"/>
    <w:rsid w:val="00443565"/>
    <w:rsid w:val="00447EFD"/>
    <w:rsid w:val="00450B75"/>
    <w:rsid w:val="00452AA6"/>
    <w:rsid w:val="0046086D"/>
    <w:rsid w:val="0046273F"/>
    <w:rsid w:val="00465034"/>
    <w:rsid w:val="0046581F"/>
    <w:rsid w:val="004718F0"/>
    <w:rsid w:val="004719E7"/>
    <w:rsid w:val="00474242"/>
    <w:rsid w:val="00477148"/>
    <w:rsid w:val="0048440C"/>
    <w:rsid w:val="004925B4"/>
    <w:rsid w:val="00495ED3"/>
    <w:rsid w:val="00497A3B"/>
    <w:rsid w:val="004A74D1"/>
    <w:rsid w:val="004A7BCB"/>
    <w:rsid w:val="004B1724"/>
    <w:rsid w:val="004B31C2"/>
    <w:rsid w:val="004B443F"/>
    <w:rsid w:val="004B4D3F"/>
    <w:rsid w:val="004B592A"/>
    <w:rsid w:val="004B75B7"/>
    <w:rsid w:val="004C33EB"/>
    <w:rsid w:val="004D03BE"/>
    <w:rsid w:val="004D7B79"/>
    <w:rsid w:val="004E173B"/>
    <w:rsid w:val="004E1C54"/>
    <w:rsid w:val="004E3E32"/>
    <w:rsid w:val="004E5526"/>
    <w:rsid w:val="004E5F3F"/>
    <w:rsid w:val="004E6D69"/>
    <w:rsid w:val="004E7CB7"/>
    <w:rsid w:val="004E7D46"/>
    <w:rsid w:val="004F6941"/>
    <w:rsid w:val="00501B87"/>
    <w:rsid w:val="005036F5"/>
    <w:rsid w:val="005053CA"/>
    <w:rsid w:val="00505425"/>
    <w:rsid w:val="0051110E"/>
    <w:rsid w:val="00512641"/>
    <w:rsid w:val="00513717"/>
    <w:rsid w:val="0051580D"/>
    <w:rsid w:val="005219AC"/>
    <w:rsid w:val="00530ECA"/>
    <w:rsid w:val="005314B2"/>
    <w:rsid w:val="00534173"/>
    <w:rsid w:val="0053451B"/>
    <w:rsid w:val="005351E9"/>
    <w:rsid w:val="0054392E"/>
    <w:rsid w:val="00543D31"/>
    <w:rsid w:val="00544544"/>
    <w:rsid w:val="00547111"/>
    <w:rsid w:val="00547A6B"/>
    <w:rsid w:val="00552AC7"/>
    <w:rsid w:val="005566F9"/>
    <w:rsid w:val="005568A9"/>
    <w:rsid w:val="00565D42"/>
    <w:rsid w:val="00566E0B"/>
    <w:rsid w:val="00573E9D"/>
    <w:rsid w:val="00575A8F"/>
    <w:rsid w:val="00587D1B"/>
    <w:rsid w:val="00590337"/>
    <w:rsid w:val="00592D74"/>
    <w:rsid w:val="00592ECD"/>
    <w:rsid w:val="005932FA"/>
    <w:rsid w:val="00595FC1"/>
    <w:rsid w:val="0059681D"/>
    <w:rsid w:val="005A701D"/>
    <w:rsid w:val="005A7365"/>
    <w:rsid w:val="005A7798"/>
    <w:rsid w:val="005B4464"/>
    <w:rsid w:val="005B4AC9"/>
    <w:rsid w:val="005C2758"/>
    <w:rsid w:val="005C4681"/>
    <w:rsid w:val="005C54A7"/>
    <w:rsid w:val="005C6E49"/>
    <w:rsid w:val="005D20E4"/>
    <w:rsid w:val="005D4A6B"/>
    <w:rsid w:val="005D66D8"/>
    <w:rsid w:val="005E2045"/>
    <w:rsid w:val="005E2A1B"/>
    <w:rsid w:val="005E2C44"/>
    <w:rsid w:val="005E3B27"/>
    <w:rsid w:val="005F4EBC"/>
    <w:rsid w:val="00604735"/>
    <w:rsid w:val="00607310"/>
    <w:rsid w:val="0060799D"/>
    <w:rsid w:val="00607EC7"/>
    <w:rsid w:val="00607FC7"/>
    <w:rsid w:val="006152BE"/>
    <w:rsid w:val="00621188"/>
    <w:rsid w:val="0062210C"/>
    <w:rsid w:val="00624017"/>
    <w:rsid w:val="0062480B"/>
    <w:rsid w:val="00624DA5"/>
    <w:rsid w:val="00624DA9"/>
    <w:rsid w:val="006257ED"/>
    <w:rsid w:val="006325C0"/>
    <w:rsid w:val="00634222"/>
    <w:rsid w:val="00647F8D"/>
    <w:rsid w:val="006558E7"/>
    <w:rsid w:val="006665FD"/>
    <w:rsid w:val="0067300C"/>
    <w:rsid w:val="0067311F"/>
    <w:rsid w:val="00673479"/>
    <w:rsid w:val="00676CD0"/>
    <w:rsid w:val="00682659"/>
    <w:rsid w:val="00684C96"/>
    <w:rsid w:val="00690976"/>
    <w:rsid w:val="0069313B"/>
    <w:rsid w:val="00695808"/>
    <w:rsid w:val="006961DF"/>
    <w:rsid w:val="00696508"/>
    <w:rsid w:val="006A0CCA"/>
    <w:rsid w:val="006A53E7"/>
    <w:rsid w:val="006B46FB"/>
    <w:rsid w:val="006C1A0D"/>
    <w:rsid w:val="006C2617"/>
    <w:rsid w:val="006C2882"/>
    <w:rsid w:val="006C3011"/>
    <w:rsid w:val="006C343C"/>
    <w:rsid w:val="006C3C95"/>
    <w:rsid w:val="006C567C"/>
    <w:rsid w:val="006C5AE7"/>
    <w:rsid w:val="006D0454"/>
    <w:rsid w:val="006D2168"/>
    <w:rsid w:val="006E21FB"/>
    <w:rsid w:val="006E4E23"/>
    <w:rsid w:val="006E5F56"/>
    <w:rsid w:val="006F1C64"/>
    <w:rsid w:val="006F2177"/>
    <w:rsid w:val="006F29CF"/>
    <w:rsid w:val="006F2AAB"/>
    <w:rsid w:val="007035D6"/>
    <w:rsid w:val="00705AEC"/>
    <w:rsid w:val="007169C4"/>
    <w:rsid w:val="00716A9B"/>
    <w:rsid w:val="007174C0"/>
    <w:rsid w:val="007176D3"/>
    <w:rsid w:val="0072018A"/>
    <w:rsid w:val="007219B0"/>
    <w:rsid w:val="00722BD3"/>
    <w:rsid w:val="00722CF4"/>
    <w:rsid w:val="00725930"/>
    <w:rsid w:val="00725F0C"/>
    <w:rsid w:val="00730D8B"/>
    <w:rsid w:val="007327C9"/>
    <w:rsid w:val="0073327F"/>
    <w:rsid w:val="0073550D"/>
    <w:rsid w:val="00737027"/>
    <w:rsid w:val="00740A4F"/>
    <w:rsid w:val="00751E34"/>
    <w:rsid w:val="00752B56"/>
    <w:rsid w:val="00754FAD"/>
    <w:rsid w:val="00756DC7"/>
    <w:rsid w:val="00757A31"/>
    <w:rsid w:val="00772CE7"/>
    <w:rsid w:val="007762A0"/>
    <w:rsid w:val="007800EF"/>
    <w:rsid w:val="00783153"/>
    <w:rsid w:val="0078406D"/>
    <w:rsid w:val="00792342"/>
    <w:rsid w:val="00793CB9"/>
    <w:rsid w:val="007977A8"/>
    <w:rsid w:val="007A4632"/>
    <w:rsid w:val="007B512A"/>
    <w:rsid w:val="007C028B"/>
    <w:rsid w:val="007C179E"/>
    <w:rsid w:val="007C2097"/>
    <w:rsid w:val="007D3AE4"/>
    <w:rsid w:val="007D6A07"/>
    <w:rsid w:val="007E0F29"/>
    <w:rsid w:val="007E1BFB"/>
    <w:rsid w:val="007E4120"/>
    <w:rsid w:val="007F4D18"/>
    <w:rsid w:val="007F7259"/>
    <w:rsid w:val="0080122E"/>
    <w:rsid w:val="00803D36"/>
    <w:rsid w:val="00803F0A"/>
    <w:rsid w:val="008040A8"/>
    <w:rsid w:val="00810213"/>
    <w:rsid w:val="00811CDE"/>
    <w:rsid w:val="0081458D"/>
    <w:rsid w:val="00814E39"/>
    <w:rsid w:val="008161A2"/>
    <w:rsid w:val="008225DA"/>
    <w:rsid w:val="008256FD"/>
    <w:rsid w:val="008279FA"/>
    <w:rsid w:val="0083564B"/>
    <w:rsid w:val="00840ECC"/>
    <w:rsid w:val="0084401E"/>
    <w:rsid w:val="0085238E"/>
    <w:rsid w:val="00855AD4"/>
    <w:rsid w:val="0086025A"/>
    <w:rsid w:val="00860C7A"/>
    <w:rsid w:val="008626E7"/>
    <w:rsid w:val="00863A6B"/>
    <w:rsid w:val="00864035"/>
    <w:rsid w:val="00864098"/>
    <w:rsid w:val="00866657"/>
    <w:rsid w:val="008706A9"/>
    <w:rsid w:val="00870EE7"/>
    <w:rsid w:val="008731FD"/>
    <w:rsid w:val="0087475F"/>
    <w:rsid w:val="00876F32"/>
    <w:rsid w:val="0088187D"/>
    <w:rsid w:val="00891BA2"/>
    <w:rsid w:val="008921F3"/>
    <w:rsid w:val="0089719A"/>
    <w:rsid w:val="00897F8F"/>
    <w:rsid w:val="008A45A6"/>
    <w:rsid w:val="008A4CB5"/>
    <w:rsid w:val="008B0A87"/>
    <w:rsid w:val="008B0EC1"/>
    <w:rsid w:val="008C48C5"/>
    <w:rsid w:val="008D0EEE"/>
    <w:rsid w:val="008D61D6"/>
    <w:rsid w:val="008E0124"/>
    <w:rsid w:val="008E1833"/>
    <w:rsid w:val="008E33C7"/>
    <w:rsid w:val="008F5E7C"/>
    <w:rsid w:val="008F686C"/>
    <w:rsid w:val="00902980"/>
    <w:rsid w:val="00907252"/>
    <w:rsid w:val="00907D24"/>
    <w:rsid w:val="009131B6"/>
    <w:rsid w:val="009148DE"/>
    <w:rsid w:val="00920F40"/>
    <w:rsid w:val="009337D6"/>
    <w:rsid w:val="0093685E"/>
    <w:rsid w:val="009373D0"/>
    <w:rsid w:val="009440F0"/>
    <w:rsid w:val="009448B0"/>
    <w:rsid w:val="00944F0A"/>
    <w:rsid w:val="00945597"/>
    <w:rsid w:val="00950F52"/>
    <w:rsid w:val="0095514C"/>
    <w:rsid w:val="009604C0"/>
    <w:rsid w:val="00960A70"/>
    <w:rsid w:val="009612F0"/>
    <w:rsid w:val="00962777"/>
    <w:rsid w:val="00967AAF"/>
    <w:rsid w:val="0097042C"/>
    <w:rsid w:val="00971EAA"/>
    <w:rsid w:val="00972574"/>
    <w:rsid w:val="009725FA"/>
    <w:rsid w:val="00972D45"/>
    <w:rsid w:val="009777D9"/>
    <w:rsid w:val="00981B01"/>
    <w:rsid w:val="00983151"/>
    <w:rsid w:val="00987E51"/>
    <w:rsid w:val="00991B88"/>
    <w:rsid w:val="009933F9"/>
    <w:rsid w:val="00993D04"/>
    <w:rsid w:val="00995BD7"/>
    <w:rsid w:val="009A2B22"/>
    <w:rsid w:val="009A5753"/>
    <w:rsid w:val="009A579D"/>
    <w:rsid w:val="009A5CE1"/>
    <w:rsid w:val="009C1022"/>
    <w:rsid w:val="009C18A2"/>
    <w:rsid w:val="009C4967"/>
    <w:rsid w:val="009C751C"/>
    <w:rsid w:val="009D3022"/>
    <w:rsid w:val="009D4E14"/>
    <w:rsid w:val="009E020E"/>
    <w:rsid w:val="009E021B"/>
    <w:rsid w:val="009E3297"/>
    <w:rsid w:val="009F5DC0"/>
    <w:rsid w:val="009F734F"/>
    <w:rsid w:val="009F7B67"/>
    <w:rsid w:val="009F7ED6"/>
    <w:rsid w:val="00A028A6"/>
    <w:rsid w:val="00A031C9"/>
    <w:rsid w:val="00A03EB9"/>
    <w:rsid w:val="00A0718C"/>
    <w:rsid w:val="00A07881"/>
    <w:rsid w:val="00A10B7F"/>
    <w:rsid w:val="00A21CCD"/>
    <w:rsid w:val="00A246B6"/>
    <w:rsid w:val="00A3660D"/>
    <w:rsid w:val="00A40833"/>
    <w:rsid w:val="00A414F5"/>
    <w:rsid w:val="00A42C31"/>
    <w:rsid w:val="00A441F3"/>
    <w:rsid w:val="00A4518F"/>
    <w:rsid w:val="00A45675"/>
    <w:rsid w:val="00A478EB"/>
    <w:rsid w:val="00A47E70"/>
    <w:rsid w:val="00A50CF0"/>
    <w:rsid w:val="00A55983"/>
    <w:rsid w:val="00A56770"/>
    <w:rsid w:val="00A5713B"/>
    <w:rsid w:val="00A57529"/>
    <w:rsid w:val="00A577AF"/>
    <w:rsid w:val="00A63864"/>
    <w:rsid w:val="00A638E0"/>
    <w:rsid w:val="00A7011C"/>
    <w:rsid w:val="00A71CF5"/>
    <w:rsid w:val="00A72762"/>
    <w:rsid w:val="00A74392"/>
    <w:rsid w:val="00A7671C"/>
    <w:rsid w:val="00A7769C"/>
    <w:rsid w:val="00A80280"/>
    <w:rsid w:val="00A815F0"/>
    <w:rsid w:val="00A82084"/>
    <w:rsid w:val="00A840BB"/>
    <w:rsid w:val="00A86771"/>
    <w:rsid w:val="00A86E69"/>
    <w:rsid w:val="00A86F6F"/>
    <w:rsid w:val="00A90CB4"/>
    <w:rsid w:val="00A923CF"/>
    <w:rsid w:val="00A93EFD"/>
    <w:rsid w:val="00A944B9"/>
    <w:rsid w:val="00A9554E"/>
    <w:rsid w:val="00A95551"/>
    <w:rsid w:val="00A96B2C"/>
    <w:rsid w:val="00AA2505"/>
    <w:rsid w:val="00AA2CBC"/>
    <w:rsid w:val="00AA6E80"/>
    <w:rsid w:val="00AA7112"/>
    <w:rsid w:val="00AA768D"/>
    <w:rsid w:val="00AB038D"/>
    <w:rsid w:val="00AB03D6"/>
    <w:rsid w:val="00AB0990"/>
    <w:rsid w:val="00AB1104"/>
    <w:rsid w:val="00AC5405"/>
    <w:rsid w:val="00AC5820"/>
    <w:rsid w:val="00AC5FF7"/>
    <w:rsid w:val="00AC6108"/>
    <w:rsid w:val="00AC7F1E"/>
    <w:rsid w:val="00AD1CD8"/>
    <w:rsid w:val="00AD693D"/>
    <w:rsid w:val="00AE12FB"/>
    <w:rsid w:val="00AE149F"/>
    <w:rsid w:val="00AE432C"/>
    <w:rsid w:val="00AF3431"/>
    <w:rsid w:val="00AF72A9"/>
    <w:rsid w:val="00B02863"/>
    <w:rsid w:val="00B036DB"/>
    <w:rsid w:val="00B0683C"/>
    <w:rsid w:val="00B0725F"/>
    <w:rsid w:val="00B1570E"/>
    <w:rsid w:val="00B160DF"/>
    <w:rsid w:val="00B206F2"/>
    <w:rsid w:val="00B245EC"/>
    <w:rsid w:val="00B258BB"/>
    <w:rsid w:val="00B26060"/>
    <w:rsid w:val="00B26829"/>
    <w:rsid w:val="00B273CA"/>
    <w:rsid w:val="00B35603"/>
    <w:rsid w:val="00B35C4A"/>
    <w:rsid w:val="00B35F20"/>
    <w:rsid w:val="00B427F5"/>
    <w:rsid w:val="00B43EE8"/>
    <w:rsid w:val="00B4563F"/>
    <w:rsid w:val="00B472F6"/>
    <w:rsid w:val="00B54073"/>
    <w:rsid w:val="00B55541"/>
    <w:rsid w:val="00B6249E"/>
    <w:rsid w:val="00B670AE"/>
    <w:rsid w:val="00B67B97"/>
    <w:rsid w:val="00B70EA0"/>
    <w:rsid w:val="00B71FDE"/>
    <w:rsid w:val="00B74501"/>
    <w:rsid w:val="00B82563"/>
    <w:rsid w:val="00B82DEA"/>
    <w:rsid w:val="00B8590A"/>
    <w:rsid w:val="00B93CA7"/>
    <w:rsid w:val="00B968C8"/>
    <w:rsid w:val="00BA0E15"/>
    <w:rsid w:val="00BA3EC5"/>
    <w:rsid w:val="00BA51D9"/>
    <w:rsid w:val="00BB5DFC"/>
    <w:rsid w:val="00BC1975"/>
    <w:rsid w:val="00BC37AF"/>
    <w:rsid w:val="00BC470D"/>
    <w:rsid w:val="00BD15BD"/>
    <w:rsid w:val="00BD279D"/>
    <w:rsid w:val="00BD4B5B"/>
    <w:rsid w:val="00BD6BB8"/>
    <w:rsid w:val="00BE0BA6"/>
    <w:rsid w:val="00BE18AC"/>
    <w:rsid w:val="00BE669F"/>
    <w:rsid w:val="00BE7224"/>
    <w:rsid w:val="00BF58B7"/>
    <w:rsid w:val="00C0079A"/>
    <w:rsid w:val="00C0300E"/>
    <w:rsid w:val="00C072A0"/>
    <w:rsid w:val="00C1080B"/>
    <w:rsid w:val="00C1261E"/>
    <w:rsid w:val="00C13FCD"/>
    <w:rsid w:val="00C15BC8"/>
    <w:rsid w:val="00C15EEA"/>
    <w:rsid w:val="00C23E4B"/>
    <w:rsid w:val="00C36B70"/>
    <w:rsid w:val="00C45D90"/>
    <w:rsid w:val="00C4795B"/>
    <w:rsid w:val="00C50369"/>
    <w:rsid w:val="00C60DA1"/>
    <w:rsid w:val="00C65505"/>
    <w:rsid w:val="00C66BA2"/>
    <w:rsid w:val="00C74C75"/>
    <w:rsid w:val="00C75365"/>
    <w:rsid w:val="00C75BF0"/>
    <w:rsid w:val="00C76A0E"/>
    <w:rsid w:val="00C82106"/>
    <w:rsid w:val="00C86B80"/>
    <w:rsid w:val="00C909C3"/>
    <w:rsid w:val="00C928C2"/>
    <w:rsid w:val="00C95985"/>
    <w:rsid w:val="00CA09AC"/>
    <w:rsid w:val="00CA7CA7"/>
    <w:rsid w:val="00CB102F"/>
    <w:rsid w:val="00CB185C"/>
    <w:rsid w:val="00CB1C0A"/>
    <w:rsid w:val="00CB3CB0"/>
    <w:rsid w:val="00CB3F2D"/>
    <w:rsid w:val="00CC0D03"/>
    <w:rsid w:val="00CC3558"/>
    <w:rsid w:val="00CC5026"/>
    <w:rsid w:val="00CC68D0"/>
    <w:rsid w:val="00CC71D6"/>
    <w:rsid w:val="00CD0A95"/>
    <w:rsid w:val="00CD3FFD"/>
    <w:rsid w:val="00CE5AB0"/>
    <w:rsid w:val="00D0218C"/>
    <w:rsid w:val="00D03F9A"/>
    <w:rsid w:val="00D06D51"/>
    <w:rsid w:val="00D248EC"/>
    <w:rsid w:val="00D24991"/>
    <w:rsid w:val="00D33AAA"/>
    <w:rsid w:val="00D4148A"/>
    <w:rsid w:val="00D43688"/>
    <w:rsid w:val="00D50255"/>
    <w:rsid w:val="00D6768E"/>
    <w:rsid w:val="00D715CB"/>
    <w:rsid w:val="00D7765B"/>
    <w:rsid w:val="00D778A9"/>
    <w:rsid w:val="00D81EE4"/>
    <w:rsid w:val="00DA2011"/>
    <w:rsid w:val="00DA257E"/>
    <w:rsid w:val="00DA34DF"/>
    <w:rsid w:val="00DA6B17"/>
    <w:rsid w:val="00DB1792"/>
    <w:rsid w:val="00DB7A8F"/>
    <w:rsid w:val="00DC2CDA"/>
    <w:rsid w:val="00DC59B2"/>
    <w:rsid w:val="00DC6958"/>
    <w:rsid w:val="00DD115E"/>
    <w:rsid w:val="00DD2A8D"/>
    <w:rsid w:val="00DD67C4"/>
    <w:rsid w:val="00DE07F2"/>
    <w:rsid w:val="00DE34CF"/>
    <w:rsid w:val="00DE65FC"/>
    <w:rsid w:val="00DE70E2"/>
    <w:rsid w:val="00DE73A3"/>
    <w:rsid w:val="00DF1720"/>
    <w:rsid w:val="00E05BB5"/>
    <w:rsid w:val="00E05EE0"/>
    <w:rsid w:val="00E101ED"/>
    <w:rsid w:val="00E10979"/>
    <w:rsid w:val="00E13F3D"/>
    <w:rsid w:val="00E14482"/>
    <w:rsid w:val="00E147D8"/>
    <w:rsid w:val="00E171DF"/>
    <w:rsid w:val="00E20C44"/>
    <w:rsid w:val="00E22EAF"/>
    <w:rsid w:val="00E23FD7"/>
    <w:rsid w:val="00E241C0"/>
    <w:rsid w:val="00E34898"/>
    <w:rsid w:val="00E3495C"/>
    <w:rsid w:val="00E3760D"/>
    <w:rsid w:val="00E40FCE"/>
    <w:rsid w:val="00E54D1F"/>
    <w:rsid w:val="00E55295"/>
    <w:rsid w:val="00E74065"/>
    <w:rsid w:val="00E75DB2"/>
    <w:rsid w:val="00E7772E"/>
    <w:rsid w:val="00E80173"/>
    <w:rsid w:val="00E80DB5"/>
    <w:rsid w:val="00E83D37"/>
    <w:rsid w:val="00E86ED7"/>
    <w:rsid w:val="00E87343"/>
    <w:rsid w:val="00E937D5"/>
    <w:rsid w:val="00E952B8"/>
    <w:rsid w:val="00EA4153"/>
    <w:rsid w:val="00EB09B7"/>
    <w:rsid w:val="00EC15DD"/>
    <w:rsid w:val="00ED23DA"/>
    <w:rsid w:val="00EE2E76"/>
    <w:rsid w:val="00EE6DE6"/>
    <w:rsid w:val="00EE7D7C"/>
    <w:rsid w:val="00EF3E5C"/>
    <w:rsid w:val="00EF5910"/>
    <w:rsid w:val="00EF5EDD"/>
    <w:rsid w:val="00F001C2"/>
    <w:rsid w:val="00F03F72"/>
    <w:rsid w:val="00F05F99"/>
    <w:rsid w:val="00F06A77"/>
    <w:rsid w:val="00F14E2B"/>
    <w:rsid w:val="00F21DCE"/>
    <w:rsid w:val="00F2407F"/>
    <w:rsid w:val="00F24A93"/>
    <w:rsid w:val="00F25D98"/>
    <w:rsid w:val="00F263D5"/>
    <w:rsid w:val="00F27083"/>
    <w:rsid w:val="00F300FB"/>
    <w:rsid w:val="00F30CD9"/>
    <w:rsid w:val="00F30EB7"/>
    <w:rsid w:val="00F40619"/>
    <w:rsid w:val="00F52CA3"/>
    <w:rsid w:val="00F60BDF"/>
    <w:rsid w:val="00F612BD"/>
    <w:rsid w:val="00F61FD5"/>
    <w:rsid w:val="00F634FA"/>
    <w:rsid w:val="00F652C1"/>
    <w:rsid w:val="00F662B5"/>
    <w:rsid w:val="00F7157E"/>
    <w:rsid w:val="00F750D5"/>
    <w:rsid w:val="00F84BEE"/>
    <w:rsid w:val="00F92AD0"/>
    <w:rsid w:val="00FA64D4"/>
    <w:rsid w:val="00FB1D56"/>
    <w:rsid w:val="00FB6011"/>
    <w:rsid w:val="00FB6386"/>
    <w:rsid w:val="00FC412F"/>
    <w:rsid w:val="00FC6A89"/>
    <w:rsid w:val="00FD4924"/>
    <w:rsid w:val="00FD5EA4"/>
    <w:rsid w:val="00FD7FA6"/>
    <w:rsid w:val="00FE07E0"/>
    <w:rsid w:val="00FE405F"/>
    <w:rsid w:val="00FE4431"/>
    <w:rsid w:val="00FF2E2F"/>
    <w:rsid w:val="00FF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D4EA01"/>
  <w15:docId w15:val="{77A64A85-534E-4FF3-8777-56D866A9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7FC7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267A1C"/>
    <w:rPr>
      <w:i/>
      <w:iCs/>
    </w:rPr>
  </w:style>
  <w:style w:type="paragraph" w:styleId="Title">
    <w:name w:val="Title"/>
    <w:basedOn w:val="Normal"/>
    <w:next w:val="Normal"/>
    <w:link w:val="TitleChar"/>
    <w:qFormat/>
    <w:rsid w:val="0026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67A1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66893"/>
    <w:rPr>
      <w:rFonts w:ascii="Arial" w:hAnsi="Arial"/>
      <w:lang w:val="en-GB" w:eastAsia="en-US"/>
    </w:rPr>
  </w:style>
  <w:style w:type="character" w:styleId="HTMLCode">
    <w:name w:val="HTML Code"/>
    <w:uiPriority w:val="99"/>
    <w:semiHidden/>
    <w:unhideWhenUsed/>
    <w:rsid w:val="00223A37"/>
    <w:rPr>
      <w:rFonts w:ascii="Courier New" w:eastAsia="Times New Roman" w:hAnsi="Courier New" w:cs="Courier New"/>
      <w:sz w:val="20"/>
      <w:szCs w:val="20"/>
    </w:rPr>
  </w:style>
  <w:style w:type="character" w:customStyle="1" w:styleId="file-label">
    <w:name w:val="file-label"/>
    <w:basedOn w:val="DefaultParagraphFont"/>
    <w:rsid w:val="00F05F99"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BC470D"/>
    <w:rPr>
      <w:rFonts w:ascii="Arial" w:hAnsi="Arial"/>
      <w:sz w:val="32"/>
      <w:lang w:val="en-GB"/>
    </w:rPr>
  </w:style>
  <w:style w:type="paragraph" w:styleId="ListParagraph">
    <w:name w:val="List Paragraph"/>
    <w:basedOn w:val="Normal"/>
    <w:uiPriority w:val="34"/>
    <w:qFormat/>
    <w:rsid w:val="00757A31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47F8D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7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BB681-5D86-444E-A15E-0FD3F0A2A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1087</Words>
  <Characters>6199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7272</CharactersWithSpaces>
  <SharedDoc>false</SharedDoc>
  <HLinks>
    <vt:vector size="30" baseType="variant">
      <vt:variant>
        <vt:i4>8061006</vt:i4>
      </vt:variant>
      <vt:variant>
        <vt:i4>59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8061006</vt:i4>
      </vt:variant>
      <vt:variant>
        <vt:i4>56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1900-01-01T08:00:00Z</cp:lastPrinted>
  <dcterms:created xsi:type="dcterms:W3CDTF">2022-04-08T15:07:00Z</dcterms:created>
  <dcterms:modified xsi:type="dcterms:W3CDTF">2022-04-08T15:07:00Z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de0c7d85-f4eb-423c-9905-750db2e7dbcf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</Properties>
</file>