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81BA821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408FE" w:rsidRPr="006408FE">
        <w:rPr>
          <w:b/>
          <w:bCs/>
          <w:i/>
          <w:iCs/>
          <w:sz w:val="24"/>
          <w:szCs w:val="24"/>
        </w:rPr>
        <w:t>R5s220558</w:t>
      </w:r>
    </w:p>
    <w:p w14:paraId="2B726D95" w14:textId="77777777" w:rsidR="00A23329" w:rsidRDefault="00AB7226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AB7226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58A38D00" w:rsidR="00A23329" w:rsidRPr="006408FE" w:rsidRDefault="006408FE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37068">
              <w:rPr>
                <w:b/>
                <w:bCs/>
                <w:sz w:val="28"/>
                <w:szCs w:val="28"/>
              </w:rPr>
              <w:t>2494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AB7226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4E31D98D" w:rsidR="00A23329" w:rsidRPr="00410371" w:rsidRDefault="00AB7226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370E68">
                <w:rPr>
                  <w:b/>
                  <w:noProof/>
                  <w:sz w:val="28"/>
                </w:rPr>
                <w:t>2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3019F27" w:rsidR="00A23329" w:rsidRDefault="008A50D8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633F21">
              <w:t>Correction for NR MAC test case</w:t>
            </w:r>
            <w:r>
              <w:t>s</w:t>
            </w:r>
            <w:r w:rsidRPr="00633F21">
              <w:t xml:space="preserve"> 7.1.1.4.2.</w:t>
            </w:r>
            <w:r>
              <w:t>x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7777777" w:rsidR="00A23329" w:rsidRDefault="00AB7226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61EBF185" w:rsidR="00347BA0" w:rsidRDefault="00347BA0" w:rsidP="00347BA0">
            <w:pPr>
              <w:pStyle w:val="CRCoverPage"/>
              <w:spacing w:after="0"/>
              <w:ind w:left="100"/>
            </w:pPr>
            <w:r>
              <w:t>2022-0</w:t>
            </w:r>
            <w:r w:rsidR="008A50D8">
              <w:t>4</w:t>
            </w:r>
            <w:r>
              <w:t>-</w:t>
            </w:r>
            <w:r w:rsidR="008A50D8">
              <w:t>04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AB7226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AB7226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0370E74A" w:rsidR="00132245" w:rsidRPr="003A04FC" w:rsidRDefault="003A04FC" w:rsidP="003A04FC">
            <w:pPr>
              <w:rPr>
                <w:rFonts w:ascii="Arial" w:hAnsi="Arial"/>
                <w:noProof/>
              </w:rPr>
            </w:pPr>
            <w:r w:rsidRPr="004A4CF2">
              <w:rPr>
                <w:rFonts w:ascii="Arial" w:hAnsi="Arial"/>
                <w:noProof/>
              </w:rPr>
              <w:t>In 7.1.1.4.2.x</w:t>
            </w:r>
            <w:r>
              <w:rPr>
                <w:rFonts w:ascii="Arial" w:hAnsi="Arial"/>
                <w:noProof/>
              </w:rPr>
              <w:t xml:space="preserve"> </w:t>
            </w:r>
            <w:r w:rsidRPr="004A4CF2">
              <w:rPr>
                <w:rFonts w:ascii="Arial" w:hAnsi="Arial"/>
                <w:noProof/>
              </w:rPr>
              <w:t>case with 64QAM in UL</w:t>
            </w:r>
            <w:r>
              <w:rPr>
                <w:rFonts w:ascii="Arial" w:hAnsi="Arial"/>
                <w:noProof/>
              </w:rPr>
              <w:t xml:space="preserve"> (7.1.1.4.2.5)</w:t>
            </w:r>
            <w:r w:rsidRPr="004A4CF2">
              <w:rPr>
                <w:rFonts w:ascii="Arial" w:hAnsi="Arial"/>
                <w:noProof/>
              </w:rPr>
              <w:t xml:space="preserve">, UL TB would be bigger than DL TB in some MCS/RB combinations. For MCS/RB (eg MCS=27 and NPRB  = 270), DL PDUs(generated based on UL TB size) cannot scheduled in the same DL slot.  Therefore, SS have to split PDUs in DL into two slots. If maxMCS=28 is configured in the DL rather than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4A4CF2">
              <w:rPr>
                <w:rFonts w:ascii="Arial" w:hAnsi="Arial"/>
                <w:noProof/>
              </w:rPr>
              <w:t>, then, DL PDUs(generated based on UL TB Size) can be transmitted in the same DL slot.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420F4D8B" w:rsidR="00132245" w:rsidRPr="006316B2" w:rsidRDefault="00A24ADE" w:rsidP="00A2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avoid such </w:t>
            </w:r>
            <w:r w:rsidR="004A4CF2">
              <w:rPr>
                <w:noProof/>
              </w:rPr>
              <w:t>mismtach in DL and UL TBS size</w:t>
            </w:r>
            <w:r w:rsidR="00C21A97">
              <w:rPr>
                <w:noProof/>
              </w:rPr>
              <w:t>,</w:t>
            </w:r>
            <w:r w:rsidR="004A4CF2">
              <w:rPr>
                <w:noProof/>
              </w:rPr>
              <w:t xml:space="preserve"> configure DL </w:t>
            </w:r>
            <w:r w:rsidR="004A4CF2" w:rsidRPr="004A4CF2">
              <w:rPr>
                <w:noProof/>
              </w:rPr>
              <w:t>maxMCS=28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343ED049" w:rsidR="00A23329" w:rsidRDefault="004A4CF2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7.1.1.4.2.x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791458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8EAD95F" w14:textId="03CC2AB6" w:rsidR="00347BA0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7BA0" w:rsidRPr="0067131A">
        <w:rPr>
          <w:rFonts w:ascii="Arial" w:hAnsi="Arial" w:cs="Arial"/>
          <w:iCs/>
        </w:rPr>
        <w:t>Table of Contents</w:t>
      </w:r>
      <w:r w:rsidR="00347BA0">
        <w:tab/>
      </w:r>
      <w:r w:rsidR="00347BA0">
        <w:fldChar w:fldCharType="begin"/>
      </w:r>
      <w:r w:rsidR="00347BA0">
        <w:instrText xml:space="preserve"> PAGEREF _Toc97914582 \h </w:instrText>
      </w:r>
      <w:r w:rsidR="00347BA0">
        <w:fldChar w:fldCharType="separate"/>
      </w:r>
      <w:r w:rsidR="00347BA0">
        <w:t>2</w:t>
      </w:r>
      <w:r w:rsidR="00347BA0">
        <w:fldChar w:fldCharType="end"/>
      </w:r>
    </w:p>
    <w:p w14:paraId="74A1E4FB" w14:textId="2500B46A" w:rsidR="00347BA0" w:rsidRDefault="00347BA0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67131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67131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_Toc97914583 \h </w:instrText>
      </w:r>
      <w:r>
        <w:fldChar w:fldCharType="separate"/>
      </w:r>
      <w:r>
        <w:t>2</w:t>
      </w:r>
      <w:r>
        <w:fldChar w:fldCharType="end"/>
      </w:r>
    </w:p>
    <w:p w14:paraId="01DA585D" w14:textId="40051E86" w:rsidR="00347BA0" w:rsidRDefault="00347BA0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67131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67131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_Toc97914584 \h </w:instrText>
      </w:r>
      <w:r>
        <w:fldChar w:fldCharType="separate"/>
      </w:r>
      <w:r>
        <w:t>3</w:t>
      </w:r>
      <w:r>
        <w:fldChar w:fldCharType="end"/>
      </w:r>
    </w:p>
    <w:p w14:paraId="307C9FE8" w14:textId="73102726" w:rsidR="00347BA0" w:rsidRDefault="00347B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67131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67131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_Toc97914585 \h </w:instrText>
      </w:r>
      <w:r>
        <w:fldChar w:fldCharType="separate"/>
      </w:r>
      <w:r>
        <w:t>3</w:t>
      </w:r>
      <w:r>
        <w:fldChar w:fldCharType="end"/>
      </w:r>
    </w:p>
    <w:p w14:paraId="61767724" w14:textId="380F62FF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6627F54" w14:textId="3670ED33" w:rsidR="00347BA0" w:rsidRDefault="00347BA0" w:rsidP="007A73E5">
      <w:pPr>
        <w:rPr>
          <w:rFonts w:cs="Arial"/>
          <w:noProof/>
        </w:rPr>
      </w:pPr>
    </w:p>
    <w:p w14:paraId="25488D7A" w14:textId="3DFA45BF" w:rsidR="00347BA0" w:rsidRDefault="00347BA0" w:rsidP="007A73E5">
      <w:pPr>
        <w:rPr>
          <w:rFonts w:cs="Arial"/>
          <w:noProof/>
        </w:rPr>
      </w:pPr>
    </w:p>
    <w:p w14:paraId="4552879A" w14:textId="5F2647A2" w:rsidR="00347BA0" w:rsidRDefault="00347BA0" w:rsidP="007A73E5">
      <w:pPr>
        <w:rPr>
          <w:rFonts w:cs="Arial"/>
          <w:noProof/>
        </w:rPr>
      </w:pPr>
    </w:p>
    <w:p w14:paraId="5A970C22" w14:textId="2638C602" w:rsidR="00347BA0" w:rsidRDefault="00347BA0" w:rsidP="007A73E5">
      <w:pPr>
        <w:rPr>
          <w:rFonts w:cs="Arial"/>
          <w:noProof/>
        </w:rPr>
      </w:pPr>
    </w:p>
    <w:p w14:paraId="6B10F7B7" w14:textId="0F552C3E" w:rsidR="00347BA0" w:rsidRDefault="00347BA0" w:rsidP="007A73E5">
      <w:pPr>
        <w:rPr>
          <w:rFonts w:cs="Arial"/>
          <w:noProof/>
        </w:rPr>
      </w:pPr>
    </w:p>
    <w:p w14:paraId="518EF4E7" w14:textId="47039F07" w:rsidR="00347BA0" w:rsidRDefault="00347BA0" w:rsidP="007A73E5">
      <w:pPr>
        <w:rPr>
          <w:rFonts w:cs="Arial"/>
          <w:noProof/>
        </w:rPr>
      </w:pPr>
    </w:p>
    <w:p w14:paraId="70F89CA4" w14:textId="5275D80B" w:rsidR="00347BA0" w:rsidRDefault="00347BA0" w:rsidP="007A73E5">
      <w:pPr>
        <w:rPr>
          <w:rFonts w:cs="Arial"/>
          <w:noProof/>
        </w:rPr>
      </w:pPr>
    </w:p>
    <w:p w14:paraId="0DEE00FB" w14:textId="65327B97" w:rsidR="00347BA0" w:rsidRDefault="00347BA0" w:rsidP="007A73E5">
      <w:pPr>
        <w:rPr>
          <w:rFonts w:cs="Arial"/>
          <w:noProof/>
        </w:rPr>
      </w:pPr>
    </w:p>
    <w:p w14:paraId="5CBC414C" w14:textId="1F84AA0C" w:rsidR="00347BA0" w:rsidRDefault="00347BA0" w:rsidP="007A73E5">
      <w:pPr>
        <w:rPr>
          <w:rFonts w:cs="Arial"/>
          <w:noProof/>
        </w:rPr>
      </w:pPr>
    </w:p>
    <w:p w14:paraId="3F7C44FC" w14:textId="1D6F3AFC" w:rsidR="00A24ADE" w:rsidRDefault="00A24ADE" w:rsidP="007A73E5">
      <w:pPr>
        <w:rPr>
          <w:rFonts w:cs="Arial"/>
          <w:noProof/>
        </w:rPr>
      </w:pPr>
    </w:p>
    <w:p w14:paraId="4F369B4E" w14:textId="7CF0DD4B" w:rsidR="00A24ADE" w:rsidRDefault="00A24ADE" w:rsidP="007A73E5">
      <w:pPr>
        <w:rPr>
          <w:rFonts w:cs="Arial"/>
          <w:noProof/>
        </w:rPr>
      </w:pPr>
    </w:p>
    <w:p w14:paraId="3F667DE8" w14:textId="59F90A44" w:rsidR="00A24ADE" w:rsidRDefault="00A24ADE" w:rsidP="007A73E5">
      <w:pPr>
        <w:rPr>
          <w:rFonts w:cs="Arial"/>
          <w:noProof/>
        </w:rPr>
      </w:pPr>
    </w:p>
    <w:p w14:paraId="420BBC81" w14:textId="77777777" w:rsidR="00A24ADE" w:rsidRDefault="00A24ADE" w:rsidP="007A73E5">
      <w:pPr>
        <w:rPr>
          <w:rFonts w:cs="Arial"/>
          <w:noProof/>
        </w:rPr>
      </w:pPr>
    </w:p>
    <w:p w14:paraId="71E1F840" w14:textId="1A170171" w:rsidR="00347BA0" w:rsidRDefault="00347BA0" w:rsidP="007A73E5">
      <w:pPr>
        <w:rPr>
          <w:rFonts w:cs="Arial"/>
          <w:noProof/>
        </w:rPr>
      </w:pPr>
    </w:p>
    <w:p w14:paraId="7F9EF9FA" w14:textId="77777777" w:rsidR="00347BA0" w:rsidRDefault="00347BA0" w:rsidP="007A73E5">
      <w:pPr>
        <w:rPr>
          <w:b/>
          <w:sz w:val="24"/>
          <w:lang w:eastAsia="ja-JP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9791458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2420EBD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9A6F07" w:rsidRPr="00DC6827">
        <w:rPr>
          <w:rFonts w:cs="Arial"/>
          <w:lang w:eastAsia="ja-JP"/>
        </w:rPr>
        <w:t>iwd-TTCN3-B2020-09_D2</w:t>
      </w:r>
      <w:r w:rsidR="009A6F07">
        <w:rPr>
          <w:rFonts w:cs="Arial"/>
          <w:lang w:eastAsia="ja-JP"/>
        </w:rPr>
        <w:t>2</w:t>
      </w:r>
      <w:r w:rsidR="009A6F07" w:rsidRPr="00DC6827">
        <w:rPr>
          <w:rFonts w:cs="Arial"/>
          <w:lang w:eastAsia="ja-JP"/>
        </w:rPr>
        <w:t>wk</w:t>
      </w:r>
      <w:r w:rsidR="009A6F07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97914584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9F8D9CB" w:rsidR="0031314C" w:rsidRDefault="00370E68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bookmarkStart w:id="8" w:name="_Hlk98158678"/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4C255077" w:rsidR="0031314C" w:rsidRPr="008E5453" w:rsidRDefault="004A4CF2" w:rsidP="00A22A5D">
            <w:pPr>
              <w:spacing w:after="0"/>
              <w:rPr>
                <w:rFonts w:ascii="Arial" w:hAnsi="Arial" w:cs="Arial"/>
              </w:rPr>
            </w:pPr>
            <w:r w:rsidRPr="004A4CF2">
              <w:rPr>
                <w:rFonts w:ascii="Arial" w:hAnsi="Arial" w:cs="Arial"/>
              </w:rPr>
              <w:t> f_TC_7_1_1_4_2_x_DCI0_0_NR_TestBody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55B75CD4" w:rsidR="00B764E0" w:rsidRPr="00BB7617" w:rsidRDefault="00537E1A" w:rsidP="00A22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avoid early detection issue for an active PLMN when UE is switched to Manual PLMN Selection Mode.</w:t>
            </w:r>
          </w:p>
        </w:tc>
      </w:tr>
      <w:tr w:rsidR="00996F67" w:rsidRPr="008E5453" w14:paraId="51DF899F" w14:textId="77777777" w:rsidTr="00A22A5D">
        <w:tc>
          <w:tcPr>
            <w:tcW w:w="1985" w:type="dxa"/>
          </w:tcPr>
          <w:p w14:paraId="57167F63" w14:textId="77777777" w:rsidR="00996F67" w:rsidRPr="008E5453" w:rsidRDefault="00996F67" w:rsidP="00996F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A3C3D9" w14:textId="57C392B4" w:rsidR="003C4EF6" w:rsidRPr="004A4CF2" w:rsidRDefault="003C4EF6" w:rsidP="003C4EF6">
            <w:pPr>
              <w:rPr>
                <w:rFonts w:ascii="Arial" w:hAnsi="Arial"/>
                <w:noProof/>
              </w:rPr>
            </w:pPr>
            <w:r w:rsidRPr="004A4CF2">
              <w:rPr>
                <w:rFonts w:ascii="Arial" w:hAnsi="Arial"/>
                <w:noProof/>
              </w:rPr>
              <w:t>In 7.1.1.4.2.x</w:t>
            </w:r>
            <w:r>
              <w:rPr>
                <w:rFonts w:ascii="Arial" w:hAnsi="Arial"/>
                <w:noProof/>
              </w:rPr>
              <w:t xml:space="preserve"> </w:t>
            </w:r>
            <w:r w:rsidRPr="004A4CF2">
              <w:rPr>
                <w:rFonts w:ascii="Arial" w:hAnsi="Arial"/>
                <w:noProof/>
              </w:rPr>
              <w:t>case with 64QAM in UL</w:t>
            </w:r>
            <w:r>
              <w:rPr>
                <w:rFonts w:ascii="Arial" w:hAnsi="Arial"/>
                <w:noProof/>
              </w:rPr>
              <w:t xml:space="preserve"> (7.1.1.4.2.5)</w:t>
            </w:r>
            <w:r w:rsidRPr="004A4CF2">
              <w:rPr>
                <w:rFonts w:ascii="Arial" w:hAnsi="Arial"/>
                <w:noProof/>
              </w:rPr>
              <w:t xml:space="preserve">, UL TB would be bigger than DL TB in some MCS/RB combinations. For MCS/RB (eg MCS=27 and NPRB  = 270), DL PDUs(generated based on UL TB size) cannot scheduled in the same DL slot.  Therefore, SS have to split PDUs in DL into two slots. If maxMCS=28 is configured in the DL rather than </w:t>
            </w:r>
            <w:proofErr w:type="spellStart"/>
            <w:r w:rsidR="00DF6178"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4A4CF2">
              <w:rPr>
                <w:rFonts w:ascii="Arial" w:hAnsi="Arial"/>
                <w:noProof/>
              </w:rPr>
              <w:t>, then, DL PDUs(generated based on UL TB Size) can be transmitted in the same DL slot.</w:t>
            </w:r>
          </w:p>
          <w:p w14:paraId="1521EF21" w14:textId="1195CB45" w:rsidR="00996F67" w:rsidRPr="008E5453" w:rsidRDefault="00996F67" w:rsidP="00996F6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996F67" w:rsidRPr="008E5453" w14:paraId="57004C5B" w14:textId="77777777" w:rsidTr="00A22A5D">
        <w:tc>
          <w:tcPr>
            <w:tcW w:w="1985" w:type="dxa"/>
          </w:tcPr>
          <w:p w14:paraId="07AF814A" w14:textId="77777777" w:rsidR="00996F67" w:rsidRPr="008E5453" w:rsidRDefault="00996F67" w:rsidP="00996F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6069D442" w:rsidR="00996F67" w:rsidRPr="008E5453" w:rsidRDefault="00996F67" w:rsidP="00996F6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MAC_TC_Common_NR.ttcn</w:t>
            </w:r>
          </w:p>
        </w:tc>
      </w:tr>
      <w:tr w:rsidR="00996F67" w:rsidRPr="008E5453" w14:paraId="2E2FC921" w14:textId="77777777" w:rsidTr="00A22A5D">
        <w:tc>
          <w:tcPr>
            <w:tcW w:w="1985" w:type="dxa"/>
          </w:tcPr>
          <w:p w14:paraId="417E306D" w14:textId="77777777" w:rsidR="00996F67" w:rsidRPr="008E5453" w:rsidRDefault="00996F67" w:rsidP="00996F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C13927B" w:rsidR="00996F67" w:rsidRPr="008E5453" w:rsidRDefault="0038107B" w:rsidP="00996F67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as improvement</w:t>
            </w:r>
          </w:p>
        </w:tc>
      </w:tr>
      <w:bookmarkEnd w:id="8"/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6CBC33B5" w14:textId="2F57EC1E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>function f_TC_7_1_1_4_2_x_DCI0_0_NR_TestBody(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0B18A0E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4AE1014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34FBC2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396E59B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5975AB3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1236F52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*/</w:t>
            </w:r>
          </w:p>
          <w:p w14:paraId="61671F7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4C2F440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Index</w:t>
            </w:r>
          </w:p>
          <w:p w14:paraId="4C5220B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05BE6B6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752AC3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04A58B1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{''O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5DD5336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72154D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{4,14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34C0FAA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;//@sic R5s201144sic@</w:t>
            </w:r>
          </w:p>
          <w:p w14:paraId="6A5C88C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7AF7DEE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123049D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171FC04E" w14:textId="01CC5E5A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12.0;</w:t>
            </w:r>
            <w:proofErr w:type="gramEnd"/>
          </w:p>
          <w:p w14:paraId="38211C7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1;}</w:t>
            </w:r>
          </w:p>
          <w:p w14:paraId="694E00E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085B1E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5406BAC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2138C98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1A96FF7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),//@sic R5s210884 sic@</w:t>
            </w:r>
          </w:p>
          <w:p w14:paraId="2DD3CC3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resourceAllocationType1,</w:t>
            </w:r>
          </w:p>
          <w:p w14:paraId="314DBB6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</w:t>
            </w:r>
          </w:p>
          <w:p w14:paraId="0E1B80C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50289076" w14:textId="420C7A2D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cs_NR_TransportBlockRetransmissionList_Def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</w:t>
            </w:r>
          </w:p>
          <w:p w14:paraId="3F3AD8D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4F9E292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019E27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2B687F8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62F1BC3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//Steps 1 to 5 are repeated for values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0..</w:t>
            </w:r>
            <w:proofErr w:type="gramEnd"/>
            <w:r w:rsidRPr="003C4EF6">
              <w:rPr>
                <w:rFonts w:ascii="Arial" w:hAnsi="Arial" w:cs="Arial"/>
                <w:lang w:val="en-US"/>
              </w:rPr>
              <w:t>1</w:t>
            </w:r>
          </w:p>
          <w:p w14:paraId="6ECE11E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7290FE5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F7A378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4EB133D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</w:p>
          <w:p w14:paraId="7F1EE4B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 {</w:t>
            </w:r>
          </w:p>
          <w:p w14:paraId="5F386A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f_NR_Check_This_N_PRB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 == false) {             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check in EXCEPTION Step</w:t>
            </w:r>
          </w:p>
          <w:p w14:paraId="12677C6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continue;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not allowed</w:t>
            </w:r>
          </w:p>
          <w:p w14:paraId="271CE53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1A917E3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5AA3CFA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 28</w:t>
            </w:r>
          </w:p>
          <w:p w14:paraId="59624B6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//@sic R5s190827r1 sic@</w:t>
            </w:r>
          </w:p>
          <w:p w14:paraId="2AF3936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1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Time Domain Resource Allocation 0 to 1</w:t>
            </w:r>
          </w:p>
          <w:p w14:paraId="5D6B6A61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R5s190827 sic@</w:t>
            </w:r>
          </w:p>
          <w:p w14:paraId="7CDCE46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 if(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0)</w:t>
            </w:r>
          </w:p>
          <w:p w14:paraId="4133231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61D674A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4;</w:t>
            </w:r>
            <w:proofErr w:type="gramEnd"/>
          </w:p>
          <w:p w14:paraId="7B45630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2FF5379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else{</w:t>
            </w:r>
          </w:p>
          <w:p w14:paraId="6D62AEA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14</w:t>
            </w:r>
          </w:p>
          <w:p w14:paraId="7DD29D0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13DFBCB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956720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//SS looks up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table 7.1.7.1-1 in TS 36.213 based on the value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5460171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f_NR_Get_iTBS_For_iMCS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5634DF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//The SS calculates or looks up TBS in TS 38.214 [15] based on the value of S, L, and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.</w:t>
            </w:r>
          </w:p>
          <w:p w14:paraId="4DB39AF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f_NR_TBS_Calculation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],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7E4C7DB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R5-198884 R5s210002 R5s210884 sic@</w:t>
            </w:r>
          </w:p>
          <w:p w14:paraId="5780F2E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08F4A00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&gt;= 27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5) 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28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17)) {  //For  IMCS= Max IMCS and     &lt; 4, the resulting TBS is very small leading to CRC errors in decoding UL data</w:t>
            </w:r>
          </w:p>
          <w:p w14:paraId="2BACFB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continue;</w:t>
            </w:r>
            <w:proofErr w:type="gramEnd"/>
          </w:p>
          <w:p w14:paraId="2643A7B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0C8691B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</w:t>
            </w:r>
          </w:p>
          <w:p w14:paraId="2191F39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 136) {            //this results in zero number of PDCP SDUs</w:t>
            </w:r>
          </w:p>
          <w:p w14:paraId="773A282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continue;</w:t>
            </w:r>
            <w:proofErr w:type="gramEnd"/>
          </w:p>
          <w:p w14:paraId="0D23C45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302F81B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</w:p>
          <w:p w14:paraId="2991047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Steps 2 to 5 are performed if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is More than minimum</w:t>
            </w:r>
          </w:p>
          <w:p w14:paraId="3B65AD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2"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46CACBB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creates one or more PDCP SDUs, depending 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in accordance with Table  7.1.1.4.1.1.3.2-2</w:t>
            </w:r>
          </w:p>
          <w:p w14:paraId="6CF56D8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77327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//Configure SS for DCI Format x with RA type y and a Resource block assignment (RBA) correspondent</w:t>
            </w:r>
          </w:p>
          <w:p w14:paraId="5DD83D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as specified in 7.1.6.1 in TS 36.213 and Modulation and coding scheme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4BC6AB6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1FAA330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3"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5F75997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sends MAC PDU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SDUs)</w:t>
            </w:r>
          </w:p>
          <w:p w14:paraId="3D8D745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fl_NR_GetPdcpSduList_1TB(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);   //calculates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v_PDCPsize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returns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f_NR_Build_N_PDCP_SDUList</w:t>
            </w:r>
            <w:proofErr w:type="spellEnd"/>
          </w:p>
          <w:p w14:paraId="76B464E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(enable)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190AA9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-,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 //@sic R5s211325 sic@</w:t>
            </w:r>
          </w:p>
          <w:p w14:paraId="25ED629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activate(a_NR5GC_SR_Handler(nr_Cell1)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1EECC8E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R5s210884 sic@</w:t>
            </w:r>
          </w:p>
          <w:p w14:paraId="50803DD3" w14:textId="1F39C104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300); //300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ms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future</w:t>
            </w:r>
          </w:p>
          <w:p w14:paraId="62D0A8F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cas_NR_DRB_COMMON_REQ_PDCP_SDUList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79EFA38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960BBD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crs_RlcBearerRouting_NR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(nr_Cell1),</w:t>
            </w:r>
          </w:p>
          <w:p w14:paraId="0F14276A" w14:textId="05AE7D44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   </w:t>
            </w:r>
          </w:p>
          <w:p w14:paraId="1338D96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6F96B1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4"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298CF71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f_NR_GetNextSendOccasion_ULafterDL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60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1FF002A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0;</w:t>
            </w:r>
            <w:proofErr w:type="gramEnd"/>
          </w:p>
          <w:p w14:paraId="55A182B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020E1C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alt {</w:t>
            </w:r>
          </w:p>
          <w:p w14:paraId="7883533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R5s220320 sic@</w:t>
            </w:r>
          </w:p>
          <w:p w14:paraId="611BFB0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0979652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112A527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1;</w:t>
            </w:r>
            <w:proofErr w:type="gramEnd"/>
          </w:p>
          <w:p w14:paraId="1FA9D1F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repeat;</w:t>
            </w:r>
            <w:proofErr w:type="gramEnd"/>
          </w:p>
          <w:p w14:paraId="50E9599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231F7DD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2B04C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[]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2F63538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1088714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R5s220095 sic@</w:t>
            </w:r>
          </w:p>
          <w:p w14:paraId="5D6FA29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(disable)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1EBC575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f_NR_ULGrantConfiguration_ULTBS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3A70579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02DCF64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1E1B58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AFDAF71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int2bit(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4),</w:t>
            </w:r>
          </w:p>
          <w:p w14:paraId="71408A31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resourceAllocationType1); //@sic R5s190895 sic@</w:t>
            </w:r>
          </w:p>
          <w:p w14:paraId="54027BA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//@siclog "Step 5"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7E4E874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// SS receives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</w:t>
            </w:r>
          </w:p>
          <w:p w14:paraId="25A80E2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f_NR_Rx_N_PDCP_SDUs_InOneTTI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B32B3F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deactivate(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32F22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2583B3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6DE588A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  []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t_Watchdog.timeout</w:t>
            </w:r>
            <w:proofErr w:type="spellEnd"/>
          </w:p>
          <w:p w14:paraId="19B81AF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{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(__FILE__, __LINE__, "Step 5"); }</w:t>
            </w:r>
          </w:p>
          <w:p w14:paraId="46EEC39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};</w:t>
            </w:r>
          </w:p>
          <w:p w14:paraId="50D2D74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39A24B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809EB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}//End for TDRA 0 to 13</w:t>
            </w:r>
          </w:p>
          <w:p w14:paraId="60547D9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28</w:t>
            </w:r>
          </w:p>
          <w:p w14:paraId="2463A1F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110</w:t>
            </w:r>
          </w:p>
          <w:p w14:paraId="1D484CF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}//f_NR_7_1_1_4_2_1</w:t>
            </w:r>
          </w:p>
          <w:p w14:paraId="06400C69" w14:textId="79BDF606" w:rsidR="0031314C" w:rsidRPr="008E5453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0580C0DA" w14:textId="29426EE2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>function f_TC_7_1_1_4_2_x_DCI0_0_NR_TestBody(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37731E4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565CAEDE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3CAD578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6104EBC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14D6218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75D1625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*/</w:t>
            </w:r>
          </w:p>
          <w:p w14:paraId="7CB711E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1635AFE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Index</w:t>
            </w:r>
          </w:p>
          <w:p w14:paraId="24A99ED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1A40406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2DF296A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4E89DD6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{''O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19FFB1B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152095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{4,14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433CD6C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;//@sic R5s201144sic@</w:t>
            </w:r>
          </w:p>
          <w:p w14:paraId="10083C0E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26F4A70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12B8650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47087AD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12.0;</w:t>
            </w:r>
            <w:proofErr w:type="gramEnd"/>
          </w:p>
          <w:p w14:paraId="2B5D2D8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1;}</w:t>
            </w:r>
          </w:p>
          <w:p w14:paraId="30A92A7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CF634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031FCC1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75E67F6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26B175F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),//@sic R5s210884 sic@</w:t>
            </w:r>
          </w:p>
          <w:p w14:paraId="010791D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                    resourceAllocationType1,</w:t>
            </w:r>
          </w:p>
          <w:p w14:paraId="1A72004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</w:t>
            </w:r>
          </w:p>
          <w:p w14:paraId="228084B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37707AA5" w14:textId="369DB605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935B14">
              <w:rPr>
                <w:rFonts w:ascii="Arial" w:hAnsi="Arial" w:cs="Arial"/>
                <w:highlight w:val="yellow"/>
                <w:lang w:val="en-US"/>
              </w:rPr>
              <w:t>cs_NR_TransportBlockRetransmissionList_Def</w:t>
            </w:r>
            <w:proofErr w:type="spellEnd"/>
            <w:r w:rsidRPr="00935B14">
              <w:rPr>
                <w:rFonts w:ascii="Arial" w:hAnsi="Arial" w:cs="Arial"/>
                <w:highlight w:val="yellow"/>
                <w:lang w:val="en-US"/>
              </w:rPr>
              <w:t>(</w:t>
            </w:r>
            <w:r w:rsidR="00935B14" w:rsidRPr="00935B14">
              <w:rPr>
                <w:rFonts w:ascii="Arial" w:hAnsi="Arial" w:cs="Arial"/>
                <w:highlight w:val="yellow"/>
                <w:lang w:val="en-US"/>
              </w:rPr>
              <w:t>28</w:t>
            </w:r>
            <w:r w:rsidRPr="00935B14">
              <w:rPr>
                <w:rFonts w:ascii="Arial" w:hAnsi="Arial" w:cs="Arial"/>
                <w:highlight w:val="yellow"/>
                <w:lang w:val="en-US"/>
              </w:rPr>
              <w:t>)</w:t>
            </w:r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11DEE6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2450FC6E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51F0D53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1F305CE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1D67B23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//Steps 1 to 5 are repeated for values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0..</w:t>
            </w:r>
            <w:proofErr w:type="gramEnd"/>
            <w:r w:rsidRPr="003C4EF6">
              <w:rPr>
                <w:rFonts w:ascii="Arial" w:hAnsi="Arial" w:cs="Arial"/>
                <w:lang w:val="en-US"/>
              </w:rPr>
              <w:t>1</w:t>
            </w:r>
          </w:p>
          <w:p w14:paraId="2E2C2A8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6F68CC1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269A38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49B28B7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</w:p>
          <w:p w14:paraId="619D3AE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 {</w:t>
            </w:r>
          </w:p>
          <w:p w14:paraId="67E8C41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f_NR_Check_This_N_PRB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 == false) {             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check in EXCEPTION Step</w:t>
            </w:r>
          </w:p>
          <w:p w14:paraId="67B7BE4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continue;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not allowed</w:t>
            </w:r>
          </w:p>
          <w:p w14:paraId="0F0CC4A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77E0057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683F84A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 28</w:t>
            </w:r>
          </w:p>
          <w:p w14:paraId="67D1827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//@sic R5s190827r1 sic@</w:t>
            </w:r>
          </w:p>
          <w:p w14:paraId="6B87E49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1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Time Domain Resource Allocation 0 to 1</w:t>
            </w:r>
          </w:p>
          <w:p w14:paraId="5759D71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R5s190827 sic@</w:t>
            </w:r>
          </w:p>
          <w:p w14:paraId="2C9C690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 if(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0)</w:t>
            </w:r>
          </w:p>
          <w:p w14:paraId="0776718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65ED700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4;</w:t>
            </w:r>
            <w:proofErr w:type="gramEnd"/>
          </w:p>
          <w:p w14:paraId="60EE9FC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3D7508E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else{</w:t>
            </w:r>
          </w:p>
          <w:p w14:paraId="4DE2B3A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14</w:t>
            </w:r>
          </w:p>
          <w:p w14:paraId="0D12B03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20FED75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9808A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//SS looks up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table 7.1.7.1-1 in TS 36.213 based on the value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42901B7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f_NR_Get_iTBS_For_iMCS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D7BBFA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//The SS calculates or looks up TBS in TS 38.214 [15] based on the value of S, L, and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.</w:t>
            </w:r>
          </w:p>
          <w:p w14:paraId="7F749F2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f_NR_TBS_Calculation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],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80A25B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R5-198884 R5s210002 R5s210884 sic@</w:t>
            </w:r>
          </w:p>
          <w:p w14:paraId="7856684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25EC24F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if ((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&gt;= 27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5) 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28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17)) {  //For  IMCS= Max IMCS and     &lt; 4, the resulting TBS is very small leading to CRC errors in decoding UL data</w:t>
            </w:r>
          </w:p>
          <w:p w14:paraId="6F54080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continue;</w:t>
            </w:r>
            <w:proofErr w:type="gramEnd"/>
          </w:p>
          <w:p w14:paraId="05C3DF2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4654145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</w:t>
            </w:r>
          </w:p>
          <w:p w14:paraId="229DF4A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 136) {            //this results in zero number of PDCP SDUs</w:t>
            </w:r>
          </w:p>
          <w:p w14:paraId="20C04FD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continue;</w:t>
            </w:r>
            <w:proofErr w:type="gramEnd"/>
          </w:p>
          <w:p w14:paraId="0CC4A1E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6E842C3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</w:p>
          <w:p w14:paraId="5FA0A87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Steps 2 to 5 are performed if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is More than minimum</w:t>
            </w:r>
          </w:p>
          <w:p w14:paraId="316B0A7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2"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727C292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creates one or more PDCP SDUs, depending 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in accordance with Table  7.1.1.4.1.1.3.2-2</w:t>
            </w:r>
          </w:p>
          <w:p w14:paraId="20448FE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1520BD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//Configure SS for DCI Format x with RA type y and a Resource block assignment (RBA) correspondent</w:t>
            </w:r>
          </w:p>
          <w:p w14:paraId="439D901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as specified in 7.1.6.1 in TS 36.213 and Modulation and coding scheme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0EADEA2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40FB80C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3"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0B8914A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sends MAC PDU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SDUs)</w:t>
            </w:r>
          </w:p>
          <w:p w14:paraId="24E974B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fl_NR_GetPdcpSduList_1TB(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);   //calculates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v_PDCPsize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returns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f_NR_Build_N_PDCP_SDUList</w:t>
            </w:r>
            <w:proofErr w:type="spellEnd"/>
          </w:p>
          <w:p w14:paraId="2B2FD04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(enable)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6456CD7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-,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 //@sic R5s211325 sic@</w:t>
            </w:r>
          </w:p>
          <w:p w14:paraId="7114867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activate(a_NR5GC_SR_Handler(nr_Cell1)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B76C32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R5s210884 sic@</w:t>
            </w:r>
          </w:p>
          <w:p w14:paraId="562A16E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300); //300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ms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future</w:t>
            </w:r>
          </w:p>
          <w:p w14:paraId="27BE2E7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cas_NR_DRB_COMMON_REQ_PDCP_SDUList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4609065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6345D8A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crs_RlcBearerRouting_NR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(nr_Cell1),</w:t>
            </w:r>
          </w:p>
          <w:p w14:paraId="09965C3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   </w:t>
            </w:r>
          </w:p>
          <w:p w14:paraId="685C44A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6C2ADF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4"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659964E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f_NR_GetNextSendOccasion_ULafterDL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60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8C1C3C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0;</w:t>
            </w:r>
            <w:proofErr w:type="gramEnd"/>
          </w:p>
          <w:p w14:paraId="4C80371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DCDE44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alt {</w:t>
            </w:r>
          </w:p>
          <w:p w14:paraId="0EBBC58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R5s220320 sic@</w:t>
            </w:r>
          </w:p>
          <w:p w14:paraId="54965D9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2791E3A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22D7E13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1;</w:t>
            </w:r>
            <w:proofErr w:type="gramEnd"/>
          </w:p>
          <w:p w14:paraId="4EE83A3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repeat;</w:t>
            </w:r>
            <w:proofErr w:type="gramEnd"/>
          </w:p>
          <w:p w14:paraId="3E0D7EF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26CD55D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62560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[]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0D8BCE6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4779CFD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R5s220095 sic@</w:t>
            </w:r>
          </w:p>
          <w:p w14:paraId="272701B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(disable)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1E7A5D9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f_NR_ULGrantConfiguration_ULTBS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576550F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64DF9E7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1CE544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138411F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int2bit(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4),</w:t>
            </w:r>
          </w:p>
          <w:p w14:paraId="4CB2196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resourceAllocationType1); //@sic R5s190895 sic@</w:t>
            </w:r>
          </w:p>
          <w:p w14:paraId="67857B1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//@siclog "Step 5"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06D089D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// SS receives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</w:t>
            </w:r>
          </w:p>
          <w:p w14:paraId="0945889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f_NR_Rx_N_PDCP_SDUs_InOneTTI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B9640F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deactivate(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proofErr w:type="gramStart"/>
            <w:r w:rsidRPr="003C4EF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E46B5A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3C4EF6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9B34F1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4EEDD82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[]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t_Watchdog.timeout</w:t>
            </w:r>
            <w:proofErr w:type="spellEnd"/>
          </w:p>
          <w:p w14:paraId="158A563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{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(__FILE__, __LINE__, "Step 5"); }</w:t>
            </w:r>
          </w:p>
          <w:p w14:paraId="771A541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};</w:t>
            </w:r>
          </w:p>
          <w:p w14:paraId="48190DE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38755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FAA3E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}//End for TDRA 0 to 13</w:t>
            </w:r>
          </w:p>
          <w:p w14:paraId="1E6EED8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28</w:t>
            </w:r>
          </w:p>
          <w:p w14:paraId="209BEDC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110</w:t>
            </w:r>
          </w:p>
          <w:p w14:paraId="18FD9D9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}//f_NR_7_1_1_4_2_1</w:t>
            </w:r>
          </w:p>
          <w:p w14:paraId="5CD156FF" w14:textId="5492BF4E" w:rsidR="0031314C" w:rsidRPr="008E5453" w:rsidRDefault="00040873" w:rsidP="0004087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02F23E5A" w14:textId="42CCC453" w:rsidR="00537E1A" w:rsidRPr="00537E1A" w:rsidRDefault="00537E1A" w:rsidP="00040873">
      <w:pPr>
        <w:pStyle w:val="Heading2"/>
        <w:ind w:left="0" w:firstLine="0"/>
      </w:pPr>
    </w:p>
    <w:sectPr w:rsidR="00537E1A" w:rsidRPr="00537E1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28B9" w14:textId="77777777" w:rsidR="00C92739" w:rsidRDefault="00C92739">
      <w:r>
        <w:separator/>
      </w:r>
    </w:p>
  </w:endnote>
  <w:endnote w:type="continuationSeparator" w:id="0">
    <w:p w14:paraId="3E8B5D66" w14:textId="77777777" w:rsidR="00C92739" w:rsidRDefault="00C9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3E7AD" w14:textId="77777777" w:rsidR="00C92739" w:rsidRDefault="00C92739">
      <w:r>
        <w:separator/>
      </w:r>
    </w:p>
  </w:footnote>
  <w:footnote w:type="continuationSeparator" w:id="0">
    <w:p w14:paraId="1651B16C" w14:textId="77777777" w:rsidR="00C92739" w:rsidRDefault="00C92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0873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33BA6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1049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47BA0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E68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107B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4FC"/>
    <w:rsid w:val="003A6114"/>
    <w:rsid w:val="003C2766"/>
    <w:rsid w:val="003C4EF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4CF2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37E1A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7732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04942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068"/>
    <w:rsid w:val="006379F5"/>
    <w:rsid w:val="006408FE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50D8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5B14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6F67"/>
    <w:rsid w:val="00997F66"/>
    <w:rsid w:val="009A07BF"/>
    <w:rsid w:val="009A267B"/>
    <w:rsid w:val="009A3848"/>
    <w:rsid w:val="009A4E0F"/>
    <w:rsid w:val="009A5255"/>
    <w:rsid w:val="009A5753"/>
    <w:rsid w:val="009A579D"/>
    <w:rsid w:val="009A6F07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3329"/>
    <w:rsid w:val="00A246B6"/>
    <w:rsid w:val="00A24ADE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B7226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0F61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1A97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739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178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3A5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2568</Words>
  <Characters>14638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2022-04-13T11:35:00Z</dcterms:created>
  <dcterms:modified xsi:type="dcterms:W3CDTF">2022-04-13T11:35:00Z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