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7A1CE" w14:textId="77777777" w:rsidR="00BE0568" w:rsidRDefault="00BE0568" w:rsidP="00BE05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R5s220491</w:t>
        </w:r>
      </w:fldSimple>
    </w:p>
    <w:p w14:paraId="61073B85" w14:textId="77777777" w:rsidR="00BE0568" w:rsidRDefault="00BE0568" w:rsidP="00BE056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0568" w14:paraId="5DA5AE2D" w14:textId="77777777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3356E" w14:textId="77777777" w:rsidR="00BE0568" w:rsidRDefault="00BE0568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0568" w14:paraId="06F43A98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7DFDF" w14:textId="77777777" w:rsidR="00BE0568" w:rsidRDefault="00BE0568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0568" w14:paraId="43A3B264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87EC2" w14:textId="77777777"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14:paraId="6FBB6DCD" w14:textId="77777777" w:rsidTr="00A622D4">
        <w:tc>
          <w:tcPr>
            <w:tcW w:w="142" w:type="dxa"/>
            <w:tcBorders>
              <w:left w:val="single" w:sz="4" w:space="0" w:color="auto"/>
            </w:tcBorders>
          </w:tcPr>
          <w:p w14:paraId="79FF7EF7" w14:textId="77777777" w:rsidR="00BE0568" w:rsidRDefault="00BE0568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B6C55C" w14:textId="77777777" w:rsidR="00BE0568" w:rsidRPr="00410371" w:rsidRDefault="00BE0568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3BE4F89" w14:textId="77777777" w:rsidR="00BE0568" w:rsidRDefault="00BE0568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E10F0" w14:textId="77777777" w:rsidR="00BE0568" w:rsidRPr="00410371" w:rsidRDefault="00BE0568" w:rsidP="00A622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2465</w:t>
              </w:r>
            </w:fldSimple>
          </w:p>
        </w:tc>
        <w:tc>
          <w:tcPr>
            <w:tcW w:w="709" w:type="dxa"/>
          </w:tcPr>
          <w:p w14:paraId="1BDC9CAF" w14:textId="77777777" w:rsidR="00BE0568" w:rsidRDefault="00BE0568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73A2B6" w14:textId="77777777" w:rsidR="00BE0568" w:rsidRPr="00410371" w:rsidRDefault="00BE0568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43628B6" w14:textId="77777777" w:rsidR="00BE0568" w:rsidRDefault="00BE0568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4AD0E" w14:textId="77777777" w:rsidR="00BE0568" w:rsidRPr="00410371" w:rsidRDefault="00BE0568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FAAE1" w14:textId="77777777" w:rsidR="00BE0568" w:rsidRDefault="00BE0568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BE0568" w14:paraId="605115C1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03941" w14:textId="77777777" w:rsidR="00BE0568" w:rsidRDefault="00BE0568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BE0568" w14:paraId="54DD43C4" w14:textId="77777777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C6E39" w14:textId="77777777" w:rsidR="00BE0568" w:rsidRPr="00F25D98" w:rsidRDefault="00BE0568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0568" w14:paraId="3A504209" w14:textId="77777777" w:rsidTr="00A622D4">
        <w:tc>
          <w:tcPr>
            <w:tcW w:w="9641" w:type="dxa"/>
            <w:gridSpan w:val="9"/>
          </w:tcPr>
          <w:p w14:paraId="477DA5D9" w14:textId="77777777"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0222B2" w14:textId="77777777" w:rsidR="00BE0568" w:rsidRDefault="00BE0568" w:rsidP="00BE0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0568" w14:paraId="345E755C" w14:textId="77777777" w:rsidTr="00A622D4">
        <w:tc>
          <w:tcPr>
            <w:tcW w:w="2835" w:type="dxa"/>
          </w:tcPr>
          <w:p w14:paraId="50F9CED2" w14:textId="77777777" w:rsidR="00BE0568" w:rsidRDefault="00BE0568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80250F" w14:textId="77777777" w:rsidR="00BE0568" w:rsidRDefault="00BE0568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1A70F6" w14:textId="77777777" w:rsidR="00BE0568" w:rsidRDefault="00BE0568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C7645" w14:textId="77777777" w:rsidR="00BE0568" w:rsidRDefault="00BE0568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01F3EF" w14:textId="77777777" w:rsidR="00BE0568" w:rsidRDefault="00BE0568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F7DA82" w14:textId="77777777" w:rsidR="00BE0568" w:rsidRDefault="00BE0568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86A065" w14:textId="77777777" w:rsidR="00BE0568" w:rsidRDefault="00BE0568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C3FD36" w14:textId="77777777" w:rsidR="00BE0568" w:rsidRDefault="00BE0568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D5D522" w14:textId="77777777" w:rsidR="00BE0568" w:rsidRDefault="00BE0568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C91580" w14:textId="77777777" w:rsidR="00BE0568" w:rsidRDefault="00BE0568" w:rsidP="00BE05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0568" w14:paraId="4A550005" w14:textId="77777777" w:rsidTr="00A622D4">
        <w:tc>
          <w:tcPr>
            <w:tcW w:w="9640" w:type="dxa"/>
            <w:gridSpan w:val="11"/>
          </w:tcPr>
          <w:p w14:paraId="0B4AA97E" w14:textId="77777777"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14:paraId="6E0C3E76" w14:textId="77777777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EE90F7" w14:textId="77777777" w:rsidR="00BE0568" w:rsidRDefault="00BE0568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C22B5" w14:textId="77777777" w:rsidR="00BE0568" w:rsidRDefault="00BE0568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11.1.5</w:t>
              </w:r>
            </w:fldSimple>
          </w:p>
        </w:tc>
      </w:tr>
      <w:tr w:rsidR="00BE0568" w14:paraId="01F14465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66C5245C" w14:textId="77777777" w:rsidR="00BE0568" w:rsidRDefault="00BE0568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0C20D" w14:textId="77777777"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14:paraId="680F1D89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1FD977BD" w14:textId="77777777" w:rsidR="00BE0568" w:rsidRDefault="00BE0568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D3451B" w14:textId="77777777" w:rsidR="00BE0568" w:rsidRDefault="00BE0568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E0568" w14:paraId="2E3F29DC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26ECED02" w14:textId="77777777" w:rsidR="00BE0568" w:rsidRDefault="00BE0568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4D3034" w14:textId="77777777" w:rsidR="00BE0568" w:rsidRDefault="00BE0568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E0568" w14:paraId="01CC1470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4835B723" w14:textId="77777777" w:rsidR="00BE0568" w:rsidRDefault="00BE0568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BF87DD" w14:textId="77777777"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14:paraId="4562F691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0D38B66D" w14:textId="77777777" w:rsidR="00BE0568" w:rsidRDefault="00BE0568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BB2DBE" w14:textId="77777777" w:rsidR="00BE0568" w:rsidRDefault="00BE0568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ED6C10F" w14:textId="77777777" w:rsidR="00BE0568" w:rsidRDefault="00BE0568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92E59" w14:textId="77777777" w:rsidR="00BE0568" w:rsidRDefault="00BE0568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3D444" w14:textId="77777777" w:rsidR="00BE0568" w:rsidRDefault="00BE0568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2022-03-31</w:t>
              </w:r>
            </w:fldSimple>
          </w:p>
        </w:tc>
      </w:tr>
      <w:tr w:rsidR="00BE0568" w14:paraId="05D4007F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0099E58E" w14:textId="77777777" w:rsidR="00BE0568" w:rsidRDefault="00BE0568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83A00" w14:textId="77777777"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A5DB6E" w14:textId="77777777"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DFF099" w14:textId="77777777"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E19E4" w14:textId="77777777"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14:paraId="210225EC" w14:textId="77777777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23B23F" w14:textId="77777777" w:rsidR="00BE0568" w:rsidRDefault="00BE0568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79F7DF" w14:textId="77777777" w:rsidR="00BE0568" w:rsidRDefault="00BE0568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270FCF" w14:textId="77777777" w:rsidR="00BE0568" w:rsidRDefault="00BE0568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966453" w14:textId="77777777" w:rsidR="00BE0568" w:rsidRDefault="00BE0568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937BD3" w14:textId="77777777" w:rsidR="00BE0568" w:rsidRDefault="00BE0568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E0568" w14:paraId="669B8F9E" w14:textId="77777777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758129" w14:textId="77777777" w:rsidR="00BE0568" w:rsidRDefault="00BE0568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E8E51A" w14:textId="77777777" w:rsidR="00BE0568" w:rsidRDefault="00BE0568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9DCCD" w14:textId="77777777" w:rsidR="00BE0568" w:rsidRDefault="00BE0568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8893D0" w14:textId="77777777" w:rsidR="00BE0568" w:rsidRPr="007C2097" w:rsidRDefault="00BE0568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E0568" w14:paraId="7EE710FC" w14:textId="77777777" w:rsidTr="00A622D4">
        <w:tc>
          <w:tcPr>
            <w:tcW w:w="1843" w:type="dxa"/>
          </w:tcPr>
          <w:p w14:paraId="78E1804E" w14:textId="77777777" w:rsidR="00BE0568" w:rsidRDefault="00BE0568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041D5A" w14:textId="77777777"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14:paraId="349EF1AE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3872A" w14:textId="77777777"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5143A" w14:textId="77777777" w:rsidR="00BE0568" w:rsidRDefault="00BE0568" w:rsidP="00BE056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for the preamble the function </w:t>
            </w:r>
            <w:r w:rsidRPr="00921FF4">
              <w:rPr>
                <w:rFonts w:cs="Arial"/>
                <w:lang w:eastAsia="en-GB"/>
              </w:rPr>
              <w:t>f_EUTRA38_NR5GC_PreambleAndSwitchOff (eutra_Cell1);</w:t>
            </w:r>
            <w:r>
              <w:rPr>
                <w:rFonts w:cs="Arial"/>
                <w:lang w:eastAsia="en-GB"/>
              </w:rPr>
              <w:t xml:space="preserve"> is called.</w:t>
            </w:r>
          </w:p>
          <w:p w14:paraId="4845B0DD" w14:textId="77777777" w:rsidR="00BE0568" w:rsidRPr="009B0B50" w:rsidRDefault="00BE0568" w:rsidP="00BE056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should be replaced with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  <w:r>
              <w:rPr>
                <w:rFonts w:cs="Arial"/>
                <w:lang w:eastAsia="en-GB"/>
              </w:rPr>
              <w:t xml:space="preserve"> in order to indicate that interworking without N26 is supported.</w:t>
            </w:r>
          </w:p>
        </w:tc>
      </w:tr>
      <w:tr w:rsidR="00BE0568" w14:paraId="70A5EB05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A64D8" w14:textId="77777777"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B9AFF" w14:textId="77777777" w:rsidR="00BE0568" w:rsidRPr="00CF39F2" w:rsidRDefault="00BE0568" w:rsidP="00BE056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E0568" w14:paraId="759D6863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61C79" w14:textId="77777777"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F18F6" w14:textId="77777777" w:rsidR="00BE0568" w:rsidRPr="00A72665" w:rsidRDefault="00BE0568" w:rsidP="00BE056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</w:t>
            </w:r>
            <w:proofErr w:type="spellStart"/>
            <w:r>
              <w:rPr>
                <w:rFonts w:cs="Arial"/>
                <w:lang w:eastAsia="en-GB"/>
              </w:rPr>
              <w:t>callng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921FF4">
              <w:rPr>
                <w:rFonts w:cs="Arial"/>
                <w:lang w:eastAsia="en-GB"/>
              </w:rPr>
              <w:t>f_EUTRA38_NR5GC_PreambleAndSwitchOff (eutra_Cell1</w:t>
            </w:r>
            <w:proofErr w:type="gramStart"/>
            <w:r w:rsidRPr="00921FF4">
              <w:rPr>
                <w:rFonts w:cs="Arial"/>
                <w:lang w:eastAsia="en-GB"/>
              </w:rPr>
              <w:t>);</w:t>
            </w:r>
            <w:r>
              <w:rPr>
                <w:rFonts w:cs="Arial"/>
                <w:lang w:eastAsia="en-GB"/>
              </w:rPr>
              <w:t>,</w:t>
            </w:r>
            <w:proofErr w:type="gramEnd"/>
            <w:r>
              <w:rPr>
                <w:rFonts w:cs="Arial"/>
                <w:lang w:eastAsia="en-GB"/>
              </w:rPr>
              <w:t xml:space="preserve"> called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</w:p>
        </w:tc>
      </w:tr>
      <w:tr w:rsidR="00BE0568" w14:paraId="19B32D0F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81B2" w14:textId="77777777"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E5A83" w14:textId="77777777" w:rsidR="00BE0568" w:rsidRPr="00CF39F2" w:rsidRDefault="00BE0568" w:rsidP="00BE056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E0568" w14:paraId="5B577DBC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44748" w14:textId="77777777"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F5CCA" w14:textId="77777777" w:rsidR="00BE0568" w:rsidRPr="00CF39F2" w:rsidRDefault="00BE0568" w:rsidP="00BE056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654F6">
              <w:rPr>
                <w:noProof/>
              </w:rPr>
              <w:t>A Conformant UE may fail this test case</w:t>
            </w:r>
          </w:p>
        </w:tc>
      </w:tr>
      <w:tr w:rsidR="00BE0568" w14:paraId="1DFA1738" w14:textId="77777777" w:rsidTr="00A622D4">
        <w:tc>
          <w:tcPr>
            <w:tcW w:w="2694" w:type="dxa"/>
            <w:gridSpan w:val="2"/>
          </w:tcPr>
          <w:p w14:paraId="467F72A8" w14:textId="77777777"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5E7D4F" w14:textId="77777777" w:rsidR="00BE0568" w:rsidRDefault="00BE0568" w:rsidP="00BE0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14:paraId="6E83D502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978D1" w14:textId="77777777"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CA99D" w14:textId="77777777" w:rsidR="00BE0568" w:rsidRDefault="00BE0568" w:rsidP="00BE0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11.1.5.NR5GC</w:t>
            </w:r>
          </w:p>
        </w:tc>
      </w:tr>
      <w:tr w:rsidR="00BE0568" w14:paraId="232E61F0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99EC" w14:textId="77777777"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0D7A9" w14:textId="77777777" w:rsidR="00BE0568" w:rsidRDefault="00BE0568" w:rsidP="00BE0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14:paraId="644B94D8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FEB1C" w14:textId="77777777"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B707A" w14:textId="77777777"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36FA51" w14:textId="77777777"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2DFB53" w14:textId="77777777" w:rsidR="00BE0568" w:rsidRDefault="00BE0568" w:rsidP="00BE0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F6968" w14:textId="77777777" w:rsidR="00BE0568" w:rsidRDefault="00BE0568" w:rsidP="00BE0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0568" w14:paraId="3BCEFC3D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090C" w14:textId="77777777"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9DE63" w14:textId="77777777"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54B50" w14:textId="77777777"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17239D" w14:textId="77777777" w:rsidR="00BE0568" w:rsidRDefault="00BE0568" w:rsidP="00BE0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E18EC" w14:textId="77777777" w:rsidR="00BE0568" w:rsidRDefault="00BE0568" w:rsidP="00BE0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0568" w14:paraId="70082198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7639" w14:textId="77777777"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715CF" w14:textId="77777777"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CB3BD" w14:textId="77777777"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83826" w14:textId="77777777" w:rsidR="00BE0568" w:rsidRDefault="00BE0568" w:rsidP="00BE0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EBF28" w14:textId="77777777" w:rsidR="00BE0568" w:rsidRDefault="00BE0568" w:rsidP="00BE0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0568" w14:paraId="41097A90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DA9AD" w14:textId="77777777"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30339" w14:textId="77777777"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F9672" w14:textId="77777777"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B841B" w14:textId="77777777" w:rsidR="00BE0568" w:rsidRDefault="00BE0568" w:rsidP="00BE0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7E0D7" w14:textId="77777777" w:rsidR="00BE0568" w:rsidRDefault="00BE0568" w:rsidP="00BE0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0568" w14:paraId="3A1F8CA5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FB3B7" w14:textId="77777777"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E3F4F" w14:textId="77777777" w:rsidR="00BE0568" w:rsidRDefault="00BE0568" w:rsidP="00BE0568">
            <w:pPr>
              <w:pStyle w:val="CRCoverPage"/>
              <w:spacing w:after="0"/>
              <w:rPr>
                <w:noProof/>
              </w:rPr>
            </w:pPr>
          </w:p>
        </w:tc>
      </w:tr>
      <w:tr w:rsidR="00BE0568" w14:paraId="07601AA5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6372B3" w14:textId="77777777"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43848" w14:textId="77777777" w:rsidR="00BE0568" w:rsidRDefault="00BE0568" w:rsidP="00BE05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0568" w:rsidRPr="008863B9" w14:paraId="64058283" w14:textId="77777777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AE26B" w14:textId="77777777" w:rsidR="00BE0568" w:rsidRPr="008863B9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FCD85F" w14:textId="77777777" w:rsidR="00BE0568" w:rsidRPr="008863B9" w:rsidRDefault="00BE0568" w:rsidP="00BE05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0568" w14:paraId="2493D353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CB8CD" w14:textId="77777777"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A68D0" w14:textId="77777777" w:rsidR="00BE0568" w:rsidRDefault="00BE0568" w:rsidP="00BE05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ECFD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7198B1B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FA76A2" w14:textId="77777777" w:rsidR="009478EE" w:rsidRDefault="009478EE" w:rsidP="009478EE">
      <w:pPr>
        <w:rPr>
          <w:noProof/>
        </w:rPr>
      </w:pPr>
    </w:p>
    <w:p w14:paraId="08A5E70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61265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F9C46D7" w14:textId="77777777" w:rsidR="00570DF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0DFA" w:rsidRPr="00DD34AD">
        <w:rPr>
          <w:rFonts w:ascii="Arial" w:hAnsi="Arial" w:cs="Arial"/>
          <w:iCs/>
        </w:rPr>
        <w:t>Table of Contents</w:t>
      </w:r>
      <w:r w:rsidR="00570DFA">
        <w:tab/>
      </w:r>
      <w:r w:rsidR="00570DFA">
        <w:fldChar w:fldCharType="begin"/>
      </w:r>
      <w:r w:rsidR="00570DFA">
        <w:instrText xml:space="preserve"> PAGEREF _Toc99612657 \h </w:instrText>
      </w:r>
      <w:r w:rsidR="00570DFA">
        <w:fldChar w:fldCharType="separate"/>
      </w:r>
      <w:r w:rsidR="00570DFA">
        <w:t>2</w:t>
      </w:r>
      <w:r w:rsidR="00570DFA">
        <w:fldChar w:fldCharType="end"/>
      </w:r>
    </w:p>
    <w:p w14:paraId="09567D67" w14:textId="77777777" w:rsidR="00570DFA" w:rsidRDefault="00570DF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D34A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D34AD">
        <w:rPr>
          <w:b/>
        </w:rPr>
        <w:t>Corrections required to test case 11.1.5</w:t>
      </w:r>
      <w:r>
        <w:tab/>
      </w:r>
      <w:r>
        <w:fldChar w:fldCharType="begin"/>
      </w:r>
      <w:r>
        <w:instrText xml:space="preserve"> PAGEREF _Toc99612658 \h </w:instrText>
      </w:r>
      <w:r>
        <w:fldChar w:fldCharType="separate"/>
      </w:r>
      <w:r>
        <w:t>2</w:t>
      </w:r>
      <w:r>
        <w:fldChar w:fldCharType="end"/>
      </w:r>
    </w:p>
    <w:p w14:paraId="56157CFB" w14:textId="77777777" w:rsidR="00570DFA" w:rsidRDefault="00570DF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34AD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D34AD">
        <w:rPr>
          <w:rFonts w:cs="Arial"/>
          <w:b/>
        </w:rPr>
        <w:t>f_TC_11_1_5_NR5GC_EUTRA</w:t>
      </w:r>
      <w:r>
        <w:tab/>
      </w:r>
      <w:r>
        <w:fldChar w:fldCharType="begin"/>
      </w:r>
      <w:r>
        <w:instrText xml:space="preserve"> PAGEREF _Toc99612659 \h </w:instrText>
      </w:r>
      <w:r>
        <w:fldChar w:fldCharType="separate"/>
      </w:r>
      <w:r>
        <w:t>2</w:t>
      </w:r>
      <w:r>
        <w:fldChar w:fldCharType="end"/>
      </w:r>
    </w:p>
    <w:p w14:paraId="11689B9A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526246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612658"/>
      <w:r w:rsidRPr="00854C55">
        <w:rPr>
          <w:b/>
        </w:rPr>
        <w:t>Corrections required</w:t>
      </w:r>
      <w:bookmarkEnd w:id="2"/>
      <w:bookmarkEnd w:id="3"/>
      <w:r w:rsidR="00A654F6">
        <w:rPr>
          <w:b/>
        </w:rPr>
        <w:t xml:space="preserve"> to test case </w:t>
      </w:r>
      <w:r w:rsidR="00921FF4">
        <w:rPr>
          <w:b/>
        </w:rPr>
        <w:t>11.1.5</w:t>
      </w:r>
      <w:bookmarkEnd w:id="4"/>
    </w:p>
    <w:p w14:paraId="535086B9" w14:textId="77777777" w:rsidR="005D27CA" w:rsidRDefault="00921FF4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9612659"/>
      <w:r w:rsidRPr="00921FF4">
        <w:rPr>
          <w:rFonts w:cs="Arial"/>
          <w:b/>
        </w:rPr>
        <w:t>f_TC_11_1_5_NR5GC_EUTR</w:t>
      </w:r>
      <w:r>
        <w:rPr>
          <w:rFonts w:cs="Arial"/>
          <w:b/>
        </w:rPr>
        <w:t>A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0B5CCC4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3D4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817F" w14:textId="77777777" w:rsidR="005D27CA" w:rsidRPr="00CC39F9" w:rsidRDefault="00921FF4" w:rsidP="00640DA6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921FF4">
              <w:rPr>
                <w:rFonts w:ascii="Arial" w:hAnsi="Arial" w:cs="Arial"/>
                <w:b/>
              </w:rPr>
              <w:t>f_TC_11_1_5_NR5GC_EUTR</w:t>
            </w:r>
            <w:r>
              <w:rPr>
                <w:rFonts w:ascii="Arial" w:hAnsi="Arial" w:cs="Arial"/>
                <w:b/>
              </w:rPr>
              <w:t>A</w:t>
            </w:r>
          </w:p>
        </w:tc>
      </w:tr>
      <w:tr w:rsidR="00FA485A" w14:paraId="661E66E8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36B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2D0C" w14:textId="77777777" w:rsidR="00921FF4" w:rsidRDefault="00921FF4" w:rsidP="00921FF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for the preamble the function </w:t>
            </w:r>
            <w:r w:rsidRPr="00921FF4">
              <w:rPr>
                <w:rFonts w:cs="Arial"/>
                <w:lang w:eastAsia="en-GB"/>
              </w:rPr>
              <w:t>f_EUTRA38_NR5GC_PreambleAndSwitchOff (eutra_Cell1);</w:t>
            </w:r>
            <w:r>
              <w:rPr>
                <w:rFonts w:cs="Arial"/>
                <w:lang w:eastAsia="en-GB"/>
              </w:rPr>
              <w:t xml:space="preserve"> is called.</w:t>
            </w:r>
          </w:p>
          <w:p w14:paraId="55D4F741" w14:textId="77777777" w:rsidR="00640DA6" w:rsidRPr="009B0B50" w:rsidRDefault="00921FF4" w:rsidP="00921FF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should be replaced with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  <w:r>
              <w:rPr>
                <w:rFonts w:cs="Arial"/>
                <w:lang w:eastAsia="en-GB"/>
              </w:rPr>
              <w:t xml:space="preserve"> in order to indicate that interworking without N26 is supported.</w:t>
            </w:r>
          </w:p>
        </w:tc>
      </w:tr>
      <w:tr w:rsidR="00FA485A" w14:paraId="6F2CFF3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BA8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A1A" w14:textId="77777777" w:rsidR="00FA485A" w:rsidRPr="00A72665" w:rsidRDefault="00921FF4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</w:t>
            </w:r>
            <w:proofErr w:type="spellStart"/>
            <w:r>
              <w:rPr>
                <w:rFonts w:cs="Arial"/>
                <w:lang w:eastAsia="en-GB"/>
              </w:rPr>
              <w:t>callng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921FF4">
              <w:rPr>
                <w:rFonts w:cs="Arial"/>
                <w:lang w:eastAsia="en-GB"/>
              </w:rPr>
              <w:t>f_EUTRA38_NR5GC_PreambleAndSwitchOff (eutra_Cell1</w:t>
            </w:r>
            <w:proofErr w:type="gramStart"/>
            <w:r w:rsidRPr="00921FF4">
              <w:rPr>
                <w:rFonts w:cs="Arial"/>
                <w:lang w:eastAsia="en-GB"/>
              </w:rPr>
              <w:t>);</w:t>
            </w:r>
            <w:r>
              <w:rPr>
                <w:rFonts w:cs="Arial"/>
                <w:lang w:eastAsia="en-GB"/>
              </w:rPr>
              <w:t>,</w:t>
            </w:r>
            <w:proofErr w:type="gramEnd"/>
            <w:r>
              <w:rPr>
                <w:rFonts w:cs="Arial"/>
                <w:lang w:eastAsia="en-GB"/>
              </w:rPr>
              <w:t xml:space="preserve"> called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</w:p>
        </w:tc>
      </w:tr>
      <w:tr w:rsidR="00FA485A" w14:paraId="4F2C3FBD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F72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D3DA" w14:textId="77777777" w:rsidR="00FA485A" w:rsidRPr="00CC39F9" w:rsidRDefault="00921FF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lang w:eastAsia="zh-CN"/>
              </w:rPr>
              <w:t>EPS_Fallback_NR5GC_EUTRA.ttcn</w:t>
            </w:r>
          </w:p>
        </w:tc>
      </w:tr>
      <w:tr w:rsidR="00220349" w14:paraId="7F42851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24ED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8E2F" w14:textId="2C73D4C9" w:rsidR="00220349" w:rsidRDefault="00010A69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5F9232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1C6F1AD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50E65F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5782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function f_TC_11_1_5_NR5GC_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14:paraId="7E53F203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///MO MMTEL voice call setup from NR RRC_CONNECTED / EPS Fallback with redirection / Single registration mode without N26 interface / E-UTRAN cell reselection using cell status reservation / Success</w:t>
            </w:r>
          </w:p>
          <w:p w14:paraId="75784A7B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CE5861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c31, HANDLE_UM_DATA); // @sic R5s210414 sic@</w:t>
            </w:r>
          </w:p>
          <w:p w14:paraId="61215947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6AE30A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Cell 2 and set it as reserved for operator use and modify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updated</w:t>
            </w:r>
          </w:p>
          <w:p w14:paraId="3A94E634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f_EUTRA_CellInfo_SetSysInfo_CellReservedForOpUse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(eutra_Cell3, reserved); // @sic R5-216189 sic@</w:t>
            </w:r>
          </w:p>
          <w:p w14:paraId="7D501E1F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f_EUTRA_CellInfo_InitMaxReferencePower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(eutra_Cell3, -73); // @sic R5s211660 sic@</w:t>
            </w:r>
          </w:p>
          <w:p w14:paraId="05A0852D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21B0D6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14:paraId="798A095C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3F9605EF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(eutra_Cell3); // @sic R5-216189 sic@</w:t>
            </w:r>
          </w:p>
          <w:p w14:paraId="796E70DF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ED0D0E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f_EUTRA38_NR5GC_PreambleAndSwitchOff (eutra_Cell1);</w:t>
            </w:r>
          </w:p>
          <w:p w14:paraId="4D1A973F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0291877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139C5923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fl_TC_11_1_5_NR5GC_EUTRA_TestBody ();</w:t>
            </w:r>
          </w:p>
          <w:p w14:paraId="70144743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54FED458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250950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eutra_Cell1, E2_CONNECTED);</w:t>
            </w:r>
          </w:p>
          <w:p w14:paraId="5AE317A1" w14:textId="77777777" w:rsidR="00E546CD" w:rsidRPr="00A654F6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46A6C7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1D0638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49E5805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1341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function f_TC_11_1_5_NR5GC_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14:paraId="49578831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///MO MMTEL voice call setup from NR RRC_CONNECTED / EPS Fallback with redirection / Single registration mode without N26 interface / E-UTRAN cell reselection using cell status reservation / Success</w:t>
            </w:r>
          </w:p>
          <w:p w14:paraId="3E10A900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303FBE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c31, HANDLE_UM_DATA); // @sic R5s210414 sic@</w:t>
            </w:r>
          </w:p>
          <w:p w14:paraId="760A0E39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D0955E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Cell 2 and set it as reserved for operator use and modify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updated</w:t>
            </w:r>
          </w:p>
          <w:p w14:paraId="2EFF304F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f_EUTRA_CellInfo_SetSysInfo_CellReservedForOpUse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(eutra_Cell3, reserved); // @sic R5-216189 sic@</w:t>
            </w:r>
          </w:p>
          <w:p w14:paraId="0EED159A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f_EUTRA_CellInfo_InitMaxReferencePower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(eutra_Cell3, -73); // @sic R5s211660 sic@</w:t>
            </w:r>
          </w:p>
          <w:p w14:paraId="386272B0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D69731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14:paraId="4A72F0B1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3688917D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(eutra_Cell3); // @sic R5-216189 sic@</w:t>
            </w:r>
          </w:p>
          <w:p w14:paraId="3042446C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47BF2B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f_EUTRA38_NR5GC_PreambleAndSwitchOff (eutra_Cell1, </w:t>
            </w:r>
            <w:r w:rsidRPr="00921FF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SUPPORTED); //WA#11_1_5</w:t>
            </w:r>
          </w:p>
          <w:p w14:paraId="507DCFF4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9F9CE2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57524A64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fl_TC_11_1_5_NR5GC_EUTRA_TestBody ();</w:t>
            </w:r>
          </w:p>
          <w:p w14:paraId="0AFCB254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1B51E562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FD9A22A" w14:textId="77777777"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eutra_Cell1, E2_CONNECTED);</w:t>
            </w:r>
          </w:p>
          <w:p w14:paraId="4B2EFCA0" w14:textId="77777777" w:rsidR="00640DA6" w:rsidRPr="00DA356D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9A3A61D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63DB3" w14:textId="77777777" w:rsidR="00E80B48" w:rsidRDefault="00E80B48">
      <w:r>
        <w:separator/>
      </w:r>
    </w:p>
  </w:endnote>
  <w:endnote w:type="continuationSeparator" w:id="0">
    <w:p w14:paraId="305D12BD" w14:textId="77777777" w:rsidR="00E80B48" w:rsidRDefault="00E8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C84C1" w14:textId="77777777" w:rsidR="00E80B48" w:rsidRDefault="00E80B48">
      <w:r>
        <w:separator/>
      </w:r>
    </w:p>
  </w:footnote>
  <w:footnote w:type="continuationSeparator" w:id="0">
    <w:p w14:paraId="61729867" w14:textId="77777777" w:rsidR="00E80B48" w:rsidRDefault="00E80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8215D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207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F847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090C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0A69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BE8"/>
    <w:rsid w:val="000F119F"/>
    <w:rsid w:val="000F34D6"/>
    <w:rsid w:val="000F4880"/>
    <w:rsid w:val="000F5B74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70DFA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0DA6"/>
    <w:rsid w:val="00642CCB"/>
    <w:rsid w:val="00644586"/>
    <w:rsid w:val="00652A36"/>
    <w:rsid w:val="0065364E"/>
    <w:rsid w:val="006537B5"/>
    <w:rsid w:val="00661E2C"/>
    <w:rsid w:val="00667016"/>
    <w:rsid w:val="00680E90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21FF4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C6073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54F6"/>
    <w:rsid w:val="00A66C63"/>
    <w:rsid w:val="00A70BC7"/>
    <w:rsid w:val="00A72118"/>
    <w:rsid w:val="00A72665"/>
    <w:rsid w:val="00A7410A"/>
    <w:rsid w:val="00A7583C"/>
    <w:rsid w:val="00A7671C"/>
    <w:rsid w:val="00A81EA3"/>
    <w:rsid w:val="00A82F81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056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36CDC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0812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02E6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546CD"/>
    <w:rsid w:val="00E716C1"/>
    <w:rsid w:val="00E717C5"/>
    <w:rsid w:val="00E777D7"/>
    <w:rsid w:val="00E77B87"/>
    <w:rsid w:val="00E80B48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EF2C8F"/>
    <w:rsid w:val="00F0098D"/>
    <w:rsid w:val="00F11469"/>
    <w:rsid w:val="00F173A4"/>
    <w:rsid w:val="00F22983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1D53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147D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6C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A8120-94D5-40EA-9CC9-989D87A15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2022-04-01T10:52:00Z</dcterms:created>
  <dcterms:modified xsi:type="dcterms:W3CDTF">2022-04-01T10:52:00Z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