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F8F28A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7098C">
        <w:fldChar w:fldCharType="begin"/>
      </w:r>
      <w:r w:rsidR="00D7098C">
        <w:instrText xml:space="preserve"> DOCPROPERTY  Tdoc#  \* MERGEFORMAT </w:instrText>
      </w:r>
      <w:r w:rsidR="00D7098C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3103B5">
        <w:rPr>
          <w:b/>
          <w:i/>
          <w:noProof/>
          <w:sz w:val="28"/>
        </w:rPr>
        <w:t>4</w:t>
      </w:r>
      <w:r w:rsidR="0093083B">
        <w:rPr>
          <w:b/>
          <w:i/>
          <w:noProof/>
          <w:sz w:val="28"/>
        </w:rPr>
        <w:t>80</w:t>
      </w:r>
      <w:r w:rsidR="00D7098C">
        <w:rPr>
          <w:b/>
          <w:i/>
          <w:noProof/>
          <w:sz w:val="28"/>
        </w:rPr>
        <w:fldChar w:fldCharType="end"/>
      </w:r>
    </w:p>
    <w:p w14:paraId="210A5493" w14:textId="77777777" w:rsidR="00745C21" w:rsidRDefault="00D7098C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D709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038C9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93083B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DE9277" w:rsidR="001E41F3" w:rsidRDefault="0093083B" w:rsidP="00B7489A">
            <w:pPr>
              <w:pStyle w:val="CRCoverPage"/>
              <w:spacing w:after="0"/>
              <w:rPr>
                <w:noProof/>
              </w:rPr>
            </w:pPr>
            <w:r w:rsidRPr="0093083B">
              <w:t>Correction for NR MAC test case 7.1.1.3.3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D0736" w:rsidR="001E41F3" w:rsidRDefault="00E20D6E" w:rsidP="00B748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B7489A"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4B1EA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03144">
              <w:rPr>
                <w:noProof/>
              </w:rPr>
              <w:t>2</w:t>
            </w:r>
            <w:r w:rsidR="0093083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D709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7C1C5" w14:textId="77777777" w:rsidR="003C1984" w:rsidRDefault="003C1984" w:rsidP="003C1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logicalChannelSR_DelayTimer should be configured as sf512 according to 38.523-1 7.1.1.3.3.3.1-1</w:t>
            </w:r>
          </w:p>
          <w:p w14:paraId="708AA7DE" w14:textId="5EBDD2F8" w:rsidR="001E41F3" w:rsidRDefault="001E41F3" w:rsidP="003C19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534A0A" w:rsidR="00CF1EF1" w:rsidRDefault="003C1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Configure logicalChannelSR_DelayTimer to sf512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61CF1" w:rsidR="001E41F3" w:rsidRDefault="003C1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not implemented as per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012A3A" w:rsidR="001E41F3" w:rsidRDefault="0093083B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7.1.1.3.3.ENDC, 7.1.1.3.3.NR5GC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937852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C1659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9378527"/>
      <w:r w:rsidRPr="00854C55">
        <w:rPr>
          <w:b/>
        </w:rPr>
        <w:t>Corrections required</w:t>
      </w:r>
      <w:bookmarkEnd w:id="4"/>
      <w:bookmarkEnd w:id="5"/>
      <w:bookmarkEnd w:id="6"/>
    </w:p>
    <w:p w14:paraId="1DB597BE" w14:textId="77777777" w:rsidR="00172233" w:rsidRDefault="00172233" w:rsidP="0017223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72233" w14:paraId="220E08CD" w14:textId="77777777" w:rsidTr="007549A4">
        <w:trPr>
          <w:trHeight w:val="447"/>
        </w:trPr>
        <w:tc>
          <w:tcPr>
            <w:tcW w:w="1985" w:type="dxa"/>
          </w:tcPr>
          <w:p w14:paraId="5A8B0B52" w14:textId="77777777" w:rsidR="00172233" w:rsidRDefault="00172233" w:rsidP="007549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33E2494" w14:textId="2710FEBF" w:rsidR="00172233" w:rsidRDefault="00172233" w:rsidP="007549A4">
            <w:pPr>
              <w:spacing w:after="0"/>
              <w:rPr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Template cs_NR_CSR_Config_71133</w:t>
            </w:r>
          </w:p>
        </w:tc>
      </w:tr>
      <w:tr w:rsidR="00172233" w14:paraId="4EF33ABC" w14:textId="77777777" w:rsidTr="007549A4">
        <w:trPr>
          <w:trHeight w:val="452"/>
        </w:trPr>
        <w:tc>
          <w:tcPr>
            <w:tcW w:w="1985" w:type="dxa"/>
          </w:tcPr>
          <w:p w14:paraId="0F745B72" w14:textId="77777777" w:rsidR="00172233" w:rsidRDefault="00172233" w:rsidP="007549A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E4D603" w14:textId="6727423D" w:rsidR="00172233" w:rsidRDefault="00172233" w:rsidP="007549A4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logicalChannelSR_DelayTimer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3C1984">
              <w:rPr>
                <w:rFonts w:ascii="Arial" w:hAnsi="Arial" w:cs="Arial"/>
                <w:lang w:val="en-US" w:eastAsia="zh-CN"/>
              </w:rPr>
              <w:t>should be configured as sf512 according to 38.523-1 7.1.1.3.3.3.1-1</w:t>
            </w:r>
          </w:p>
        </w:tc>
      </w:tr>
      <w:tr w:rsidR="00172233" w14:paraId="1216AD82" w14:textId="77777777" w:rsidTr="007549A4">
        <w:tc>
          <w:tcPr>
            <w:tcW w:w="1985" w:type="dxa"/>
          </w:tcPr>
          <w:p w14:paraId="64210BB2" w14:textId="77777777" w:rsidR="00172233" w:rsidRDefault="00172233" w:rsidP="007549A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CA9DDA" w14:textId="6825003D" w:rsidR="00172233" w:rsidRDefault="00172233" w:rsidP="007549A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Configure </w:t>
            </w:r>
            <w:proofErr w:type="spellStart"/>
            <w:r>
              <w:rPr>
                <w:rFonts w:hint="eastAsia"/>
                <w:lang w:val="en-US" w:eastAsia="zh-CN"/>
              </w:rPr>
              <w:t>logicalChannelSR_DelayTimer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sf512 </w:t>
            </w:r>
          </w:p>
        </w:tc>
      </w:tr>
      <w:tr w:rsidR="00172233" w14:paraId="36339EF0" w14:textId="77777777" w:rsidTr="007549A4">
        <w:tc>
          <w:tcPr>
            <w:tcW w:w="1985" w:type="dxa"/>
          </w:tcPr>
          <w:p w14:paraId="0B0B0AA1" w14:textId="77777777" w:rsidR="00172233" w:rsidRDefault="00172233" w:rsidP="007549A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1A37105" w14:textId="77777777" w:rsidR="00172233" w:rsidRDefault="00172233" w:rsidP="007549A4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MAC_TC_Common_NR</w:t>
            </w:r>
            <w:proofErr w:type="spellEnd"/>
          </w:p>
        </w:tc>
      </w:tr>
      <w:tr w:rsidR="00172233" w14:paraId="28267826" w14:textId="77777777" w:rsidTr="007549A4">
        <w:tc>
          <w:tcPr>
            <w:tcW w:w="1985" w:type="dxa"/>
          </w:tcPr>
          <w:p w14:paraId="75653A05" w14:textId="77777777" w:rsidR="00172233" w:rsidRDefault="00172233" w:rsidP="007549A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76FD40B" w14:textId="183B881F" w:rsidR="00172233" w:rsidRDefault="00763352" w:rsidP="007549A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6DC0E96" w14:textId="77777777" w:rsidR="00172233" w:rsidRDefault="00172233" w:rsidP="00172233"/>
    <w:p w14:paraId="232886F5" w14:textId="77777777" w:rsidR="00172233" w:rsidRDefault="00172233" w:rsidP="00172233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2233" w14:paraId="528DCCD8" w14:textId="77777777" w:rsidTr="007549A4">
        <w:tc>
          <w:tcPr>
            <w:tcW w:w="9855" w:type="dxa"/>
          </w:tcPr>
          <w:p w14:paraId="64CE1F25" w14:textId="77777777" w:rsidR="00172233" w:rsidRDefault="00172233" w:rsidP="007549A4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template (value)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BSR_Config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cs_NR_BSR_Config_71133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cs_NR_BSR_ConfigDef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(infinity_, sf128</w:t>
            </w:r>
            <w:r w:rsidRPr="003C1984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/* @status APPROVED (ENDC, NR5GC) */</w:t>
            </w:r>
          </w:p>
        </w:tc>
      </w:tr>
    </w:tbl>
    <w:p w14:paraId="24F864B8" w14:textId="77777777" w:rsidR="00172233" w:rsidRDefault="00172233" w:rsidP="00172233"/>
    <w:p w14:paraId="683CB00C" w14:textId="77777777" w:rsidR="00172233" w:rsidRDefault="00172233" w:rsidP="00172233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2233" w14:paraId="144A358D" w14:textId="77777777" w:rsidTr="007549A4">
        <w:tc>
          <w:tcPr>
            <w:tcW w:w="9855" w:type="dxa"/>
          </w:tcPr>
          <w:p w14:paraId="7B3AA7F4" w14:textId="77777777" w:rsidR="00172233" w:rsidRDefault="00172233" w:rsidP="007549A4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template (value)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BSR_Config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cs_NR_BSR_Config_71133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cs_NR_BSR_ConfigDef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(infinity_, sf1280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sf512)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 /* @status APPROVED (ENDC, NR5GC) */ //KS R5s22xxx</w:t>
            </w:r>
          </w:p>
        </w:tc>
      </w:tr>
    </w:tbl>
    <w:p w14:paraId="7DF52A13" w14:textId="77777777" w:rsidR="00172233" w:rsidRDefault="00172233" w:rsidP="00172233"/>
    <w:p w14:paraId="30732291" w14:textId="77777777" w:rsidR="00172233" w:rsidRPr="00172233" w:rsidRDefault="00172233" w:rsidP="00172233"/>
    <w:sectPr w:rsidR="00172233" w:rsidRPr="001722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47727" w14:textId="77777777" w:rsidR="00D7098C" w:rsidRDefault="00D7098C">
      <w:r>
        <w:separator/>
      </w:r>
    </w:p>
  </w:endnote>
  <w:endnote w:type="continuationSeparator" w:id="0">
    <w:p w14:paraId="2026D4F2" w14:textId="77777777" w:rsidR="00D7098C" w:rsidRDefault="00D70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DD39E" w14:textId="77777777" w:rsidR="00D7098C" w:rsidRDefault="00D7098C">
      <w:r>
        <w:separator/>
      </w:r>
    </w:p>
  </w:footnote>
  <w:footnote w:type="continuationSeparator" w:id="0">
    <w:p w14:paraId="5BCF55EC" w14:textId="77777777" w:rsidR="00D7098C" w:rsidRDefault="00D70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7FED"/>
    <w:rsid w:val="000C038A"/>
    <w:rsid w:val="000C2205"/>
    <w:rsid w:val="000C6598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C1984"/>
    <w:rsid w:val="003C70D3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3352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30110"/>
    <w:rsid w:val="00D50255"/>
    <w:rsid w:val="00D66520"/>
    <w:rsid w:val="00D7098C"/>
    <w:rsid w:val="00D84AE9"/>
    <w:rsid w:val="00DA11E9"/>
    <w:rsid w:val="00DC64DC"/>
    <w:rsid w:val="00DE34CF"/>
    <w:rsid w:val="00E13F3D"/>
    <w:rsid w:val="00E20D6E"/>
    <w:rsid w:val="00E34898"/>
    <w:rsid w:val="00EB09B7"/>
    <w:rsid w:val="00EE7D7C"/>
    <w:rsid w:val="00F1517B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2022-03-30T12:09:00Z</dcterms:created>
  <dcterms:modified xsi:type="dcterms:W3CDTF">2022-03-30T12:09:00Z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