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F4FE4E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81F32">
        <w:fldChar w:fldCharType="begin"/>
      </w:r>
      <w:r w:rsidR="00C81F32">
        <w:instrText xml:space="preserve"> DOCPROPERTY  Tdoc#  \* MERGEFORMAT </w:instrText>
      </w:r>
      <w:r w:rsidR="00C81F32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3103B5">
        <w:rPr>
          <w:b/>
          <w:i/>
          <w:noProof/>
          <w:sz w:val="28"/>
        </w:rPr>
        <w:t>4</w:t>
      </w:r>
      <w:r w:rsidR="00BB6F75">
        <w:rPr>
          <w:b/>
          <w:i/>
          <w:noProof/>
          <w:sz w:val="28"/>
        </w:rPr>
        <w:t>18</w:t>
      </w:r>
      <w:r w:rsidR="00C81F32">
        <w:rPr>
          <w:b/>
          <w:i/>
          <w:noProof/>
          <w:sz w:val="28"/>
        </w:rPr>
        <w:fldChar w:fldCharType="end"/>
      </w:r>
    </w:p>
    <w:p w14:paraId="210A5493" w14:textId="77777777" w:rsidR="00745C21" w:rsidRDefault="003E4B5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 w:rsidR="00C81F32">
        <w:fldChar w:fldCharType="begin"/>
      </w:r>
      <w:r w:rsidR="00C81F32">
        <w:instrText xml:space="preserve"> DOCPROPERTY  StartDate  \* MERGEFORMAT </w:instrText>
      </w:r>
      <w:r w:rsidR="00C81F32"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 w:rsidR="00C81F32"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 w:rsidR="00C81F32">
        <w:fldChar w:fldCharType="begin"/>
      </w:r>
      <w:r w:rsidR="00C81F32">
        <w:instrText xml:space="preserve"> DOCPROPERTY  EndDate  \* MERGEFORMAT </w:instrText>
      </w:r>
      <w:r w:rsidR="00C81F32"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 w:rsidR="00C81F3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C81F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A1FA5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42</w:t>
            </w:r>
            <w:r w:rsidR="0017299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E88B68" w:rsidR="001E41F3" w:rsidRDefault="0017299E" w:rsidP="00B7489A">
            <w:pPr>
              <w:pStyle w:val="CRCoverPage"/>
              <w:spacing w:after="0"/>
              <w:rPr>
                <w:noProof/>
              </w:rPr>
            </w:pPr>
            <w:r w:rsidRPr="0017299E">
              <w:t>Correction for NR5GC UAC test case 11.3.2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A22D2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C44C2">
              <w:rPr>
                <w:noProof/>
              </w:rPr>
              <w:t>1</w:t>
            </w:r>
            <w:r w:rsidR="0017299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C81F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E3370" w14:textId="77777777" w:rsidR="0017299E" w:rsidRDefault="0017299E" w:rsidP="00172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at step 21b6 UE is not being triggered to switch off</w:t>
            </w:r>
          </w:p>
          <w:p w14:paraId="708AA7DE" w14:textId="57B1BB1E" w:rsidR="001E41F3" w:rsidRDefault="001E41F3" w:rsidP="00172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E5059A" w:rsidR="00CF1EF1" w:rsidRDefault="00172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UT switch off command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0A051" w:rsidR="001E41F3" w:rsidRDefault="00172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2A2A9" w:rsidR="001E41F3" w:rsidRDefault="0017299E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11.3.2</w:t>
            </w:r>
            <w:r w:rsidR="003103B5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1" w:name="_Toc95309041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A747E4F" w:rsidR="00007D89" w:rsidRDefault="00007D89" w:rsidP="00007D89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2335DE68" w14:textId="77777777" w:rsidR="0017299E" w:rsidRDefault="0017299E" w:rsidP="0017299E">
      <w:pPr>
        <w:pStyle w:val="Ttulo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7299E" w14:paraId="53CBD850" w14:textId="77777777" w:rsidTr="00BB01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4C2" w14:textId="77777777" w:rsidR="0017299E" w:rsidRDefault="0017299E" w:rsidP="00BB01A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8388" w14:textId="77777777" w:rsidR="0017299E" w:rsidRPr="00B65B1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fl_TC_11_3_2_</w:t>
            </w:r>
            <w:proofErr w:type="gramStart"/>
            <w:r w:rsidRPr="00616DB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TestBody</w:t>
            </w:r>
            <w:r w:rsidRPr="00EF7C8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Pr="00EF7C8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17299E" w14:paraId="7E7BEF40" w14:textId="77777777" w:rsidTr="00BB01A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6215" w14:textId="77777777" w:rsidR="0017299E" w:rsidRDefault="0017299E" w:rsidP="00BB01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47C" w14:textId="4FE6B316" w:rsidR="0017299E" w:rsidRPr="008D31B6" w:rsidRDefault="0017299E" w:rsidP="00BB01A2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Currently at step 21b6 UE is not being triggered to switch off</w:t>
            </w:r>
          </w:p>
        </w:tc>
      </w:tr>
      <w:tr w:rsidR="0017299E" w14:paraId="55D98CFC" w14:textId="77777777" w:rsidTr="00BB01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7204" w14:textId="77777777" w:rsidR="0017299E" w:rsidRDefault="0017299E" w:rsidP="00BB01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8C0" w14:textId="1B29FBB1" w:rsidR="0017299E" w:rsidRPr="0066224B" w:rsidRDefault="0017299E" w:rsidP="00BB01A2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Add UT switch off command</w:t>
            </w:r>
          </w:p>
        </w:tc>
      </w:tr>
      <w:tr w:rsidR="0017299E" w14:paraId="268CD20B" w14:textId="77777777" w:rsidTr="00BB01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744B" w14:textId="77777777" w:rsidR="0017299E" w:rsidRDefault="0017299E" w:rsidP="00BB01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256E" w14:textId="77777777" w:rsidR="0017299E" w:rsidRDefault="0017299E" w:rsidP="00BB01A2">
            <w:pPr>
              <w:spacing w:after="0"/>
              <w:rPr>
                <w:rFonts w:ascii="Arial" w:hAnsi="Arial" w:cs="Arial"/>
                <w:lang w:eastAsia="en-GB"/>
              </w:rPr>
            </w:pPr>
            <w:r w:rsidRPr="004A09EE"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17299E" w14:paraId="6631ADE8" w14:textId="77777777" w:rsidTr="00BB01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A4D3" w14:textId="77777777" w:rsidR="0017299E" w:rsidRDefault="0017299E" w:rsidP="00BB01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E84C" w14:textId="4F66087A" w:rsidR="0017299E" w:rsidRDefault="00C81F32" w:rsidP="00BB01A2">
            <w:pPr>
              <w:rPr>
                <w:rFonts w:ascii="Arial" w:hAnsi="Arial"/>
                <w:lang w:eastAsia="zh-CN"/>
              </w:rPr>
            </w:pPr>
            <w:r w:rsidRPr="00C81F32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AE998B1" w14:textId="77777777" w:rsidR="0017299E" w:rsidRDefault="0017299E" w:rsidP="0017299E">
      <w:pPr>
        <w:rPr>
          <w:lang w:val="en-US" w:eastAsia="zh-CN"/>
        </w:rPr>
      </w:pPr>
    </w:p>
    <w:p w14:paraId="0E937800" w14:textId="77777777" w:rsidR="0017299E" w:rsidRDefault="0017299E" w:rsidP="001729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299E" w14:paraId="392C6F9C" w14:textId="77777777" w:rsidTr="00BB01A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463B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>function fl_TC_11_3_2_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29E6220C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CB4ED50" w14:textId="79BB3C7B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440116CA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8D41F9E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//@siclog "Steps 21b5"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7CCDE13D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//IF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pc_SwitchOnOff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THEN switch off UE, IF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THEN remove the USIM.</w:t>
            </w:r>
          </w:p>
          <w:p w14:paraId="0146D048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if(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pc_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SwitchOnOff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){</w:t>
            </w:r>
            <w:proofErr w:type="gramEnd"/>
          </w:p>
          <w:p w14:paraId="14B11C0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//@siclog "Steps 21b6"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698CB8B1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t_WaitTime.start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(15.0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696519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alt{</w:t>
            </w:r>
            <w:proofErr w:type="gramEnd"/>
          </w:p>
          <w:p w14:paraId="5FC472E1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//@siclog "Steps 21b6a1"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0E7812F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[]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nr_Cell1,</w:t>
            </w:r>
          </w:p>
          <w:p w14:paraId="2F7C061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tsc_NR_RbId_SRB1,</w:t>
            </w:r>
          </w:p>
          <w:p w14:paraId="440265F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cr_NG_NAS_Ind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))) -&gt; value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{</w:t>
            </w:r>
            <w:proofErr w:type="gramEnd"/>
          </w:p>
          <w:p w14:paraId="2B0E84C1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</w:t>
            </w:r>
          </w:p>
          <w:p w14:paraId="6707B9A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t_WaitTime.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stop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E6A17D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if (not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f_Check_NG_DeregistrationReqMOMsg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Pdu.Msg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crs_DeregisterType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('1'B, '0'B, '01'B))) {</w:t>
            </w:r>
          </w:p>
          <w:p w14:paraId="372109E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__FILE__, __LINE__, "Deregistration Request Message Failed");</w:t>
            </w:r>
          </w:p>
          <w:p w14:paraId="09853C8F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}</w:t>
            </w:r>
          </w:p>
          <w:p w14:paraId="5770ED6D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//@siclog "Steps 21b6a2"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22514046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(nr_Cell1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21B707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}</w:t>
            </w:r>
          </w:p>
          <w:p w14:paraId="11B606BB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[]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t_WaitTime.timeout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{</w:t>
            </w:r>
          </w:p>
          <w:p w14:paraId="0F2CFFB0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__FILE__, __LINE__, "Deregistration failed");</w:t>
            </w:r>
          </w:p>
          <w:p w14:paraId="4C59CEEA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</w:t>
            </w:r>
          </w:p>
          <w:p w14:paraId="2C63C7E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}</w:t>
            </w:r>
          </w:p>
          <w:p w14:paraId="0AF84A5A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72490DF9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77A9FAE5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F0B23B1" w14:textId="404E1098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79652AEB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78C27F6C" w14:textId="77777777" w:rsidR="0017299E" w:rsidRDefault="0017299E" w:rsidP="001729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299E" w14:paraId="17F8B94F" w14:textId="77777777" w:rsidTr="00BB01A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6726" w14:textId="77777777" w:rsidR="0017299E" w:rsidRPr="00616DB3" w:rsidRDefault="0017299E" w:rsidP="001729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>function fl_TC_11_3_2_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71169C6F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348C8">
              <w:rPr>
                <w:rFonts w:ascii="Arial" w:hAnsi="Arial" w:cs="Arial"/>
                <w:lang w:val="en-US" w:eastAsia="en-GB"/>
              </w:rPr>
              <w:t>{</w:t>
            </w:r>
          </w:p>
          <w:p w14:paraId="0B7C30C9" w14:textId="7D069991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36683635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F4690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//@siclog "Steps 21b5"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796DAF8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//IF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pc_SwitchOnOff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THEN switch off UE, IF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THEN remove the USIM.</w:t>
            </w:r>
          </w:p>
          <w:p w14:paraId="7FF35ED3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if(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pc_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SwitchOnOff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){</w:t>
            </w:r>
            <w:proofErr w:type="gramEnd"/>
          </w:p>
          <w:p w14:paraId="3689B8DE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//@siclog "Steps 21b6"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5C85EBFF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616DB3">
              <w:rPr>
                <w:rFonts w:ascii="Arial" w:hAnsi="Arial" w:cs="Arial"/>
                <w:highlight w:val="yellow"/>
                <w:lang w:val="en-US" w:eastAsia="en-GB"/>
              </w:rPr>
              <w:t>f_UT_</w:t>
            </w:r>
            <w:proofErr w:type="gramStart"/>
            <w:r w:rsidRPr="00616DB3">
              <w:rPr>
                <w:rFonts w:ascii="Arial" w:hAnsi="Arial" w:cs="Arial"/>
                <w:highlight w:val="yellow"/>
                <w:lang w:val="en-US" w:eastAsia="en-GB"/>
              </w:rPr>
              <w:t>SwitchOffUE</w:t>
            </w:r>
            <w:proofErr w:type="spellEnd"/>
            <w:r w:rsidRPr="00616DB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616DB3">
              <w:rPr>
                <w:rFonts w:ascii="Arial" w:hAnsi="Arial" w:cs="Arial"/>
                <w:highlight w:val="yellow"/>
                <w:lang w:val="en-US" w:eastAsia="en-GB"/>
              </w:rPr>
              <w:t>UT, true);</w:t>
            </w:r>
            <w:r w:rsidRPr="00616DB3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18BB7D31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t_WaitTime.start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(15.0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BBE7553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alt{</w:t>
            </w:r>
            <w:proofErr w:type="gramEnd"/>
          </w:p>
          <w:p w14:paraId="04A7D7A8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//@siclog "Steps 21b6a1"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36090E1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[]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nr_Cell1,</w:t>
            </w:r>
          </w:p>
          <w:p w14:paraId="146E5BD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tsc_NR_RbId_SRB1,</w:t>
            </w:r>
          </w:p>
          <w:p w14:paraId="68C594D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cr_NG_NAS_Ind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))) -&gt; value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{</w:t>
            </w:r>
            <w:proofErr w:type="gramEnd"/>
          </w:p>
          <w:p w14:paraId="7EEB676C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</w:t>
            </w:r>
          </w:p>
          <w:p w14:paraId="27EB9558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t_WaitTime.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stop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CD153B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if (not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f_Check_NG_DeregistrationReqMOMsg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Pdu.Msg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crs_DeregisterType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('1'B, '0'B, '01'B))) {</w:t>
            </w:r>
          </w:p>
          <w:p w14:paraId="3DB43E1E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__FILE__, __LINE__, "Deregistration Request Message Failed");</w:t>
            </w:r>
          </w:p>
          <w:p w14:paraId="46BFDBE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}</w:t>
            </w:r>
          </w:p>
          <w:p w14:paraId="49638F3F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//@siclog "Steps 21b6a2"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0B7B406D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(nr_Cell1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263559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}</w:t>
            </w:r>
          </w:p>
          <w:p w14:paraId="07D739FB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[]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t_WaitTime.timeout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{</w:t>
            </w:r>
          </w:p>
          <w:p w14:paraId="66D80788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__FILE__, __LINE__, "Deregistration failed");</w:t>
            </w:r>
          </w:p>
          <w:p w14:paraId="08A5D2D6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</w:t>
            </w:r>
          </w:p>
          <w:p w14:paraId="5C961AD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}</w:t>
            </w:r>
          </w:p>
          <w:p w14:paraId="059034F9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084CF4E6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0B5BD720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D58A99C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D6FAE59" w14:textId="34A797F1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30805CA8" w14:textId="77777777" w:rsidR="0017299E" w:rsidRPr="00571BB2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476F6815" w14:textId="77777777" w:rsidR="0017299E" w:rsidRPr="00571BB2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3BE9D0B5" w14:textId="77777777" w:rsidR="0017299E" w:rsidRPr="00AB302D" w:rsidRDefault="0017299E" w:rsidP="0017299E">
      <w:pPr>
        <w:rPr>
          <w:lang w:val="en-US" w:eastAsia="zh-CN"/>
        </w:rPr>
      </w:pPr>
    </w:p>
    <w:p w14:paraId="421E8500" w14:textId="77777777" w:rsidR="0017299E" w:rsidRPr="0017299E" w:rsidRDefault="0017299E" w:rsidP="0017299E"/>
    <w:sectPr w:rsidR="0017299E" w:rsidRPr="001729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1A8D4" w14:textId="77777777" w:rsidR="008D241F" w:rsidRDefault="008D241F">
      <w:r>
        <w:separator/>
      </w:r>
    </w:p>
  </w:endnote>
  <w:endnote w:type="continuationSeparator" w:id="0">
    <w:p w14:paraId="55FD4B69" w14:textId="77777777" w:rsidR="008D241F" w:rsidRDefault="008D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64CEB" w14:textId="77777777" w:rsidR="008D241F" w:rsidRDefault="008D241F">
      <w:r>
        <w:separator/>
      </w:r>
    </w:p>
  </w:footnote>
  <w:footnote w:type="continuationSeparator" w:id="0">
    <w:p w14:paraId="4DF5AAB3" w14:textId="77777777" w:rsidR="008D241F" w:rsidRDefault="008D2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299E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E1A36"/>
    <w:rsid w:val="003E4B5B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884"/>
    <w:rsid w:val="00870EE7"/>
    <w:rsid w:val="008863B9"/>
    <w:rsid w:val="008A45A6"/>
    <w:rsid w:val="008C044C"/>
    <w:rsid w:val="008D241F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B6F75"/>
    <w:rsid w:val="00BD279D"/>
    <w:rsid w:val="00BD6BB8"/>
    <w:rsid w:val="00BE43C5"/>
    <w:rsid w:val="00C66BA2"/>
    <w:rsid w:val="00C81F3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nfasis">
    <w:name w:val="Emphasis"/>
    <w:qFormat/>
    <w:rsid w:val="00007D89"/>
    <w:rPr>
      <w:i/>
      <w:iCs/>
    </w:rPr>
  </w:style>
  <w:style w:type="paragraph" w:styleId="Ttulo">
    <w:name w:val="Title"/>
    <w:basedOn w:val="Normal"/>
    <w:next w:val="Normal"/>
    <w:link w:val="TtuloC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CdigoHTML">
    <w:name w:val="HTML Code"/>
    <w:basedOn w:val="Fuentedeprrafopredeter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460</Words>
  <Characters>4861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3</cp:revision>
  <cp:lastPrinted>1900-01-01T00:00:00Z</cp:lastPrinted>
  <dcterms:created xsi:type="dcterms:W3CDTF">2022-03-16T09:11:00Z</dcterms:created>
  <dcterms:modified xsi:type="dcterms:W3CDTF">2022-03-16T09:12:00Z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