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D339D" w14:textId="77777777" w:rsidR="00C42BA4" w:rsidRDefault="00C42BA4" w:rsidP="00C42B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R5s220386</w:t>
        </w:r>
      </w:fldSimple>
    </w:p>
    <w:p w14:paraId="5641DD62" w14:textId="77777777" w:rsidR="00C42BA4" w:rsidRDefault="00C42BA4" w:rsidP="00C42B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2BA4" w14:paraId="4962130E" w14:textId="77777777" w:rsidTr="00484A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D6E027" w14:textId="77777777" w:rsidR="00C42BA4" w:rsidRDefault="00C42BA4" w:rsidP="00484A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2BA4" w14:paraId="5C77F4E9" w14:textId="77777777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81E696" w14:textId="77777777" w:rsidR="00C42BA4" w:rsidRDefault="00C42BA4" w:rsidP="0048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2BA4" w14:paraId="4CAF977F" w14:textId="77777777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B887B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195EDA8F" w14:textId="77777777" w:rsidTr="00484A3A">
        <w:tc>
          <w:tcPr>
            <w:tcW w:w="142" w:type="dxa"/>
            <w:tcBorders>
              <w:left w:val="single" w:sz="4" w:space="0" w:color="auto"/>
            </w:tcBorders>
          </w:tcPr>
          <w:p w14:paraId="0753C18D" w14:textId="77777777" w:rsidR="00C42BA4" w:rsidRDefault="00C42BA4" w:rsidP="00484A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34F812" w14:textId="77777777" w:rsidR="00C42BA4" w:rsidRPr="00410371" w:rsidRDefault="00C42BA4" w:rsidP="00484A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121D86B6" w14:textId="77777777" w:rsidR="00C42BA4" w:rsidRDefault="00C42BA4" w:rsidP="00484A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C5A220" w14:textId="77777777" w:rsidR="00C42BA4" w:rsidRPr="00410371" w:rsidRDefault="00C42BA4" w:rsidP="00484A3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65E96D54" w14:textId="77777777" w:rsidR="00C42BA4" w:rsidRDefault="00C42BA4" w:rsidP="00484A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42933" w14:textId="77777777" w:rsidR="00C42BA4" w:rsidRPr="00410371" w:rsidRDefault="00C42BA4" w:rsidP="00484A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7D62C4" w14:textId="77777777" w:rsidR="00C42BA4" w:rsidRDefault="00C42BA4" w:rsidP="00484A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42DFDB" w14:textId="77777777" w:rsidR="00C42BA4" w:rsidRPr="00410371" w:rsidRDefault="00C42BA4" w:rsidP="00484A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92A8B4" w14:textId="77777777" w:rsidR="00C42BA4" w:rsidRDefault="00C42BA4" w:rsidP="00484A3A">
            <w:pPr>
              <w:pStyle w:val="CRCoverPage"/>
              <w:spacing w:after="0"/>
              <w:rPr>
                <w:noProof/>
              </w:rPr>
            </w:pPr>
          </w:p>
        </w:tc>
      </w:tr>
      <w:tr w:rsidR="00C42BA4" w14:paraId="20B4842F" w14:textId="77777777" w:rsidTr="00484A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35944" w14:textId="77777777" w:rsidR="00C42BA4" w:rsidRDefault="00C42BA4" w:rsidP="00484A3A">
            <w:pPr>
              <w:pStyle w:val="CRCoverPage"/>
              <w:spacing w:after="0"/>
              <w:rPr>
                <w:noProof/>
              </w:rPr>
            </w:pPr>
          </w:p>
        </w:tc>
      </w:tr>
      <w:tr w:rsidR="00C42BA4" w14:paraId="5232748B" w14:textId="77777777" w:rsidTr="00484A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FC9ED" w14:textId="77777777" w:rsidR="00C42BA4" w:rsidRPr="00F25D98" w:rsidRDefault="00C42BA4" w:rsidP="00484A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2BA4" w14:paraId="4E229F9E" w14:textId="77777777" w:rsidTr="00484A3A">
        <w:tc>
          <w:tcPr>
            <w:tcW w:w="9641" w:type="dxa"/>
            <w:gridSpan w:val="9"/>
          </w:tcPr>
          <w:p w14:paraId="74ADE477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249F1" w14:textId="77777777" w:rsidR="00C42BA4" w:rsidRDefault="00C42BA4" w:rsidP="00C42B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2BA4" w14:paraId="07F6C521" w14:textId="77777777" w:rsidTr="00484A3A">
        <w:tc>
          <w:tcPr>
            <w:tcW w:w="2835" w:type="dxa"/>
          </w:tcPr>
          <w:p w14:paraId="6CEB5859" w14:textId="77777777" w:rsidR="00C42BA4" w:rsidRDefault="00C42BA4" w:rsidP="00484A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A93835" w14:textId="77777777" w:rsidR="00C42BA4" w:rsidRDefault="00C42BA4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DE160E" w14:textId="77777777" w:rsidR="00C42BA4" w:rsidRDefault="00C42BA4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00F7E4" w14:textId="77777777" w:rsidR="00C42BA4" w:rsidRDefault="00C42BA4" w:rsidP="00484A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2D9BE" w14:textId="77777777" w:rsidR="00C42BA4" w:rsidRDefault="00C42BA4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D827DE" w14:textId="77777777" w:rsidR="00C42BA4" w:rsidRDefault="00C42BA4" w:rsidP="00484A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7E1AF5" w14:textId="77777777" w:rsidR="00C42BA4" w:rsidRDefault="00C42BA4" w:rsidP="00484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DD0264" w14:textId="77777777" w:rsidR="00C42BA4" w:rsidRDefault="00C42BA4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1AAEB" w14:textId="77777777" w:rsidR="00C42BA4" w:rsidRDefault="00C42BA4" w:rsidP="00484A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F5289B" w14:textId="77777777" w:rsidR="00C42BA4" w:rsidRDefault="00C42BA4" w:rsidP="00C42B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2BA4" w14:paraId="0478A58A" w14:textId="77777777" w:rsidTr="00484A3A">
        <w:tc>
          <w:tcPr>
            <w:tcW w:w="9640" w:type="dxa"/>
            <w:gridSpan w:val="11"/>
          </w:tcPr>
          <w:p w14:paraId="78237CD3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5E5A6B7B" w14:textId="77777777" w:rsidTr="00484A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34E6A" w14:textId="77777777"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40397" w14:textId="77777777"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LPP_Templates</w:t>
              </w:r>
            </w:fldSimple>
          </w:p>
        </w:tc>
      </w:tr>
      <w:tr w:rsidR="00C42BA4" w14:paraId="4B735CAA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4DDA2D4B" w14:textId="77777777"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86765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4F2F13DB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23B6D0D5" w14:textId="77777777"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64483" w14:textId="77777777"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42BA4" w14:paraId="411DCE21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5C199039" w14:textId="77777777"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EC87A" w14:textId="77777777"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42BA4" w14:paraId="1C49D126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2F79B1B7" w14:textId="77777777"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A37845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05B6B7E5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56E96FBA" w14:textId="77777777"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01301" w14:textId="77777777"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95DE6F" w14:textId="77777777" w:rsidR="00C42BA4" w:rsidRDefault="00C42BA4" w:rsidP="00484A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336B2" w14:textId="77777777" w:rsidR="00C42BA4" w:rsidRDefault="00C42BA4" w:rsidP="00484A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6137E" w14:textId="77777777"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2022-03-03</w:t>
              </w:r>
            </w:fldSimple>
          </w:p>
        </w:tc>
      </w:tr>
      <w:tr w:rsidR="00C42BA4" w14:paraId="415EA598" w14:textId="77777777" w:rsidTr="00484A3A">
        <w:tc>
          <w:tcPr>
            <w:tcW w:w="1843" w:type="dxa"/>
            <w:tcBorders>
              <w:left w:val="single" w:sz="4" w:space="0" w:color="auto"/>
            </w:tcBorders>
          </w:tcPr>
          <w:p w14:paraId="4DB98DFA" w14:textId="77777777"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9C17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D90A41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6B28AA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0405C7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568E76E1" w14:textId="77777777" w:rsidTr="00484A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038D43" w14:textId="77777777" w:rsidR="00C42BA4" w:rsidRDefault="00C42BA4" w:rsidP="00484A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4F2367" w14:textId="77777777" w:rsidR="00C42BA4" w:rsidRDefault="00C42BA4" w:rsidP="00484A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0DD4A7" w14:textId="77777777" w:rsidR="00C42BA4" w:rsidRDefault="00C42BA4" w:rsidP="00484A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3C0EA" w14:textId="77777777" w:rsidR="00C42BA4" w:rsidRDefault="00C42BA4" w:rsidP="00484A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CBE54" w14:textId="77777777" w:rsidR="00C42BA4" w:rsidRDefault="00C42BA4" w:rsidP="00484A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42BA4" w14:paraId="25D02F99" w14:textId="77777777" w:rsidTr="00484A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7371D4" w14:textId="77777777"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28E90" w14:textId="77777777" w:rsidR="00C42BA4" w:rsidRDefault="00C42BA4" w:rsidP="00484A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83D4CC" w14:textId="77777777" w:rsidR="00C42BA4" w:rsidRDefault="00C42BA4" w:rsidP="00484A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876F93" w14:textId="77777777" w:rsidR="00C42BA4" w:rsidRPr="007C2097" w:rsidRDefault="00C42BA4" w:rsidP="00484A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2BA4" w14:paraId="66AD443D" w14:textId="77777777" w:rsidTr="00484A3A">
        <w:tc>
          <w:tcPr>
            <w:tcW w:w="1843" w:type="dxa"/>
          </w:tcPr>
          <w:p w14:paraId="3EBEC837" w14:textId="77777777" w:rsidR="00C42BA4" w:rsidRDefault="00C42BA4" w:rsidP="00484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13B255" w14:textId="77777777" w:rsidR="00C42BA4" w:rsidRDefault="00C42BA4" w:rsidP="00484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5C4C5416" w14:textId="77777777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BE71" w14:textId="77777777"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D9A633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Subclase 9 test cases include a capability check for LPP ecid-ProvideCapabilities based on the value of pc_ECID. Since ECID is a LTE specific positioning method, most of NR test cases do not need to send the LPP ecid-RequestCapabilities and the value of pc_ECID must not be be evaluated and compared to the LPP ecid-RequestCapabilities for these test cases.</w:t>
            </w:r>
          </w:p>
          <w:p w14:paraId="44C9F8B9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</w:p>
          <w:p w14:paraId="1357B756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ECID is a LTE specific method, OEMs are not allowed to change the value of pc_ECID for NR test cases. This may lead into fail verdicts since UE ECID capabiltiies and pc_ECID may not be aligned.</w:t>
            </w:r>
          </w:p>
          <w:p w14:paraId="272127D3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</w:p>
          <w:p w14:paraId="3E018B5D" w14:textId="77777777" w:rsidR="00C42BA4" w:rsidRPr="00F237BB" w:rsidRDefault="00C42BA4" w:rsidP="00C42BA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Similarly happens with pc_OTDOA and OTDOA-RequestCapabilities.</w:t>
            </w:r>
          </w:p>
        </w:tc>
      </w:tr>
      <w:tr w:rsidR="00C42BA4" w14:paraId="10E395E7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2C002" w14:textId="77777777"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CFBC5" w14:textId="77777777" w:rsidR="00C42BA4" w:rsidRDefault="00C42BA4" w:rsidP="00C42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503B8A81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A7086" w14:textId="77777777"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BB8198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LPP templates are created specifically for NR test cases for the LPP Request Capabilities message, to remove the ECID and OTDOA request capabilities. </w:t>
            </w:r>
          </w:p>
          <w:p w14:paraId="7B6797E8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Apart from that, ECID and OTDOA Provide capabilities are only checked for those subtests that involve any of these positioning methods; For ECID subtest 6 and for OTDOA subtests 5 and 7.</w:t>
            </w:r>
          </w:p>
        </w:tc>
      </w:tr>
      <w:tr w:rsidR="00C42BA4" w14:paraId="11F2EA24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D4E02" w14:textId="77777777"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65FB8" w14:textId="77777777" w:rsidR="00C42BA4" w:rsidRDefault="00C42BA4" w:rsidP="00C42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485A7303" w14:textId="77777777" w:rsidTr="00484A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D27D1" w14:textId="77777777"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D545E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C42BA4" w14:paraId="353614E8" w14:textId="77777777" w:rsidTr="00484A3A">
        <w:tc>
          <w:tcPr>
            <w:tcW w:w="2694" w:type="dxa"/>
            <w:gridSpan w:val="2"/>
          </w:tcPr>
          <w:p w14:paraId="50FB2443" w14:textId="77777777"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B06F0" w14:textId="77777777" w:rsidR="00C42BA4" w:rsidRDefault="00C42BA4" w:rsidP="00C42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59492A05" w14:textId="77777777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CDB73" w14:textId="77777777"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BBC72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9.3.1.1, 9.3.1.2,  9.3.2.1, 9.3.2.2, 9.3.2.3, 9.3.3.1, 9.3.4.1, 9.3.4.2, 9.3.4.3, 9.3.4.4</w:t>
            </w:r>
          </w:p>
        </w:tc>
      </w:tr>
      <w:tr w:rsidR="00C42BA4" w14:paraId="36E91D3C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DDC07" w14:textId="77777777"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4EED0E" w14:textId="77777777" w:rsidR="00C42BA4" w:rsidRDefault="00C42BA4" w:rsidP="00C42B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BA4" w14:paraId="00202613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56E6" w14:textId="77777777"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96FB4" w14:textId="77777777"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3EFE11" w14:textId="77777777"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5BC6C" w14:textId="77777777" w:rsidR="00C42BA4" w:rsidRDefault="00C42BA4" w:rsidP="00C42B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3A6ACD" w14:textId="77777777" w:rsidR="00C42BA4" w:rsidRDefault="00C42BA4" w:rsidP="00C42B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BA4" w14:paraId="66C1596E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15415" w14:textId="77777777"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397C6" w14:textId="77777777"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26F9A" w14:textId="77777777"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05DB4" w14:textId="77777777" w:rsidR="00C42BA4" w:rsidRDefault="00C42BA4" w:rsidP="00C42B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7BED8" w14:textId="77777777" w:rsidR="00C42BA4" w:rsidRDefault="00C42BA4" w:rsidP="00C42B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BA4" w14:paraId="15B505E0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0BF8F" w14:textId="77777777"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18853" w14:textId="77777777"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948C" w14:textId="77777777"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FA81C4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514446" w14:textId="77777777" w:rsidR="00C42BA4" w:rsidRDefault="00C42BA4" w:rsidP="00C42B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37.571-2</w:t>
            </w:r>
          </w:p>
        </w:tc>
      </w:tr>
      <w:tr w:rsidR="00C42BA4" w14:paraId="1CAC26DE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F310C" w14:textId="77777777"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F98EEC" w14:textId="77777777"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CCD59" w14:textId="77777777" w:rsidR="00C42BA4" w:rsidRDefault="00C42BA4" w:rsidP="00C42B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EB276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13E9F" w14:textId="77777777" w:rsidR="00C42BA4" w:rsidRDefault="00C42BA4" w:rsidP="00C42B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2BA4" w14:paraId="7D1B4B22" w14:textId="77777777" w:rsidTr="00484A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BC29B" w14:textId="77777777" w:rsidR="00C42BA4" w:rsidRDefault="00C42BA4" w:rsidP="00C42B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57160" w14:textId="77777777" w:rsidR="00C42BA4" w:rsidRDefault="00C42BA4" w:rsidP="00C42BA4">
            <w:pPr>
              <w:pStyle w:val="CRCoverPage"/>
              <w:spacing w:after="0"/>
              <w:rPr>
                <w:noProof/>
              </w:rPr>
            </w:pPr>
          </w:p>
        </w:tc>
      </w:tr>
      <w:tr w:rsidR="00C42BA4" w14:paraId="2DCE77E6" w14:textId="77777777" w:rsidTr="00484A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E60B3" w14:textId="77777777"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648D" w14:textId="77777777" w:rsidR="00C42BA4" w:rsidRDefault="00C42BA4" w:rsidP="00C42B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2BA4" w:rsidRPr="008863B9" w14:paraId="58A0056B" w14:textId="77777777" w:rsidTr="00484A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A8400" w14:textId="77777777" w:rsidR="00C42BA4" w:rsidRPr="008863B9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06DED9" w14:textId="77777777" w:rsidR="00C42BA4" w:rsidRPr="008863B9" w:rsidRDefault="00C42BA4" w:rsidP="00C42B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2BA4" w14:paraId="1FB2D4FD" w14:textId="77777777" w:rsidTr="00484A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FCCADE" w14:textId="77777777" w:rsidR="00C42BA4" w:rsidRDefault="00C42BA4" w:rsidP="00C42B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F56D4" w14:textId="77777777" w:rsidR="00C42BA4" w:rsidRDefault="00C42BA4" w:rsidP="00C42B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1BCD0" w14:textId="77777777" w:rsidR="00C42BA4" w:rsidRDefault="00C42BA4" w:rsidP="00C42BA4">
      <w:pPr>
        <w:rPr>
          <w:noProof/>
        </w:rPr>
      </w:pPr>
    </w:p>
    <w:p w14:paraId="19D535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6ABE9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E64BF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713370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160BCE94" w14:textId="77777777" w:rsidR="00E1703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703D" w:rsidRPr="00151A17">
        <w:rPr>
          <w:rFonts w:ascii="Arial" w:hAnsi="Arial" w:cs="Arial"/>
          <w:iCs/>
        </w:rPr>
        <w:t>Table of Contents</w:t>
      </w:r>
      <w:r w:rsidR="00E1703D">
        <w:tab/>
      </w:r>
      <w:r w:rsidR="00E1703D">
        <w:fldChar w:fldCharType="begin"/>
      </w:r>
      <w:r w:rsidR="00E1703D">
        <w:instrText xml:space="preserve"> PAGEREF _Toc97133701 \h </w:instrText>
      </w:r>
      <w:r w:rsidR="00E1703D">
        <w:fldChar w:fldCharType="separate"/>
      </w:r>
      <w:r w:rsidR="00E1703D">
        <w:t>3</w:t>
      </w:r>
      <w:r w:rsidR="00E1703D">
        <w:fldChar w:fldCharType="end"/>
      </w:r>
    </w:p>
    <w:p w14:paraId="5E00B96A" w14:textId="77777777" w:rsidR="00E1703D" w:rsidRDefault="00E170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1.1 Correction to LPP_Templates.ttcn</w:t>
      </w:r>
      <w:r>
        <w:tab/>
      </w:r>
      <w:r>
        <w:fldChar w:fldCharType="begin"/>
      </w:r>
      <w:r>
        <w:instrText xml:space="preserve"> PAGEREF _Toc97133702 \h </w:instrText>
      </w:r>
      <w:r>
        <w:fldChar w:fldCharType="separate"/>
      </w:r>
      <w:r>
        <w:t>3</w:t>
      </w:r>
      <w:r>
        <w:fldChar w:fldCharType="end"/>
      </w:r>
    </w:p>
    <w:p w14:paraId="5CD5F372" w14:textId="77777777" w:rsidR="00E1703D" w:rsidRDefault="00E170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1.2 Correction to f_POS_NR_CheckCapabilities</w:t>
      </w:r>
      <w:r>
        <w:tab/>
      </w:r>
      <w:r>
        <w:fldChar w:fldCharType="begin"/>
      </w:r>
      <w:r>
        <w:instrText xml:space="preserve"> PAGEREF _Toc97133703 \h </w:instrText>
      </w:r>
      <w:r>
        <w:fldChar w:fldCharType="separate"/>
      </w:r>
      <w:r>
        <w:t>6</w:t>
      </w:r>
      <w:r>
        <w:fldChar w:fldCharType="end"/>
      </w:r>
    </w:p>
    <w:p w14:paraId="16E93163" w14:textId="77777777" w:rsidR="00E1703D" w:rsidRDefault="00E170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1.3 Correction to f_POS_NR_CapabilityTransferProcedure</w:t>
      </w:r>
      <w:r>
        <w:tab/>
      </w:r>
      <w:r>
        <w:fldChar w:fldCharType="begin"/>
      </w:r>
      <w:r>
        <w:instrText xml:space="preserve"> PAGEREF _Toc97133704 \h </w:instrText>
      </w:r>
      <w:r>
        <w:fldChar w:fldCharType="separate"/>
      </w:r>
      <w:r>
        <w:t>9</w:t>
      </w:r>
      <w:r>
        <w:fldChar w:fldCharType="end"/>
      </w:r>
    </w:p>
    <w:p w14:paraId="0B1855B2" w14:textId="77777777" w:rsidR="00E1703D" w:rsidRDefault="00E1703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1.4 Correction to NR5GC_Positioning_Testcases.ttcn</w:t>
      </w:r>
      <w:r>
        <w:tab/>
      </w:r>
      <w:r>
        <w:fldChar w:fldCharType="begin"/>
      </w:r>
      <w:r>
        <w:instrText xml:space="preserve"> PAGEREF _Toc97133705 \h </w:instrText>
      </w:r>
      <w:r>
        <w:fldChar w:fldCharType="separate"/>
      </w:r>
      <w:r>
        <w:t>10</w:t>
      </w:r>
      <w:r>
        <w:fldChar w:fldCharType="end"/>
      </w:r>
    </w:p>
    <w:p w14:paraId="3F9C4004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6850B5B0" w14:textId="77777777" w:rsidR="00365AD1" w:rsidRPr="009D0706" w:rsidRDefault="003E721B" w:rsidP="00E01387">
      <w:pPr>
        <w:pStyle w:val="Heading2"/>
        <w:ind w:left="0" w:firstLine="0"/>
      </w:pPr>
      <w:bookmarkStart w:id="1" w:name="_Toc97133702"/>
      <w:bookmarkStart w:id="2" w:name="_Toc122434493"/>
      <w:bookmarkStart w:id="3" w:name="_Toc295288970"/>
      <w:bookmarkStart w:id="4" w:name="_Toc325725665"/>
      <w:r>
        <w:t>1.</w:t>
      </w:r>
      <w:r w:rsidR="00584005">
        <w:t>1</w:t>
      </w:r>
      <w:r w:rsidR="00E01387">
        <w:t xml:space="preserve"> </w:t>
      </w:r>
      <w:r w:rsidR="007F3EC0">
        <w:t xml:space="preserve">Correction to </w:t>
      </w:r>
      <w:r w:rsidR="00856E39">
        <w:t>LPP_Templates.ttcn</w:t>
      </w:r>
      <w:bookmarkEnd w:id="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202E5AA1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11C7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EE43" w14:textId="77777777" w:rsidR="00365AD1" w:rsidRPr="00324DE3" w:rsidRDefault="00856E39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856E39">
              <w:rPr>
                <w:rFonts w:ascii="Arial" w:hAnsi="Arial" w:cs="Arial"/>
              </w:rPr>
              <w:t>LPP_Templates</w:t>
            </w:r>
            <w:r w:rsidR="00924D5C">
              <w:rPr>
                <w:rFonts w:ascii="Arial" w:hAnsi="Arial" w:cs="Arial"/>
              </w:rPr>
              <w:t>.ttcn</w:t>
            </w:r>
          </w:p>
        </w:tc>
      </w:tr>
      <w:tr w:rsidR="002B0BE5" w14:paraId="3D3CCFB7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A79C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CC56" w14:textId="77777777" w:rsidR="005F1570" w:rsidRPr="002B0BE5" w:rsidRDefault="00924D5C" w:rsidP="00924D5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template </w:t>
            </w:r>
            <w:r w:rsidRPr="00214B04">
              <w:rPr>
                <w:noProof/>
              </w:rPr>
              <w:t>cs_LppReqCap</w:t>
            </w:r>
            <w:r>
              <w:rPr>
                <w:noProof/>
              </w:rPr>
              <w:t xml:space="preserve"> enforces the ecid and otdoa request capabilities and there is no way to allow or remove these message contents depending on some flag</w:t>
            </w:r>
          </w:p>
        </w:tc>
      </w:tr>
      <w:tr w:rsidR="006D1E16" w14:paraId="6CAF677D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7C77" w14:textId="77777777" w:rsidR="006D1E16" w:rsidRDefault="006D1E16" w:rsidP="006D1E1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CB07" w14:textId="77777777" w:rsidR="00214B04" w:rsidRDefault="00214B04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template </w:t>
            </w:r>
            <w:r w:rsidRPr="00214B04">
              <w:rPr>
                <w:noProof/>
              </w:rPr>
              <w:t>cs_LppReqCap_NR</w:t>
            </w:r>
            <w:r>
              <w:rPr>
                <w:noProof/>
              </w:rPr>
              <w:t xml:space="preserve"> is created for NR test cases. </w:t>
            </w:r>
          </w:p>
          <w:p w14:paraId="5E01B7AA" w14:textId="77777777" w:rsidR="006D1E16" w:rsidRDefault="00214B04" w:rsidP="006D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Apart from that, other templates that are based on the </w:t>
            </w:r>
            <w:r w:rsidRPr="00214B04">
              <w:rPr>
                <w:noProof/>
              </w:rPr>
              <w:t>cs_LppReqCap_NR</w:t>
            </w:r>
            <w:r>
              <w:rPr>
                <w:noProof/>
              </w:rPr>
              <w:t xml:space="preserve"> are created</w:t>
            </w:r>
            <w:r w:rsidR="00924D5C">
              <w:rPr>
                <w:noProof/>
              </w:rPr>
              <w:t>:</w:t>
            </w:r>
          </w:p>
          <w:p w14:paraId="02EFD2B9" w14:textId="77777777" w:rsidR="00924D5C" w:rsidRDefault="00924D5C" w:rsidP="006D1E16">
            <w:pPr>
              <w:pStyle w:val="CRCoverPage"/>
              <w:spacing w:after="0"/>
              <w:rPr>
                <w:noProof/>
              </w:rPr>
            </w:pPr>
          </w:p>
          <w:p w14:paraId="4573AE24" w14:textId="77777777"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cs_LppRequestCapabilities_NR </w:t>
            </w:r>
          </w:p>
          <w:p w14:paraId="01EC77FF" w14:textId="77777777"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cs_LppRequestCapabilities_NR_ECID    </w:t>
            </w:r>
          </w:p>
          <w:p w14:paraId="67C41EBE" w14:textId="77777777"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cs_LppRequestCapabilities_NR_OTDOA</w:t>
            </w:r>
          </w:p>
          <w:p w14:paraId="69DC4633" w14:textId="77777777"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cs_LppRequestCapabilities_ePDU_NR</w:t>
            </w:r>
          </w:p>
          <w:p w14:paraId="427E07F1" w14:textId="77777777"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cs_LppRequestCapabilities_SeqNumber_NR</w:t>
            </w:r>
          </w:p>
          <w:p w14:paraId="7803743A" w14:textId="77777777" w:rsidR="00924D5C" w:rsidRDefault="00924D5C" w:rsidP="00924D5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cs_LppRequestCapabilities_AckReq_NR</w:t>
            </w:r>
          </w:p>
          <w:p w14:paraId="378EC072" w14:textId="77777777" w:rsidR="00924D5C" w:rsidRDefault="00924D5C" w:rsidP="00924D5C">
            <w:pPr>
              <w:pStyle w:val="CRCoverPage"/>
              <w:spacing w:after="0"/>
              <w:rPr>
                <w:noProof/>
              </w:rPr>
            </w:pPr>
          </w:p>
          <w:p w14:paraId="7A799420" w14:textId="77777777" w:rsidR="00924D5C" w:rsidRDefault="00924D5C" w:rsidP="00924D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templates allow to remove or include the ecid and otdoa request cacabilities based on the value of </w:t>
            </w:r>
            <w:r w:rsidRPr="00924D5C">
              <w:rPr>
                <w:noProof/>
              </w:rPr>
              <w:t>p_EcidReqCap</w:t>
            </w:r>
            <w:r>
              <w:rPr>
                <w:noProof/>
              </w:rPr>
              <w:t xml:space="preserve"> and </w:t>
            </w:r>
            <w:r w:rsidRPr="00924D5C">
              <w:rPr>
                <w:noProof/>
              </w:rPr>
              <w:t>p_</w:t>
            </w:r>
            <w:r>
              <w:rPr>
                <w:noProof/>
              </w:rPr>
              <w:t>Otdoa</w:t>
            </w:r>
            <w:r w:rsidRPr="00924D5C">
              <w:rPr>
                <w:noProof/>
              </w:rPr>
              <w:t>ReqCap</w:t>
            </w:r>
          </w:p>
          <w:p w14:paraId="2534911A" w14:textId="77777777" w:rsidR="00924D5C" w:rsidRDefault="00924D5C" w:rsidP="00924D5C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2B0BE5" w14:paraId="5B5013CA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0678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FE56" w14:textId="77777777" w:rsidR="002B0BE5" w:rsidRPr="00795A32" w:rsidRDefault="00856E39" w:rsidP="002B0BE5">
            <w:pPr>
              <w:rPr>
                <w:rFonts w:ascii="Arial" w:hAnsi="Arial" w:cs="Arial"/>
              </w:rPr>
            </w:pPr>
            <w:r w:rsidRPr="00856E39">
              <w:rPr>
                <w:rFonts w:ascii="Arial" w:hAnsi="Arial" w:cs="Arial"/>
                <w:bCs/>
              </w:rPr>
              <w:t>LPP_Templates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2B0BE5" w14:paraId="06EE903B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176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B6FA" w14:textId="58C394CE" w:rsidR="002B0BE5" w:rsidRPr="0006379A" w:rsidRDefault="0006379A" w:rsidP="002B0BE5">
            <w:pPr>
              <w:rPr>
                <w:rFonts w:ascii="Arial" w:hAnsi="Arial" w:cs="Arial"/>
                <w:highlight w:val="magenta"/>
              </w:rPr>
            </w:pPr>
            <w:r w:rsidRPr="0006379A">
              <w:rPr>
                <w:rFonts w:ascii="Arial" w:hAnsi="Arial" w:cs="Arial"/>
                <w:highlight w:val="magenta"/>
              </w:rPr>
              <w:t>Postponed until decision at RAN5#95 on the associated prose CR.</w:t>
            </w:r>
          </w:p>
        </w:tc>
      </w:tr>
    </w:tbl>
    <w:p w14:paraId="091FE122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270C8396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2620C7BE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529B8AFB" w14:textId="77777777" w:rsidR="00324DE3" w:rsidRDefault="00324DE3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42F998C" w14:textId="77777777" w:rsidR="00856E39" w:rsidRPr="007F3EC0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1226BF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LPP_Message cs_LppReqCap (TransactionNumber p_TransactionNumber,</w:t>
      </w:r>
    </w:p>
    <w:p w14:paraId="409405D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SequenceNumber p_SeqNum := omit,</w:t>
      </w:r>
    </w:p>
    <w:p w14:paraId="09B01A2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Acknowledgement p_Ack := omit,</w:t>
      </w:r>
    </w:p>
    <w:p w14:paraId="43E78A2E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EPDU_Sequence p_EpduReqCap := omit):=</w:t>
      </w:r>
    </w:p>
    <w:p w14:paraId="24ACDBE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167D1AE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transactionID := cs_TransId(locationServer, p_TransactionNumber),</w:t>
      </w:r>
    </w:p>
    <w:p w14:paraId="587E4F5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endTransaction := false,</w:t>
      </w:r>
    </w:p>
    <w:p w14:paraId="00B759C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sequenceNumber := p_SeqNum,</w:t>
      </w:r>
    </w:p>
    <w:p w14:paraId="14FC33F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acknowledgement := p_Ack,</w:t>
      </w:r>
    </w:p>
    <w:p w14:paraId="2A612F5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lpp_MessageBody := {</w:t>
      </w:r>
    </w:p>
    <w:p w14:paraId="6D6207F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c1 := {</w:t>
      </w:r>
    </w:p>
    <w:p w14:paraId="64D776E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requestCapabilities := {</w:t>
      </w:r>
    </w:p>
    <w:p w14:paraId="38F8CBE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criticalExtensions := {</w:t>
      </w:r>
    </w:p>
    <w:p w14:paraId="3BB2B31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c1 := {</w:t>
      </w:r>
    </w:p>
    <w:p w14:paraId="518E056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requestCapabilities_r9 := {</w:t>
      </w:r>
    </w:p>
    <w:p w14:paraId="5071034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commonIEsRequestCapabilities := {</w:t>
      </w:r>
    </w:p>
    <w:p w14:paraId="1A98692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lpp_message_segmentation_req_r14 := tsc_NoLPP_Segmentation //@sic R5-18169 sic@</w:t>
      </w:r>
    </w:p>
    <w:p w14:paraId="6405EDC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},</w:t>
      </w:r>
    </w:p>
    <w:p w14:paraId="527EEBF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a_gnss_RequestCapabilities := {</w:t>
      </w:r>
    </w:p>
    <w:p w14:paraId="6A3031CF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gnss_SupportListReq := true,</w:t>
      </w:r>
    </w:p>
    <w:p w14:paraId="55F3B76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assistanceDataSupportListReq := true,</w:t>
      </w:r>
    </w:p>
    <w:p w14:paraId="01D0B9A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locationVelocityTypesReq := true</w:t>
      </w:r>
    </w:p>
    <w:p w14:paraId="3F6EE21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},</w:t>
      </w:r>
    </w:p>
    <w:p w14:paraId="1BE5069F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otdoa_RequestCapabilities := {},</w:t>
      </w:r>
    </w:p>
    <w:p w14:paraId="3C3BBFF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ecid_RequestCapabilities := {},</w:t>
      </w:r>
    </w:p>
    <w:p w14:paraId="5B3FC45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epdu_RequestCapabilities := p_EpduReqCap,</w:t>
      </w:r>
    </w:p>
    <w:p w14:paraId="385C092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sensor_RequestCapabilities_r13 := {}, /* @sic R5s160713 BASELINE MOVING 2016, R5-165996: iPOS inclusion sic@ */</w:t>
      </w:r>
    </w:p>
    <w:p w14:paraId="3DD73AC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tbs_RequestCapabilities_r13 := {}, /* @sic R5s160713 BASELINE MOVING 2016, R5-165996: iPOS inclusion sic@ */</w:t>
      </w:r>
    </w:p>
    <w:p w14:paraId="04F71E45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wlan_RequestCapabilities_r13 := {}, /* @sic R5s160713 BASELINE MOVING 2016, R5-165996: iPOS inclusion sic@ */</w:t>
      </w:r>
    </w:p>
    <w:p w14:paraId="1750EA1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bt_RequestCapabilities_r13  := {}, /* @sic R5s160713 BASELINE MOVING 2016, R5-165996: iPOS inclusion sic@ */</w:t>
      </w:r>
    </w:p>
    <w:p w14:paraId="1631A14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nr_ECID_RequestCapabilities_r16 := {}, /* @sic R5s201388 BASELINE MOVING 2020 Rel-16 sic@ */</w:t>
      </w:r>
    </w:p>
    <w:p w14:paraId="0905766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nr_Multi_RTT_RequestCapabilities_r16 := {}, /* @sic R5s201388 BASELINE MOVING 2020 Rel-16 sic@ */</w:t>
      </w:r>
    </w:p>
    <w:p w14:paraId="319C94E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nr_DL_AoD_RequestCapabilities_r16 := {}, /* @sic R5s201388 BASELINE MOVING 2020 Rel-16 sic@ */</w:t>
      </w:r>
    </w:p>
    <w:p w14:paraId="5F08437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nr_DL_TDOA_RequestCapabilities_r16 := {}, /* @sic R5s201388 BASELINE MOVING 2020 Rel-16 sic@ */</w:t>
      </w:r>
    </w:p>
    <w:p w14:paraId="5B103FB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nr_UL_RequestCapabilities_r16 := {} /* @sic R5s201388 BASELINE MOVING 2020 Rel-16 sic@ */</w:t>
      </w:r>
    </w:p>
    <w:p w14:paraId="1969E88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}</w:t>
      </w:r>
    </w:p>
    <w:p w14:paraId="0F0AB66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}</w:t>
      </w:r>
    </w:p>
    <w:p w14:paraId="2905213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44D89FA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571FE5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136672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F203B6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7294B2E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D9FBD0E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 (TransactionNumber p_TransactionNumber) := cs_LppReqCap (p_TransactionNumber);                           /* @status  </w:t>
      </w:r>
    </w:p>
    <w:p w14:paraId="04248F0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APPROVED (POS) */</w:t>
      </w:r>
    </w:p>
    <w:p w14:paraId="09903B0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D34CDC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cs_LppRequestCapabilities_ePDU(TransactionNumber p_TransactionNumber,</w:t>
      </w:r>
    </w:p>
    <w:p w14:paraId="6DC68C5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octetstring p_EPDUBody) := cs_LppReqCap(p_TransactionNumber, -, -, cs_EpduReqCap (p_EPDUBody));     /* @status    APPROVED (POS) */</w:t>
      </w:r>
    </w:p>
    <w:p w14:paraId="750342B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923679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cs_LppRequestCapabilities_SeqNumber(TransactionNumber p_TransactionNumber,</w:t>
      </w:r>
    </w:p>
    <w:p w14:paraId="7E4997C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SequenceNumber p_SeqNum) := cs_LppReqCap(p_TransactionNumber, p_SeqNum);                       /* @status    APPROVED (POS) */</w:t>
      </w:r>
    </w:p>
    <w:p w14:paraId="685035D5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82E217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cs_LppRequestCapabilities_AckReq(TransactionNumber p_TransactionNumber,</w:t>
      </w:r>
    </w:p>
    <w:p w14:paraId="4CC7B4F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SequenceNumber p_SeqNum) := cs_LppReqCap(p_TransactionNumber, p_SeqNum, cs_AckTrue);              /* @status  </w:t>
      </w:r>
    </w:p>
    <w:p w14:paraId="2475570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</w:t>
      </w:r>
    </w:p>
    <w:p w14:paraId="4499248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template (value) LPP_Message cs_LppRequestCapabilities (TransactionNumber p_TransactionNumber) := cs_LppReqCap (p_TransactionNumber);                           /* @status    APPROVED (POS) */</w:t>
      </w:r>
    </w:p>
    <w:p w14:paraId="421A24B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FFFF8CA" w14:textId="77777777" w:rsidR="0045032D" w:rsidRPr="00963DA4" w:rsidRDefault="0045032D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9F85B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67EBD815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5DCD8BEC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2"/>
    <w:bookmarkEnd w:id="3"/>
    <w:bookmarkEnd w:id="4"/>
    <w:p w14:paraId="317DC4F6" w14:textId="77777777"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0F9DE3E" w14:textId="77777777" w:rsidR="0045032D" w:rsidRPr="007F3EC0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CCFD84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LPP_Message cs_LppReqCap (TransactionNumber p_TransactionNumber,</w:t>
      </w:r>
    </w:p>
    <w:p w14:paraId="5CA9CB6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SequenceNumber p_SeqNum := omit,</w:t>
      </w:r>
    </w:p>
    <w:p w14:paraId="78ED088E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Acknowledgement p_Ack := omit,</w:t>
      </w:r>
    </w:p>
    <w:p w14:paraId="386E1D2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template (omit) EPDU_Sequence p_EpduReqCap := omit):=</w:t>
      </w:r>
    </w:p>
    <w:p w14:paraId="73606A6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54DEF57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transactionID := cs_TransId(locationServer, p_TransactionNumber),</w:t>
      </w:r>
    </w:p>
    <w:p w14:paraId="087ACBFE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endTransaction := false,</w:t>
      </w:r>
    </w:p>
    <w:p w14:paraId="69F07DE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sequenceNumber := p_SeqNum,</w:t>
      </w:r>
    </w:p>
    <w:p w14:paraId="4A19F9D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acknowledgement := p_Ack,</w:t>
      </w:r>
    </w:p>
    <w:p w14:paraId="619212B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lpp_MessageBody := {</w:t>
      </w:r>
    </w:p>
    <w:p w14:paraId="3BE56C2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c1 := {</w:t>
      </w:r>
    </w:p>
    <w:p w14:paraId="6B739E7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requestCapabilities := {</w:t>
      </w:r>
    </w:p>
    <w:p w14:paraId="4D9303D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criticalExtensions := {</w:t>
      </w:r>
    </w:p>
    <w:p w14:paraId="1C07030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c1 := {</w:t>
      </w:r>
    </w:p>
    <w:p w14:paraId="540C1F0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requestCapabilities_r9 := {</w:t>
      </w:r>
    </w:p>
    <w:p w14:paraId="700F103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commonIEsRequestCapabilities := {</w:t>
      </w:r>
    </w:p>
    <w:p w14:paraId="0CED91B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lpp_message_segmentation_req_r14 := tsc_NoLPP_Segmentation //@sic R5-18169 sic@</w:t>
      </w:r>
    </w:p>
    <w:p w14:paraId="10FC69B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},</w:t>
      </w:r>
    </w:p>
    <w:p w14:paraId="3E70162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a_gnss_RequestCapabilities := {</w:t>
      </w:r>
    </w:p>
    <w:p w14:paraId="6D0DAD8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gnss_SupportListReq := true,</w:t>
      </w:r>
    </w:p>
    <w:p w14:paraId="40C60C9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assistanceDataSupportListReq := true,</w:t>
      </w:r>
    </w:p>
    <w:p w14:paraId="08DD2DA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locationVelocityTypesReq := true</w:t>
      </w:r>
    </w:p>
    <w:p w14:paraId="282D601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},</w:t>
      </w:r>
    </w:p>
    <w:p w14:paraId="6FCC5F4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otdoa_RequestCapabilities := {},</w:t>
      </w:r>
    </w:p>
    <w:p w14:paraId="0E70B3A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ecid_RequestCapabilities := {},</w:t>
      </w:r>
    </w:p>
    <w:p w14:paraId="14A8439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epdu_RequestCapabilities := p_EpduReqCap,</w:t>
      </w:r>
    </w:p>
    <w:p w14:paraId="1634D2DE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sensor_RequestCapabilities_r13 := {}, /* @sic R5s160713 BASELINE MOVING 2016, R5-165996: iPOS inclusion sic@ */</w:t>
      </w:r>
    </w:p>
    <w:p w14:paraId="038A432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tbs_RequestCapabilities_r13 := {}, /* @sic R5s160713 BASELINE MOVING 2016, R5-165996: iPOS inclusion sic@ */</w:t>
      </w:r>
    </w:p>
    <w:p w14:paraId="6A3FD57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wlan_RequestCapabilities_r13 := {}, /* @sic R5s160713 BASELINE MOVING 2016, R5-165996: iPOS inclusion sic@ */</w:t>
      </w:r>
    </w:p>
    <w:p w14:paraId="2DEDE27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bt_RequestCapabilities_r13  := {}, /* @sic R5s160713 BASELINE MOVING 2016, R5-165996: iPOS inclusion sic@ */</w:t>
      </w:r>
    </w:p>
    <w:p w14:paraId="1A15E91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nr_ECID_RequestCapabilities_r16 := {}, /* @sic R5s201388 BASELINE MOVING 2020 Rel-16 sic@ */</w:t>
      </w:r>
    </w:p>
    <w:p w14:paraId="559AF1F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nr_Multi_RTT_RequestCapabilities_r16 := {}, /* @sic R5s201388 BASELINE MOVING 2020 Rel-16 sic@ */</w:t>
      </w:r>
    </w:p>
    <w:p w14:paraId="3442555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nr_DL_AoD_RequestCapabilities_r16 := {}, /* @sic R5s201388 BASELINE MOVING 2020 Rel-16 sic@ */</w:t>
      </w:r>
    </w:p>
    <w:p w14:paraId="6FCFFF8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nr_DL_TDOA_RequestCapabilities_r16 := {}, /* @sic R5s201388 BASELINE MOVING 2020 Rel-16 sic@ */</w:t>
      </w:r>
    </w:p>
    <w:p w14:paraId="198AEEF5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nr_UL_RequestCapabilities_r16 := {} /* @sic R5s201388 BASELINE MOVING 2020 Rel-16 sic@ */</w:t>
      </w:r>
    </w:p>
    <w:p w14:paraId="01FDEBDF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}</w:t>
      </w:r>
    </w:p>
    <w:p w14:paraId="054E8CB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}</w:t>
      </w:r>
    </w:p>
    <w:p w14:paraId="31787BD5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76336BD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DBC0C8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2395FF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E22BD0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65B98D0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A64323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LPP_Message cs_LppReqCap_NR (TransactionNumber p_TransactionNumber,</w:t>
      </w:r>
    </w:p>
    <w:p w14:paraId="10E643D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SequenceNumber p_SeqNum := omit,</w:t>
      </w:r>
    </w:p>
    <w:p w14:paraId="6CC45D6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Acknowledgement p_Ack := omit,</w:t>
      </w:r>
    </w:p>
    <w:p w14:paraId="443F0B6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EPDU_Sequence p_EpduReqCap := omit,</w:t>
      </w:r>
    </w:p>
    <w:p w14:paraId="41A5856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ECID_RequestCapabilities p_EcidReqCap := omit,</w:t>
      </w:r>
    </w:p>
    <w:p w14:paraId="05FB741F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template (omit) OTDOA_RequestCapabilities p_OtdoaReqCap := omit):=</w:t>
      </w:r>
    </w:p>
    <w:p w14:paraId="1AA2897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6880DA5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transactionID := cs_TransId(locationServer, p_TransactionNumber),</w:t>
      </w:r>
    </w:p>
    <w:p w14:paraId="324557AF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endTransaction := false,</w:t>
      </w:r>
    </w:p>
    <w:p w14:paraId="294195C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sequenceNumber := p_SeqNum,</w:t>
      </w:r>
    </w:p>
    <w:p w14:paraId="541B34B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acknowledgement := p_Ack,</w:t>
      </w:r>
    </w:p>
    <w:p w14:paraId="32C2AA1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lpp_MessageBody := {</w:t>
      </w:r>
    </w:p>
    <w:p w14:paraId="710360F5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c1 := {</w:t>
      </w:r>
    </w:p>
    <w:p w14:paraId="29AB90D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requestCapabilities := {</w:t>
      </w:r>
    </w:p>
    <w:p w14:paraId="35E0491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criticalExtensions := {</w:t>
      </w:r>
    </w:p>
    <w:p w14:paraId="785FFD85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c1 := {</w:t>
      </w:r>
    </w:p>
    <w:p w14:paraId="158DCA2F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requestCapabilities_r9 := {</w:t>
      </w:r>
    </w:p>
    <w:p w14:paraId="7B92321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commonIEsRequestCapabilities := {</w:t>
      </w:r>
    </w:p>
    <w:p w14:paraId="329834A2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lpp_message_segmentation_req_r14 := tsc_NoLPP_Segmentation //@sic R5-18169 sic@</w:t>
      </w:r>
    </w:p>
    <w:p w14:paraId="1427FF0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},</w:t>
      </w:r>
    </w:p>
    <w:p w14:paraId="5D6E55C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a_gnss_RequestCapabilities := {</w:t>
      </w:r>
    </w:p>
    <w:p w14:paraId="6CDE792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gnss_SupportListReq := true,</w:t>
      </w:r>
    </w:p>
    <w:p w14:paraId="2DDACBA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assistanceDataSupportListReq := true,</w:t>
      </w:r>
    </w:p>
    <w:p w14:paraId="3DC36A2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locationVelocityTypesReq := true</w:t>
      </w:r>
    </w:p>
    <w:p w14:paraId="0CCC6BF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},</w:t>
      </w:r>
    </w:p>
    <w:p w14:paraId="195741C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otdoa_RequestCapabilities := p_OtdoaReqCap,</w:t>
      </w:r>
    </w:p>
    <w:p w14:paraId="4383D8C5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ecid_RequestCapabilities := p_EcidReqCap,</w:t>
      </w:r>
    </w:p>
    <w:p w14:paraId="341FD71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epdu_RequestCapabilities := p_EpduReqCap,</w:t>
      </w:r>
    </w:p>
    <w:p w14:paraId="448C02F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sensor_RequestCapabilities_r13 := {}, /* @sic R5s160713 BASELINE MOVING 2016, R5-165996: iPOS inclusion sic@ */</w:t>
      </w:r>
    </w:p>
    <w:p w14:paraId="4A5ACDF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tbs_RequestCapabilities_r13 := {}, /* @sic R5s160713 BASELINE MOVING 2016, R5-165996: iPOS inclusion sic@ */</w:t>
      </w:r>
    </w:p>
    <w:p w14:paraId="189C6FD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wlan_RequestCapabilities_r13 := {}, /* @sic R5s160713 BASELINE MOVING 2016, R5-165996: iPOS inclusion sic@ */</w:t>
      </w:r>
    </w:p>
    <w:p w14:paraId="447AA52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bt_RequestCapabilities_r13  := {}, /* @sic R5s160713 BASELINE MOVING 2016, R5-165996: iPOS inclusion sic@ */</w:t>
      </w:r>
    </w:p>
    <w:p w14:paraId="301DB4A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nr_ECID_RequestCapabilities_r16 := {}, /* @sic R5s201388 BASELINE MOVING 2020 Rel-16 sic@ */</w:t>
      </w:r>
    </w:p>
    <w:p w14:paraId="7EA890C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nr_Multi_RTT_RequestCapabilities_r16 := {}, /* @sic R5s201388 BASELINE MOVING 2020 Rel-16 sic@ */</w:t>
      </w:r>
    </w:p>
    <w:p w14:paraId="23C73D3F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nr_DL_AoD_RequestCapabilities_r16 := {}, /* @sic R5s201388 BASELINE MOVING 2020 Rel-16 sic@ */</w:t>
      </w:r>
    </w:p>
    <w:p w14:paraId="2D8565A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nr_DL_TDOA_RequestCapabilities_r16 := {}, /* @sic R5s201388 BASELINE MOVING 2020 Rel-16 sic@ */</w:t>
      </w:r>
    </w:p>
    <w:p w14:paraId="7199108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nr_UL_RequestCapabilities_r16 := {} /* @sic R5s201388 BASELINE MOVING 2020 Rel-16 sic@ */</w:t>
      </w:r>
    </w:p>
    <w:p w14:paraId="181CF87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lastRenderedPageBreak/>
        <w:t xml:space="preserve">              }</w:t>
      </w:r>
    </w:p>
    <w:p w14:paraId="2A74E830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}</w:t>
      </w:r>
    </w:p>
    <w:p w14:paraId="61FC560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}</w:t>
      </w:r>
    </w:p>
    <w:p w14:paraId="287DF7AE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14:paraId="0393A89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52B6EB7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4E74FD5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14:paraId="7926DD45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3039FE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 (TransactionNumber p_TransactionNumber) := cs_LppReqCap (p_TransactionNumber);                           /* @status  </w:t>
      </w:r>
    </w:p>
    <w:p w14:paraId="1D19E98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APPROVED (POS) */</w:t>
      </w:r>
    </w:p>
    <w:p w14:paraId="0621025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B6387B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cs_LppRequestCapabilities_ePDU(TransactionNumber p_TransactionNumber,</w:t>
      </w:r>
    </w:p>
    <w:p w14:paraId="745A559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octetstring p_EPDUBody) := cs_LppReqCap(p_TransactionNumber, -, -, cs_EpduReqCap (p_EPDUBody));     /* @status    APPROVED (POS) */</w:t>
      </w:r>
    </w:p>
    <w:p w14:paraId="4892611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2A3841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cs_LppRequestCapabilities_SeqNumber(TransactionNumber p_TransactionNumber,</w:t>
      </w:r>
    </w:p>
    <w:p w14:paraId="460F9DA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SequenceNumber p_SeqNum) := cs_LppReqCap(p_TransactionNumber, p_SeqNum);                       /* @status    APPROVED (POS) */</w:t>
      </w:r>
    </w:p>
    <w:p w14:paraId="601F0E91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27EABC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template (value) LPP_Message cs_LppRequestCapabilities_AckReq(TransactionNumber p_TransactionNumber,</w:t>
      </w:r>
    </w:p>
    <w:p w14:paraId="7091396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SequenceNumber p_SeqNum) := cs_LppReqCap(p_TransactionNumber, p_SeqNum, cs_AckTrue);              /* @status  </w:t>
      </w:r>
    </w:p>
    <w:p w14:paraId="0E54EAA9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</w:t>
      </w:r>
    </w:p>
    <w:p w14:paraId="6ABB03C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                        * template (value) LPP_Message cs_LppRequestCapabilities (TransactionNumber p_TransactionNumber) := cs_LppReqCap (p_TransactionNumber);                           /* @status    APPROVED (POS) */</w:t>
      </w:r>
    </w:p>
    <w:p w14:paraId="238CAD7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66E80666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LPP_Message cs_LppRequestCapabilities_NR(TransactionNumber p_TransactionNumber) := cs_LppReqCap_NR (p_TransactionNumber);</w:t>
      </w:r>
    </w:p>
    <w:p w14:paraId="6E4A522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</w:p>
    <w:p w14:paraId="343F10A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cs_LppRequestCapabilities_NR_ECID(TransactionNumber p_TransactionNumber) := cs_LppReqCap_NR (p_TransactionNumber,-,-,-,{});</w:t>
      </w:r>
    </w:p>
    <w:p w14:paraId="726F29E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</w:p>
    <w:p w14:paraId="2DA6EB64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cs_LppRequestCapabilities_NR_OTDOA(TransactionNumber p_TransactionNumber) := cs_LppReqCap_NR (p_TransactionNumber,-,-,-,-, {});</w:t>
      </w:r>
    </w:p>
    <w:p w14:paraId="77A133F7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</w:t>
      </w:r>
    </w:p>
    <w:p w14:paraId="7E53865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cs_LppRequestCapabilities_ePDU_NR(TransactionNumber p_TransactionNumber,</w:t>
      </w:r>
    </w:p>
    <w:p w14:paraId="65566C8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octetstring p_EPDUBody) := cs_LppReqCap_NR(p_TransactionNumber, -, -, cs_EpduReqCap (p_EPDUBody));     /* @statusAPPROVED (POS) */</w:t>
      </w:r>
    </w:p>
    <w:p w14:paraId="3F8E9A03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</w:p>
    <w:p w14:paraId="5CB7418D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</w:p>
    <w:p w14:paraId="7D5A9D9A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cs_LppRequestCapabilities_SeqNumber_NR(TransactionNumber p_TransactionNumber,</w:t>
      </w:r>
    </w:p>
    <w:p w14:paraId="185D25EB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SequenceNumber p_SeqNum) := cs_LppReqCap(p_TransactionNumber, p_SeqNum, -,-);                       /* @status    APPROVED (POS) */</w:t>
      </w:r>
    </w:p>
    <w:p w14:paraId="48845D58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</w:p>
    <w:p w14:paraId="18FDE2EC" w14:textId="77777777" w:rsidR="00214B04" w:rsidRP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template (value) LPP_Message cs_LppRequestCapabilities_AckReq_NR(TransactionNumber p_TransactionNumber,</w:t>
      </w:r>
    </w:p>
    <w:p w14:paraId="5EF72510" w14:textId="77777777" w:rsid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14B0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SequenceNumber p_SeqNum) := cs_LppReqCap(p_TransactionNumber, p_SeqNum, cs_AckTrue, -);</w:t>
      </w:r>
      <w:r w:rsidRPr="00214B0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4A55D2E5" w14:textId="77777777" w:rsidR="00214B04" w:rsidRDefault="00214B04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9886D3D" w14:textId="77777777" w:rsidR="0045032D" w:rsidRPr="00963DA4" w:rsidRDefault="0045032D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1D39307" w14:textId="77777777" w:rsidR="002B0BE5" w:rsidRPr="00A64D0F" w:rsidRDefault="002B0BE5" w:rsidP="002B0BE5">
      <w:pPr>
        <w:rPr>
          <w:lang w:val="en-US"/>
        </w:rPr>
      </w:pPr>
    </w:p>
    <w:p w14:paraId="0CBC5388" w14:textId="77777777" w:rsidR="00C10128" w:rsidRPr="009D0706" w:rsidRDefault="005F1570" w:rsidP="00C10128">
      <w:pPr>
        <w:pStyle w:val="Heading2"/>
        <w:ind w:left="0" w:firstLine="0"/>
      </w:pPr>
      <w:bookmarkStart w:id="5" w:name="_Toc97133703"/>
      <w:r>
        <w:t xml:space="preserve">1.2 </w:t>
      </w:r>
      <w:r w:rsidR="00C10128">
        <w:t xml:space="preserve">Correction to </w:t>
      </w:r>
      <w:r w:rsidR="00C10128" w:rsidRPr="00C10128">
        <w:t>f_POS_NR_CheckCapabilities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10128" w14:paraId="2086FF25" w14:textId="77777777" w:rsidTr="00ED7C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2FAC" w14:textId="77777777" w:rsidR="00C10128" w:rsidRDefault="00C10128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3DA" w14:textId="77777777" w:rsidR="00C10128" w:rsidRPr="00324DE3" w:rsidRDefault="00E1703D" w:rsidP="00ED7C63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E1703D">
              <w:rPr>
                <w:rFonts w:ascii="Arial" w:hAnsi="Arial" w:cs="Arial"/>
              </w:rPr>
              <w:t>f_POS_NR_CheckCapabilities</w:t>
            </w:r>
          </w:p>
        </w:tc>
      </w:tr>
      <w:tr w:rsidR="00C10128" w14:paraId="21A5C37C" w14:textId="77777777" w:rsidTr="00ED7C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5F6" w14:textId="77777777" w:rsidR="00C10128" w:rsidRDefault="00C10128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F10" w14:textId="77777777" w:rsidR="00C10128" w:rsidRPr="002B0BE5" w:rsidRDefault="00C10128" w:rsidP="00ED7C6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</w:t>
            </w:r>
            <w:r w:rsidR="00E1703D">
              <w:rPr>
                <w:rFonts w:cs="Arial"/>
                <w:lang w:eastAsia="en-GB"/>
              </w:rPr>
              <w:t>always checks ECID and OTDOA capabilities, which is not correct for those subtest</w:t>
            </w:r>
            <w:r w:rsidR="002668EF">
              <w:rPr>
                <w:rFonts w:cs="Arial"/>
                <w:lang w:eastAsia="en-GB"/>
              </w:rPr>
              <w:t>s</w:t>
            </w:r>
            <w:r w:rsidR="00E1703D">
              <w:rPr>
                <w:rFonts w:cs="Arial"/>
                <w:lang w:eastAsia="en-GB"/>
              </w:rPr>
              <w:t xml:space="preserve"> that are not 5, 6 or 7</w:t>
            </w:r>
          </w:p>
        </w:tc>
      </w:tr>
      <w:tr w:rsidR="00C10128" w14:paraId="5F1FCC96" w14:textId="77777777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823" w14:textId="77777777" w:rsidR="00C10128" w:rsidRDefault="00C10128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BA7A" w14:textId="77777777" w:rsidR="00C10128" w:rsidRDefault="00E1703D" w:rsidP="00ED7C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E1703D">
              <w:rPr>
                <w:noProof/>
              </w:rPr>
              <w:t>p_CheckEcidCap</w:t>
            </w:r>
            <w:r>
              <w:rPr>
                <w:noProof/>
              </w:rPr>
              <w:t xml:space="preserve"> and </w:t>
            </w:r>
            <w:r w:rsidRPr="00E1703D">
              <w:rPr>
                <w:noProof/>
              </w:rPr>
              <w:t>p_Check</w:t>
            </w:r>
            <w:r>
              <w:rPr>
                <w:noProof/>
              </w:rPr>
              <w:t>Otdoa</w:t>
            </w:r>
            <w:r w:rsidRPr="00E1703D">
              <w:rPr>
                <w:noProof/>
              </w:rPr>
              <w:t>Cap</w:t>
            </w:r>
            <w:r>
              <w:rPr>
                <w:noProof/>
              </w:rPr>
              <w:t xml:space="preserve"> to determine if ECID and OTDOA Provide Capabilities message has to be checked</w:t>
            </w:r>
          </w:p>
        </w:tc>
      </w:tr>
      <w:tr w:rsidR="00C10128" w14:paraId="1384EA81" w14:textId="77777777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7068" w14:textId="77777777" w:rsidR="00C10128" w:rsidRDefault="00C10128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E6D" w14:textId="77777777" w:rsidR="00C10128" w:rsidRPr="00795A32" w:rsidRDefault="00E1703D" w:rsidP="00ED7C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NR5GCPositioning</w:t>
            </w:r>
            <w:r w:rsidR="00C10128" w:rsidRPr="005F1570">
              <w:rPr>
                <w:rFonts w:ascii="Arial" w:hAnsi="Arial" w:cs="Arial"/>
                <w:bCs/>
              </w:rPr>
              <w:t>_Functions.ttcn</w:t>
            </w:r>
          </w:p>
        </w:tc>
      </w:tr>
      <w:tr w:rsidR="0006379A" w14:paraId="3A06A29A" w14:textId="77777777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2576" w14:textId="77777777" w:rsidR="0006379A" w:rsidRDefault="0006379A" w:rsidP="0006379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0E76" w14:textId="1367B345" w:rsidR="0006379A" w:rsidRDefault="0006379A" w:rsidP="0006379A">
            <w:pPr>
              <w:rPr>
                <w:rFonts w:ascii="Arial" w:hAnsi="Arial" w:cs="Arial"/>
                <w:highlight w:val="red"/>
              </w:rPr>
            </w:pPr>
            <w:r w:rsidRPr="0006379A">
              <w:rPr>
                <w:rFonts w:ascii="Arial" w:hAnsi="Arial" w:cs="Arial"/>
                <w:highlight w:val="magenta"/>
              </w:rPr>
              <w:t>Postponed until decision at RAN5#95 on the associated prose CR.</w:t>
            </w:r>
          </w:p>
        </w:tc>
      </w:tr>
    </w:tbl>
    <w:p w14:paraId="2B98D0B4" w14:textId="77777777" w:rsidR="00C10128" w:rsidRDefault="00C10128" w:rsidP="00C10128">
      <w:pPr>
        <w:spacing w:after="0"/>
        <w:rPr>
          <w:rFonts w:ascii="Arial" w:hAnsi="Arial" w:cs="Arial"/>
          <w:b/>
          <w:lang w:eastAsia="en-GB"/>
        </w:rPr>
      </w:pPr>
    </w:p>
    <w:p w14:paraId="208B4C4E" w14:textId="77777777" w:rsidR="00C10128" w:rsidRDefault="00C10128" w:rsidP="00C10128">
      <w:pPr>
        <w:spacing w:after="0"/>
        <w:rPr>
          <w:rFonts w:ascii="Arial" w:hAnsi="Arial" w:cs="Arial"/>
          <w:b/>
          <w:lang w:eastAsia="en-GB"/>
        </w:rPr>
      </w:pPr>
    </w:p>
    <w:p w14:paraId="1AFB07AF" w14:textId="77777777" w:rsidR="00C10128" w:rsidRDefault="00C10128" w:rsidP="00C10128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2B6272A8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AD565B4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7AB9FF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f_POS_NR_CheckCapabilities (LPP_Message p_LppMessage, boolean p_CheckEpduCap) runs on NR_BASE_PTC</w:t>
      </w:r>
    </w:p>
    <w:p w14:paraId="3E242D5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0CEBD99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14:paraId="4F083DAB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A32969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//CommonIEs</w:t>
      </w:r>
    </w:p>
    <w:p w14:paraId="51C83E6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(pc_LPP_MsgSegmentation) {</w:t>
      </w:r>
    </w:p>
    <w:p w14:paraId="0A0DDE1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isvalue(p_LppMessage.lpp_MessageBody.c1.provideCapabilities.criticalExtensions.c1.provideCapabilities_r9.commonIEsProvideCapabilities)) {</w:t>
      </w:r>
    </w:p>
    <w:p w14:paraId="510CE8F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f_NR_SetVerdictFailOrInconc(__FILE__, __LINE__, "Error in Common capabilities PICS");</w:t>
      </w:r>
    </w:p>
    <w:p w14:paraId="775183A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D345B30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2C9AF8D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(not match(p_LppMessage.lpp_MessageBody.c1.provideCapabilities.criticalExtensions.c1.provideCapabilities_r9.commonIEsProvideCapabilities, cr_CommonIEsProvideCapabilities)) {</w:t>
      </w:r>
    </w:p>
    <w:p w14:paraId="5049E12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LPP-Segmentation capabilities");</w:t>
      </w:r>
    </w:p>
    <w:p w14:paraId="3D4F1E6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F4D7C8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AB01D1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158DC7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//AGNSS</w:t>
      </w:r>
    </w:p>
    <w:p w14:paraId="590E844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(isvalue(p_LppMessage.lpp_MessageBody.c1.provideCapabilities.criticalExtensions.c1.provideCapabilities_r9.a_gnss_ProvideCapabilities) and (pc_UEB_AGNSS or pc_UEA_AGNSS)) {</w:t>
      </w:r>
    </w:p>
    <w:p w14:paraId="1CF5FA87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f_POS_NR_CheckCapabilities_Agnss(p_LppMessage.lpp_MessageBody.c1.provideCapabilities.criticalExtensions.c1.provideCapabilities_r9.a_gnss_ProvideCapabilities);</w:t>
      </w:r>
    </w:p>
    <w:p w14:paraId="2398D93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9D31550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(isvalue(p_LppMessage.lpp_MessageBody.c1.provideCapabilities.criticalExtensions.c1.provideCapabilities_r9.a_gnss_ProvideCapabilities) or pc_UEB_AGNSS or pc_UEA_AGNSS) {</w:t>
      </w:r>
    </w:p>
    <w:p w14:paraId="71E56637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A-GNSS capabilities PICS");</w:t>
      </w:r>
    </w:p>
    <w:p w14:paraId="088F491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BF49E3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//OTDOA</w:t>
      </w:r>
    </w:p>
    <w:p w14:paraId="7265DAF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(isvalue(p_LppMessage.lpp_MessageBody.c1.provideCapabilities.criticalExtensions.c1.provideCapabilities_r9.otdoa_ProvideCapabilities)) {</w:t>
      </w:r>
    </w:p>
    <w:p w14:paraId="488F6C2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(p_LppMessage.lpp_MessageBody.c1.provideCapabilities.criticalExtensions.c1.provideCapabilities_r9.otdoa_ProvideCapabilities.otdoa_Mode[0]== '1'B) and pc_OTDOA) {</w:t>
      </w:r>
    </w:p>
    <w:p w14:paraId="41344C2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f_NR_SetVerdictFailOrInconc(__FILE__, __LINE__, "UE reported OTDOA UE-Assisted mode not supported");</w:t>
      </w:r>
    </w:p>
    <w:p w14:paraId="0E5AABB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77B729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if((p_LppMessage.lpp_MessageBody.c1.provideCapabilities.criticalExtensions.c1.provideCapabilities_r9.otdoa_ProvideCapabilities.otdoa_Mode[0]== '1'B) and pc_OTDOA){</w:t>
      </w:r>
    </w:p>
    <w:p w14:paraId="65E8BBA9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f_POS_NR_OTDOA_CheckEutraBand(p_LppMessage.lpp_MessageBody.c1.provideCapabilities.criticalExtensions.c1.provideCapabilities_r9.otdoa_ProvideCapabilities);</w:t>
      </w:r>
    </w:p>
    <w:p w14:paraId="2C743F4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2AD3EF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B5498D0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(pc_OTDOA) {</w:t>
      </w:r>
    </w:p>
    <w:p w14:paraId="077747A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OTDOA capabilities PICS");</w:t>
      </w:r>
    </w:p>
    <w:p w14:paraId="06054F6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4C2F11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//ECID</w:t>
      </w:r>
    </w:p>
    <w:p w14:paraId="15A6CED4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(isvalue(p_LppMessage.lpp_MessageBody.c1.provideCapabilities.criticalExtensions.c1.provideCapabilities_r9.ecid_ProvideCapabilities) and pc_ECID) {</w:t>
      </w:r>
    </w:p>
    <w:p w14:paraId="3B595097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f_POS_NR_CheckCapabilities_Ecid(p_LppMessage.lpp_MessageBody.c1.provideCapabilities.criticalExtensions.c1.provideCapabilities_r9.ecid_ProvideCapabilities);</w:t>
      </w:r>
    </w:p>
    <w:p w14:paraId="6C7585D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39BC8B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(isvalue(p_LppMessage.lpp_MessageBody.c1.provideCapabilities.criticalExtensions.c1.provideCapabilities_r9.ecid_ProvideCapabilities) or pc_ECID) {</w:t>
      </w:r>
    </w:p>
    <w:p w14:paraId="3A70F9D0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ECID capabilities PICS");</w:t>
      </w:r>
    </w:p>
    <w:p w14:paraId="1B2C83D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5CAC2C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//LPPe</w:t>
      </w:r>
    </w:p>
    <w:p w14:paraId="1E9FD0F9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if(p_CheckEpduCap){</w:t>
      </w:r>
    </w:p>
    <w:p w14:paraId="7420912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if (isvalue(p_LppMessage.lpp_MessageBody.c1.provideCapabilities.criticalExtensions.c1.provideCapabilities_r9.epdu_ProvideCapabilities) and pc_OMA_LPPe) {</w:t>
      </w:r>
    </w:p>
    <w:p w14:paraId="206DAE49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v_Octetstring := p_LppMessage.lpp_MessageBody.c1.provideCapabilities.criticalExtensions.c1.provideCapabilities_r9.epdu_ProvideCapabilities[0].ePDU_Body;</w:t>
      </w:r>
    </w:p>
    <w:p w14:paraId="2AC3D8A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f_POS_NR_OmaLppeMessage_DecodeAndMatch(v_Octetstring, cr_OmaLppe_ProvideCapabilities);</w:t>
      </w:r>
    </w:p>
    <w:p w14:paraId="365B1FA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0D9870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if(isvalue(p_LppMessage.lpp_MessageBody.c1.provideCapabilities.criticalExtensions.c1.provideCapabilities_r9.epdu_ProvideCapabilities) or pc_OMA_LPPe) {</w:t>
      </w:r>
    </w:p>
    <w:p w14:paraId="141F11E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EPDU capabilities PICS!");</w:t>
      </w:r>
    </w:p>
    <w:p w14:paraId="06FFBC3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BE555C4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817FF5E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BAC97B5" w14:textId="77777777" w:rsidR="00C10128" w:rsidRPr="00963DA4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744DD70" w14:textId="77777777" w:rsidR="00C10128" w:rsidRPr="00963DA4" w:rsidRDefault="00C10128" w:rsidP="00C10128">
      <w:pPr>
        <w:spacing w:after="0"/>
        <w:rPr>
          <w:rFonts w:ascii="Arial" w:hAnsi="Arial" w:cs="Arial"/>
          <w:b/>
          <w:bCs/>
          <w:lang w:eastAsia="zh-CN"/>
        </w:rPr>
      </w:pPr>
    </w:p>
    <w:p w14:paraId="77EFCDA1" w14:textId="77777777" w:rsidR="00C10128" w:rsidRDefault="00C10128" w:rsidP="00C10128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45B07F51" w14:textId="77777777" w:rsidR="00C10128" w:rsidRDefault="00C10128" w:rsidP="00C10128">
      <w:pPr>
        <w:spacing w:after="0"/>
        <w:rPr>
          <w:rFonts w:ascii="Arial" w:hAnsi="Arial" w:cs="Arial"/>
          <w:b/>
          <w:bCs/>
          <w:lang w:eastAsia="zh-CN"/>
        </w:rPr>
      </w:pPr>
    </w:p>
    <w:p w14:paraId="1F111A93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E352C34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8EDA694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function f_POS_NR_CheckCapabilities (LPP_Message p_LppMessage, boolean p_CheckEpduCap, boolean p_CheckEcidCap:=false, boolean p_CheckOtdoaCap:=false)</w:t>
      </w: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runs on NR_BASE_PTC</w:t>
      </w:r>
    </w:p>
    <w:p w14:paraId="201C2D9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740DF20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14:paraId="560B50F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B2DB36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//CommonIEs</w:t>
      </w:r>
    </w:p>
    <w:p w14:paraId="7349301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(pc_LPP_MsgSegmentation) {</w:t>
      </w:r>
    </w:p>
    <w:p w14:paraId="59C5E35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isvalue(p_LppMessage.lpp_MessageBody.c1.provideCapabilities.criticalExtensions.c1.provideCapabilities_r9.commonIEsProvideCapabilities)) {</w:t>
      </w:r>
    </w:p>
    <w:p w14:paraId="17AFD22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f_NR_SetVerdictFailOrInconc(__FILE__, __LINE__, "Error in Common capabilities PICS");</w:t>
      </w:r>
    </w:p>
    <w:p w14:paraId="4F1F0A6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4DFB7A9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14:paraId="4595B3D9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(not match(p_LppMessage.lpp_MessageBody.c1.provideCapabilities.criticalExtensions.c1.provideCapabilities_r9.commonIEsProvideCapabilities, cr_CommonIEsProvideCapabilities)) {</w:t>
      </w:r>
    </w:p>
    <w:p w14:paraId="1B21639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LPP-Segmentation capabilities");</w:t>
      </w:r>
    </w:p>
    <w:p w14:paraId="6AF5CCC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2BDC7FB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5ADD25B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86BD5B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//AGNSS</w:t>
      </w:r>
    </w:p>
    <w:p w14:paraId="4BF35DB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(isvalue(p_LppMessage.lpp_MessageBody.c1.provideCapabilities.criticalExtensions.c1.provideCapabilities_r9.a_gnss_ProvideCapabilities) and (pc_UEB_AGNSS or pc_UEA_AGNSS)) {</w:t>
      </w:r>
    </w:p>
    <w:p w14:paraId="525E4BA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f_POS_NR_CheckCapabilities_Agnss(p_LppMessage.lpp_MessageBody.c1.provideCapabilities.criticalExtensions.c1.provideCapabilities_r9.a_gnss_ProvideCapabilities);</w:t>
      </w:r>
    </w:p>
    <w:p w14:paraId="068A402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0CB1DB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(isvalue(p_LppMessage.lpp_MessageBody.c1.provideCapabilities.criticalExtensions.c1.provideCapabilities_r9.a_gnss_ProvideCapabilities) or pc_UEB_AGNSS or pc_UEA_AGNSS) {</w:t>
      </w:r>
    </w:p>
    <w:p w14:paraId="0B4096C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f_NR_SetVerdictFailOrInconc(__FILE__, __LINE__, "Error in A-GNSS capabilities PICS");</w:t>
      </w:r>
    </w:p>
    <w:p w14:paraId="47E5363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F5D02B4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//OTDOA</w:t>
      </w:r>
    </w:p>
    <w:p w14:paraId="6E3D902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if(p_CheckOtdoaCap){</w:t>
      </w:r>
    </w:p>
    <w:p w14:paraId="4ACFFD10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(isvalue(p_LppMessage.lpp_MessageBody.c1.provideCapabilities.criticalExtensions.c1.provideCapabilities_r9.otdoa_ProvideCapabilities)) {</w:t>
      </w:r>
    </w:p>
    <w:p w14:paraId="282C210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if (not (p_LppMessage.lpp_MessageBody.c1.provideCapabilities.criticalExtensions.c1.provideCapabilities_r9.otdoa_ProvideCapabilities.otdoa_Mode[0]== '1'B) and pc_OTDOA) {</w:t>
      </w:r>
    </w:p>
    <w:p w14:paraId="3FFB2D8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f_NR_SetVerdictFailOrInconc(__FILE__, __LINE__, "UE reported OTDOA UE-Assisted mode not supported");</w:t>
      </w:r>
    </w:p>
    <w:p w14:paraId="220E922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24098A2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else if((p_LppMessage.lpp_MessageBody.c1.provideCapabilities.criticalExtensions.c1.provideCapabilities_r9.otdoa_ProvideCapabilities.otdoa_Mode[0]== '1'B) and pc_OTDOA){</w:t>
      </w:r>
    </w:p>
    <w:p w14:paraId="1D06E067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f_POS_NR_OTDOA_CheckEutraBand(p_LppMessage.lpp_MessageBody.c1.provideCapabilities.criticalExtensions.c1.provideCapabilities_r9.otdoa_ProvideCapabilities);</w:t>
      </w:r>
    </w:p>
    <w:p w14:paraId="2BDB932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}</w:t>
      </w:r>
    </w:p>
    <w:p w14:paraId="21A920C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05C25F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if (pc_OTDOA) {</w:t>
      </w:r>
    </w:p>
    <w:p w14:paraId="1A28AE1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OTDOA capabilities PICS");</w:t>
      </w:r>
    </w:p>
    <w:p w14:paraId="25AADDC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70BE594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}  </w:t>
      </w:r>
    </w:p>
    <w:p w14:paraId="0E732C0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</w:t>
      </w: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if(p_CheckEcidCap){</w:t>
      </w:r>
    </w:p>
    <w:p w14:paraId="736C79B4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//ECID</w:t>
      </w:r>
    </w:p>
    <w:p w14:paraId="2385EFF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(isvalue(p_LppMessage.lpp_MessageBody.c1.provideCapabilities.criticalExtensions.c1.provideCapabilities_r9.ecid_ProvideCapabilities) and pc_ECID) { //@sic R5s15805 sic@ @sic R5s160257 sic@</w:t>
      </w:r>
    </w:p>
    <w:p w14:paraId="6452CCA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f_POS_NR_CheckCapabilities_Ecid(p_LppMessage.lpp_MessageBody.c1.provideCapabilities.criticalExtensions.c1.provideCapabilities_r9.ecid_ProvideCapabilities);</w:t>
      </w:r>
    </w:p>
    <w:p w14:paraId="57816C1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B1DB21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if (isvalue(p_LppMessage.lpp_MessageBody.c1.provideCapabilities.criticalExtensions.c1.provideCapabilities_r9.ecid_ProvideCapabilities) or pc_ECID) {</w:t>
      </w:r>
    </w:p>
    <w:p w14:paraId="5D46B5A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ECID capabilities PICS");</w:t>
      </w:r>
    </w:p>
    <w:p w14:paraId="7CB3036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A969AC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}</w:t>
      </w:r>
    </w:p>
    <w:p w14:paraId="7EBC90A4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//LPPe</w:t>
      </w:r>
    </w:p>
    <w:p w14:paraId="2305E76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if(p_CheckEpduCap){</w:t>
      </w:r>
    </w:p>
    <w:p w14:paraId="348A3B3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(isvalue(p_LppMessage.lpp_MessageBody.c1.provideCapabilities.criticalExtensions.c1.provideCapabilities_r9.epdu_ProvideCapabilities) and pc_OMA_LPPe) {</w:t>
      </w:r>
    </w:p>
    <w:p w14:paraId="360DC787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v_Octetstring := p_LppMessage.lpp_MessageBody.c1.provideCapabilities.criticalExtensions.c1.provideCapabilities_r9.epdu_ProvideCapabilities[0].ePDU_Body;</w:t>
      </w:r>
    </w:p>
    <w:p w14:paraId="49AC622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f_POS_NR_OmaLppeMessage_DecodeAndMatch(v_Octetstring, cr_OmaLppe_ProvideCapabilities);</w:t>
      </w:r>
    </w:p>
    <w:p w14:paraId="753D6EE4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D4180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if(isvalue(p_LppMessage.lpp_MessageBody.c1.provideCapabilities.criticalExtensions.c1.provideCapabilities_r9.epdu_ProvideCapabilities) or pc_OMA_LPPe) {</w:t>
      </w:r>
    </w:p>
    <w:p w14:paraId="73AB112B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f_NR_SetVerdictFailOrInconc(__FILE__, __LINE__, "Error in EPDU capabilities PICS!");</w:t>
      </w:r>
    </w:p>
    <w:p w14:paraId="04BEA12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038F278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3BA99E5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8AEB7C9" w14:textId="77777777" w:rsidR="00C10128" w:rsidRPr="00963DA4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1CD92CF" w14:textId="77777777" w:rsidR="00C10128" w:rsidRPr="0045032D" w:rsidRDefault="00C10128" w:rsidP="00C10128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685BB2F" w14:textId="77777777" w:rsidR="00C10128" w:rsidRDefault="00C10128" w:rsidP="005F1570">
      <w:pPr>
        <w:pStyle w:val="Heading2"/>
        <w:ind w:left="0" w:firstLine="0"/>
      </w:pPr>
    </w:p>
    <w:p w14:paraId="236AC574" w14:textId="77777777" w:rsidR="005F1570" w:rsidRPr="009D0706" w:rsidRDefault="00C10128" w:rsidP="005F1570">
      <w:pPr>
        <w:pStyle w:val="Heading2"/>
        <w:ind w:left="0" w:firstLine="0"/>
      </w:pPr>
      <w:bookmarkStart w:id="6" w:name="_Toc97133704"/>
      <w:r>
        <w:t xml:space="preserve">1.3 </w:t>
      </w:r>
      <w:r w:rsidR="005F1570">
        <w:t xml:space="preserve">Correction to </w:t>
      </w:r>
      <w:r w:rsidRPr="00C10128">
        <w:t>f_POS_NR_CapabilityTransferProcedure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1570" w14:paraId="2227B80A" w14:textId="77777777" w:rsidTr="007B64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2A4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DCB5" w14:textId="77777777" w:rsidR="005F1570" w:rsidRPr="00324DE3" w:rsidRDefault="00EE251B" w:rsidP="007B6458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EE251B">
              <w:rPr>
                <w:rFonts w:ascii="Arial" w:hAnsi="Arial" w:cs="Arial"/>
              </w:rPr>
              <w:t>f_POS_NR_CapabilityTransferProcedure</w:t>
            </w:r>
          </w:p>
        </w:tc>
      </w:tr>
      <w:tr w:rsidR="005F1570" w14:paraId="335CFC4A" w14:textId="77777777" w:rsidTr="007B645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1885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8BB1" w14:textId="77777777" w:rsidR="005F1570" w:rsidRPr="002B0BE5" w:rsidRDefault="005F1570" w:rsidP="00501126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 TTCN implementation </w:t>
            </w:r>
            <w:r w:rsidR="002668EF">
              <w:rPr>
                <w:rFonts w:cs="Arial"/>
                <w:lang w:eastAsia="en-GB"/>
              </w:rPr>
              <w:t>do not allow to differentiate the need to check ECID and OTDOA capabilities. Changes proposed in 1.1 and 1.2 need to be included in this function.</w:t>
            </w:r>
          </w:p>
        </w:tc>
      </w:tr>
      <w:tr w:rsidR="005F1570" w14:paraId="02F3962F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772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3B9B" w14:textId="77777777" w:rsidR="005F1570" w:rsidRDefault="002668EF" w:rsidP="007B6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E1703D">
              <w:rPr>
                <w:noProof/>
              </w:rPr>
              <w:t>p_CheckEcidCap</w:t>
            </w:r>
            <w:r>
              <w:rPr>
                <w:noProof/>
              </w:rPr>
              <w:t xml:space="preserve"> and </w:t>
            </w:r>
            <w:r w:rsidRPr="00E1703D">
              <w:rPr>
                <w:noProof/>
              </w:rPr>
              <w:t>p_Check</w:t>
            </w:r>
            <w:r>
              <w:rPr>
                <w:noProof/>
              </w:rPr>
              <w:t>Otdoa</w:t>
            </w:r>
            <w:r w:rsidRPr="00E1703D">
              <w:rPr>
                <w:noProof/>
              </w:rPr>
              <w:t>Cap</w:t>
            </w:r>
            <w:r>
              <w:rPr>
                <w:noProof/>
              </w:rPr>
              <w:t xml:space="preserve"> to determine if ECID and OTDOA Provide Capabilities message has to be checked. Depending on these values, also include here the changes from 1.1 and 1.2.</w:t>
            </w:r>
          </w:p>
        </w:tc>
      </w:tr>
      <w:tr w:rsidR="005F1570" w14:paraId="37B48FBD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39B4" w14:textId="77777777" w:rsidR="005F1570" w:rsidRDefault="005F1570" w:rsidP="007B645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83CF" w14:textId="77777777" w:rsidR="005F1570" w:rsidRPr="00795A32" w:rsidRDefault="00E1703D" w:rsidP="007B6458">
            <w:pPr>
              <w:rPr>
                <w:rFonts w:ascii="Arial" w:hAnsi="Arial" w:cs="Arial"/>
              </w:rPr>
            </w:pPr>
            <w:r w:rsidRPr="00E1703D">
              <w:rPr>
                <w:rFonts w:ascii="Arial" w:hAnsi="Arial" w:cs="Arial"/>
                <w:bCs/>
              </w:rPr>
              <w:t>NR5GCPositioning_Functions.ttcn</w:t>
            </w:r>
          </w:p>
        </w:tc>
      </w:tr>
      <w:tr w:rsidR="0006379A" w14:paraId="72F5A31F" w14:textId="77777777" w:rsidTr="007B64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2319" w14:textId="77777777" w:rsidR="0006379A" w:rsidRDefault="0006379A" w:rsidP="0006379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3CF7" w14:textId="49218E02" w:rsidR="0006379A" w:rsidRDefault="0006379A" w:rsidP="0006379A">
            <w:pPr>
              <w:rPr>
                <w:rFonts w:ascii="Arial" w:hAnsi="Arial" w:cs="Arial"/>
                <w:highlight w:val="red"/>
              </w:rPr>
            </w:pPr>
            <w:r w:rsidRPr="0006379A">
              <w:rPr>
                <w:rFonts w:ascii="Arial" w:hAnsi="Arial" w:cs="Arial"/>
                <w:highlight w:val="magenta"/>
              </w:rPr>
              <w:t>Postponed until decision at RAN5#95 on the associated prose CR.</w:t>
            </w:r>
          </w:p>
        </w:tc>
      </w:tr>
    </w:tbl>
    <w:p w14:paraId="547FE2D5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14:paraId="492DE7E9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</w:p>
    <w:p w14:paraId="0126AA05" w14:textId="77777777" w:rsidR="005F1570" w:rsidRDefault="005F1570" w:rsidP="005F1570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43552329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432AF38" w14:textId="77777777" w:rsidR="00C10128" w:rsidRDefault="00C10128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778B5B0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>function f_POS_NR_CapabilityTransferProcedure () runs on NR_BASE_PTC</w:t>
      </w:r>
    </w:p>
    <w:p w14:paraId="0CDED93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5C3FAFE7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14:paraId="124C0F1B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v_EncodedLppMessage;</w:t>
      </w:r>
    </w:p>
    <w:p w14:paraId="0AEC3EA7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LPP_Message v_LppMessage;</w:t>
      </w:r>
    </w:p>
    <w:p w14:paraId="242C36DB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F412D2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0" siclog@</w:t>
      </w:r>
    </w:p>
    <w:p w14:paraId="126DF07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REQUEST CAPABILITIES</w:t>
      </w:r>
    </w:p>
    <w:p w14:paraId="1EAF8B2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v_EncodedLppMessage := f_POS_EncodeLppMessage(cs_LppRequestCapabilities(tsc_POS_TransactionNumber));</w:t>
      </w:r>
    </w:p>
    <w:p w14:paraId="4F7B3E2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f_POS_NR_SendEncodedLppMessage(v_EncodedLppMessage);</w:t>
      </w:r>
    </w:p>
    <w:p w14:paraId="460C1AD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96F48B4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0a" siclog@</w:t>
      </w:r>
    </w:p>
    <w:p w14:paraId="1D4518FB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CAPABILITIES</w:t>
      </w:r>
    </w:p>
    <w:p w14:paraId="7EDC04C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v_Octetstring := f_POS_NR_ReceiveEncodedLppMessage();</w:t>
      </w:r>
    </w:p>
    <w:p w14:paraId="59AF93C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v_LppMessage := f_POS_NR_LppMessage_DecodeAndMatch(v_Octetstring, cr_LppProvideCapabilities (tsc_POS_TransactionNumber));</w:t>
      </w:r>
    </w:p>
    <w:p w14:paraId="3FC59C67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B0DE41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Further matching is required according to PICS values:</w:t>
      </w:r>
    </w:p>
    <w:p w14:paraId="7EF4744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 (v_LppMessage, false);</w:t>
      </w:r>
    </w:p>
    <w:p w14:paraId="031D1EB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F30D77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0b" siclog@</w:t>
      </w:r>
    </w:p>
    <w:p w14:paraId="5FC6701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ACKNOWLEDGEMENT if requested by the UE at step 2</w:t>
      </w:r>
    </w:p>
    <w:p w14:paraId="5AC6B88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f_POS_NR_SendLppAck(nr_Cell1, tsc_POS_RoutingId, v_LppMessage);</w:t>
      </w:r>
    </w:p>
    <w:p w14:paraId="14A2309F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="005F1570" w:rsidRPr="005F1570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2D2FF6DD" w14:textId="77777777" w:rsid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41E517B" w14:textId="77777777" w:rsidR="005F1570" w:rsidRPr="00963DA4" w:rsidRDefault="005F1570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A28A351" w14:textId="77777777" w:rsidR="005F1570" w:rsidRPr="00963DA4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14:paraId="440E26C7" w14:textId="77777777"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6DF27DA7" w14:textId="77777777" w:rsidR="005F1570" w:rsidRDefault="005F1570" w:rsidP="005F1570">
      <w:pPr>
        <w:spacing w:after="0"/>
        <w:rPr>
          <w:rFonts w:ascii="Arial" w:hAnsi="Arial" w:cs="Arial"/>
          <w:b/>
          <w:bCs/>
          <w:lang w:eastAsia="zh-CN"/>
        </w:rPr>
      </w:pPr>
    </w:p>
    <w:p w14:paraId="0ACB55F3" w14:textId="77777777" w:rsidR="005F1570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5ACFC8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E251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function f_POS_NR_CapabilityTransferProcedure (boolean p_CheckEcidCap := false, boolean p_CheckOtdoaCap := false)</w:t>
      </w: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runs on NR_BASE_PTC</w:t>
      </w:r>
    </w:p>
    <w:p w14:paraId="485FC7A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D7BA6B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14:paraId="2BB6974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v_EncodedLppMessage;</w:t>
      </w:r>
    </w:p>
    <w:p w14:paraId="16D6B432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LPP_Message v_LppMessage;</w:t>
      </w:r>
    </w:p>
    <w:p w14:paraId="45CBB27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328B347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0" siclog@</w:t>
      </w:r>
    </w:p>
    <w:p w14:paraId="21685E8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REQUEST CAPABILITIES</w:t>
      </w:r>
    </w:p>
    <w:p w14:paraId="3BFFE5D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 (p_CheckEcidCap)</w:t>
      </w:r>
    </w:p>
    <w:p w14:paraId="63225AA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{</w:t>
      </w:r>
    </w:p>
    <w:p w14:paraId="37FC8CD0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v_EncodedLppMessage := f_POS_EncodeLppMessage(cs_LppRequestCapabilities_NR_ECID(tsc_POS_TransactionNumber));</w:t>
      </w:r>
    </w:p>
    <w:p w14:paraId="6EB2E0BA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5F641F4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if (p_CheckOtdoaCap)</w:t>
      </w:r>
    </w:p>
    <w:p w14:paraId="1F0FD8CE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{</w:t>
      </w:r>
    </w:p>
    <w:p w14:paraId="3DFD28A8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v_EncodedLppMessage := f_POS_EncodeLppMessage(cs_LppRequestCapabilities_NR_OTDOA(tsc_POS_TransactionNumber));</w:t>
      </w:r>
    </w:p>
    <w:p w14:paraId="340D9C5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  </w:t>
      </w:r>
    </w:p>
    <w:p w14:paraId="09343B69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else </w:t>
      </w:r>
    </w:p>
    <w:p w14:paraId="33D7D149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{</w:t>
      </w:r>
    </w:p>
    <w:p w14:paraId="7984A27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v_EncodedLppMessage := f_POS_EncodeLppMessage(cs_LppRequestCapabilities_NR(tsc_POS_TransactionNumber));</w:t>
      </w:r>
    </w:p>
    <w:p w14:paraId="70591A2C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254E08B1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</w:t>
      </w:r>
    </w:p>
    <w:p w14:paraId="3DB027C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f_POS_NR_SendEncodedLppMessage(v_EncodedLppMessage);</w:t>
      </w:r>
    </w:p>
    <w:p w14:paraId="29F2969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A89145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0a" siclog@</w:t>
      </w:r>
    </w:p>
    <w:p w14:paraId="57DF6CB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CAPABILITIES</w:t>
      </w:r>
    </w:p>
    <w:p w14:paraId="315A40A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v_Octetstring := f_POS_NR_ReceiveEncodedLppMessage();</w:t>
      </w:r>
    </w:p>
    <w:p w14:paraId="6E7046BF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v_LppMessage := f_POS_NR_LppMessage_DecodeAndMatch(v_Octetstring, cr_LppProvideCapabilities (tsc_POS_TransactionNumber));</w:t>
      </w:r>
    </w:p>
    <w:p w14:paraId="64571109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B3565A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Further matching is required according to PICS values:</w:t>
      </w:r>
    </w:p>
    <w:p w14:paraId="4A899A4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C10128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f_POS_NR_CheckCapabilities (v_LppMessage, false, p_CheckEcidCap, p_CheckOtdoaCap);</w:t>
      </w:r>
    </w:p>
    <w:p w14:paraId="1BF04AC5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C712B26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0b" siclog@</w:t>
      </w:r>
    </w:p>
    <w:p w14:paraId="4C914ADD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ACKNOWLEDGEMENT if requested by the UE at step 2</w:t>
      </w:r>
    </w:p>
    <w:p w14:paraId="7CF1D613" w14:textId="77777777" w:rsidR="00C10128" w:rsidRPr="00C10128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f_POS_NR_SendLppAck(nr_Cell1, tsc_POS_RoutingId, v_LppMessage);</w:t>
      </w:r>
    </w:p>
    <w:p w14:paraId="64AE9647" w14:textId="77777777" w:rsidR="005F1570" w:rsidRPr="007F3EC0" w:rsidRDefault="00C10128" w:rsidP="00C1012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C10128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18C819E8" w14:textId="77777777" w:rsidR="005F1570" w:rsidRPr="00963DA4" w:rsidRDefault="005F1570" w:rsidP="005F157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F969346" w14:textId="77777777" w:rsidR="009305AB" w:rsidRPr="0045032D" w:rsidRDefault="009305AB" w:rsidP="00A64D0F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E9CD4E5" w14:textId="77777777" w:rsidR="00146402" w:rsidRPr="009D0706" w:rsidRDefault="00505147" w:rsidP="00146402">
      <w:pPr>
        <w:pStyle w:val="Heading2"/>
        <w:ind w:left="0" w:firstLine="0"/>
      </w:pPr>
      <w:bookmarkStart w:id="7" w:name="_Toc97133705"/>
      <w:r>
        <w:t xml:space="preserve">1.4 </w:t>
      </w:r>
      <w:r w:rsidR="00146402">
        <w:t xml:space="preserve">Correction to </w:t>
      </w:r>
      <w:r>
        <w:t>NR5GC_Positioning_Testcases.ttcn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46402" w14:paraId="16C87830" w14:textId="77777777" w:rsidTr="00ED7C6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47AF" w14:textId="77777777" w:rsidR="00146402" w:rsidRDefault="00146402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CD08" w14:textId="77777777" w:rsidR="00146402" w:rsidRPr="00324DE3" w:rsidRDefault="00A525EA" w:rsidP="00ED7C63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525EA">
              <w:rPr>
                <w:rFonts w:ascii="Arial" w:hAnsi="Arial" w:cs="Arial"/>
              </w:rPr>
              <w:t>NR5GC_Positioning_Testcases.ttcn</w:t>
            </w:r>
          </w:p>
        </w:tc>
      </w:tr>
      <w:tr w:rsidR="00146402" w14:paraId="4C0D5BA1" w14:textId="77777777" w:rsidTr="00ED7C6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978" w14:textId="77777777" w:rsidR="00146402" w:rsidRDefault="00146402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B4A1" w14:textId="77777777" w:rsidR="00146402" w:rsidRPr="002B0BE5" w:rsidRDefault="00BF115A" w:rsidP="00ED7C6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Current TTCN implementation do not allow to differentiate the need to check ECID and OTDOA capabilities. Changes proposed in 1.1 and 1.3 need to be included in this function.</w:t>
            </w:r>
          </w:p>
        </w:tc>
      </w:tr>
      <w:tr w:rsidR="00146402" w14:paraId="7CA26BF0" w14:textId="77777777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12D8" w14:textId="77777777" w:rsidR="00146402" w:rsidRDefault="00146402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BCC3" w14:textId="77777777" w:rsidR="00146402" w:rsidRDefault="00924D5C" w:rsidP="00ED7C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 changes from </w:t>
            </w:r>
            <w:r w:rsidR="006E454A">
              <w:rPr>
                <w:noProof/>
              </w:rPr>
              <w:t>1.1 and 1.</w:t>
            </w:r>
            <w:r w:rsidR="00DD3DBE">
              <w:rPr>
                <w:noProof/>
              </w:rPr>
              <w:t>3</w:t>
            </w:r>
            <w:r w:rsidR="006E454A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test case implementation</w:t>
            </w:r>
          </w:p>
        </w:tc>
      </w:tr>
      <w:tr w:rsidR="00146402" w14:paraId="188158D6" w14:textId="77777777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D3FD" w14:textId="77777777" w:rsidR="00146402" w:rsidRDefault="00146402" w:rsidP="00ED7C6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036" w14:textId="77777777" w:rsidR="00146402" w:rsidRPr="00795A32" w:rsidRDefault="00A525EA" w:rsidP="00ED7C63">
            <w:pPr>
              <w:rPr>
                <w:rFonts w:ascii="Arial" w:hAnsi="Arial" w:cs="Arial"/>
              </w:rPr>
            </w:pPr>
            <w:r w:rsidRPr="00A525EA">
              <w:rPr>
                <w:rFonts w:ascii="Arial" w:hAnsi="Arial" w:cs="Arial"/>
                <w:bCs/>
              </w:rPr>
              <w:t>NR5GC_Positioning_Testcases.ttcn</w:t>
            </w:r>
          </w:p>
        </w:tc>
      </w:tr>
      <w:tr w:rsidR="0006379A" w14:paraId="4047AA26" w14:textId="77777777" w:rsidTr="00ED7C6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CED4" w14:textId="77777777" w:rsidR="0006379A" w:rsidRDefault="0006379A" w:rsidP="0006379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60A1" w14:textId="079A5E82" w:rsidR="0006379A" w:rsidRDefault="0006379A" w:rsidP="0006379A">
            <w:pPr>
              <w:rPr>
                <w:rFonts w:ascii="Arial" w:hAnsi="Arial" w:cs="Arial"/>
                <w:highlight w:val="red"/>
              </w:rPr>
            </w:pPr>
            <w:r w:rsidRPr="0006379A">
              <w:rPr>
                <w:rFonts w:ascii="Arial" w:hAnsi="Arial" w:cs="Arial"/>
                <w:highlight w:val="magenta"/>
              </w:rPr>
              <w:t>Postponed until decision at RAN5#95 on the associated prose CR.</w:t>
            </w:r>
          </w:p>
        </w:tc>
      </w:tr>
    </w:tbl>
    <w:p w14:paraId="18574D59" w14:textId="77777777" w:rsidR="00146402" w:rsidRDefault="00146402" w:rsidP="00146402">
      <w:pPr>
        <w:spacing w:after="0"/>
        <w:rPr>
          <w:rFonts w:ascii="Arial" w:hAnsi="Arial" w:cs="Arial"/>
          <w:b/>
          <w:lang w:eastAsia="en-GB"/>
        </w:rPr>
      </w:pPr>
    </w:p>
    <w:p w14:paraId="683F0521" w14:textId="77777777" w:rsidR="00146402" w:rsidRDefault="00146402" w:rsidP="00146402">
      <w:pPr>
        <w:spacing w:after="0"/>
        <w:rPr>
          <w:rFonts w:ascii="Arial" w:hAnsi="Arial" w:cs="Arial"/>
          <w:b/>
          <w:lang w:eastAsia="en-GB"/>
        </w:rPr>
      </w:pPr>
    </w:p>
    <w:p w14:paraId="54B4ACDC" w14:textId="77777777" w:rsidR="00146402" w:rsidRDefault="00146402" w:rsidP="00146402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32586703" w14:textId="77777777" w:rsidR="00146402" w:rsidRDefault="00146402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474B7EF" w14:textId="77777777" w:rsidR="00146402" w:rsidRDefault="00146402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CC0F72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>function f_TC_9_3_1_1_NR5GC_TestBody() runs on NR_BASE_PTC</w:t>
      </w:r>
    </w:p>
    <w:p w14:paraId="61D5ACB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5D50C33F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v_EncodedLppMessage;</w:t>
      </w:r>
    </w:p>
    <w:p w14:paraId="7E5F3A0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14:paraId="2641045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LPP_Message v_LppMessage;</w:t>
      </w:r>
    </w:p>
    <w:p w14:paraId="27505EA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514B75A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1" siclog@</w:t>
      </w:r>
    </w:p>
    <w:p w14:paraId="56EE14E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REQUEST CAPABILITIES</w:t>
      </w:r>
    </w:p>
    <w:p w14:paraId="06A4144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v_EncodedLppMessage := f_POS_EncodeLppMessage(cs_LppRequestCapabilities_ePDU(tsc_POS_TransactionNumber,</w:t>
      </w:r>
    </w:p>
    <w:p w14:paraId="5FAB543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f_POS_EncodeOmaLppeMessage(cs_OmaLppe_RequestCapabilities)));</w:t>
      </w:r>
    </w:p>
    <w:p w14:paraId="4AC9B89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f_POS_NR_SendEncodedLppMessage(v_EncodedLppMessage);</w:t>
      </w:r>
    </w:p>
    <w:p w14:paraId="37BA413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F64605F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2" siclog@</w:t>
      </w:r>
    </w:p>
    <w:p w14:paraId="48D21FB6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CAPABILITIES</w:t>
      </w:r>
    </w:p>
    <w:p w14:paraId="4017650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v_Octetstring := f_POS_NR_ReceiveEncodedLppMessage();</w:t>
      </w:r>
    </w:p>
    <w:p w14:paraId="5C8C9F0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v_LppMessage := f_POS_NR_LppMessage_DecodeAndMatch(v_Octetstring, cr_LppProvideCapabilities(tsc_POS_TransactionNumber));</w:t>
      </w:r>
    </w:p>
    <w:p w14:paraId="19BEB52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439581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Further matching is required according to PICS values:</w:t>
      </w:r>
    </w:p>
    <w:p w14:paraId="66F43A0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 (v_LppMessage, true);</w:t>
      </w:r>
    </w:p>
    <w:p w14:paraId="4263CF3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A10C68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2a" siclog@</w:t>
      </w:r>
    </w:p>
    <w:p w14:paraId="409BD05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ACKNOWLEDGEMENT if requested by the UE at step 2</w:t>
      </w:r>
    </w:p>
    <w:p w14:paraId="3494DAD9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f_POS_NR_SendLppAck(nr_Cell1, tsc_POS_RoutingId, v_LppMessage);</w:t>
      </w:r>
    </w:p>
    <w:p w14:paraId="4D9C7B9E" w14:textId="77777777" w:rsidR="00146402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073F2C80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D9AE4A6" w14:textId="77777777" w:rsidR="00146402" w:rsidRDefault="00146402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A4265FB" w14:textId="77777777" w:rsidR="00505147" w:rsidRDefault="00505147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04F386F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f_TC_9_3_1_2_5s_NR5GC_TestBody (E_OTDOA_NR_CoOrd_OtdoaInfo_Type p_OtdoaInfo) runs on NR_BASE_PTC</w:t>
      </w:r>
    </w:p>
    <w:p w14:paraId="3A34C38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153DFDA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0638502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3966A36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14:paraId="3197A71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template (present) NG_NAS_UL_Message_Type v_GMMMsg;</w:t>
      </w:r>
    </w:p>
    <w:p w14:paraId="21F132A9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timer t_Wait;</w:t>
      </w:r>
    </w:p>
    <w:p w14:paraId="3D313E0F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52695E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00" siclog@</w:t>
      </w:r>
    </w:p>
    <w:p w14:paraId="54525BB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14:paraId="76958BA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621AFEB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0A9F71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0, 0a, 0b" siclog@</w:t>
      </w:r>
    </w:p>
    <w:p w14:paraId="5377F914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14:paraId="3C9B4D0E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CE7F54B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9BA049A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04F774A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3A02894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function f_TC_9_3_2_1_NR5GC_TestBody() runs on NR_BASE_PTC</w:t>
      </w:r>
    </w:p>
    <w:p w14:paraId="02416F51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235816B9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14:paraId="056C75B4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2CEC313D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7C29C97F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6A241342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timer t_Wait;</w:t>
      </w:r>
    </w:p>
    <w:p w14:paraId="0503AA37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78A5AE48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071C0A1A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14:paraId="59BC4A5B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v_EncodedLppMessage := f_POS_EncodeLppMessage(cs_LppRequestCapabilities_SeqNumber(tsc_POS_TransactionNumber, 0));</w:t>
      </w:r>
    </w:p>
    <w:p w14:paraId="277D66C4" w14:textId="77777777"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14:paraId="10DC41A7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CCF4BFA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7A2AB61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695A84A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66608F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f_TC_9_3_2_2_NR5GC_TestBody() runs on NR_BASE_PTC</w:t>
      </w:r>
    </w:p>
    <w:p w14:paraId="637366D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5D3C2D66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68A69B36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5A9D5BC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61D7CAF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2E9283D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//@siclog "Step 1" siclog@</w:t>
      </w:r>
    </w:p>
    <w:p w14:paraId="45D83FE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14:paraId="141812E7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v_EncodedLppMessage := f_POS_EncodeLppMessage(cs_LppRequestCapabilities_AckReq(tsc_POS_TransactionNumber, 0));</w:t>
      </w:r>
    </w:p>
    <w:p w14:paraId="7A99F22B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14:paraId="7EEC5C0B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C941F16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9796A07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1E582F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f_TC_9_3_2_3_NR5GC_TestBody() runs on NR_BASE_PTC</w:t>
      </w:r>
    </w:p>
    <w:p w14:paraId="0CDEBB5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57C6B31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14:paraId="7CD0ED5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762F0696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051CA7C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>var LPP_Message v_LppMessage;</w:t>
      </w:r>
    </w:p>
    <w:p w14:paraId="375E07F7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var integer v_SeqNum;</w:t>
      </w:r>
    </w:p>
    <w:p w14:paraId="2D6453D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timer t_Wait;</w:t>
      </w:r>
    </w:p>
    <w:p w14:paraId="7CF03E8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</w:p>
    <w:p w14:paraId="279BDDC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//@siclog "Step 1" siclog@</w:t>
      </w:r>
    </w:p>
    <w:p w14:paraId="21988E4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14:paraId="749762A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v_EncodedLppMessage := f_POS_EncodeLppMessage(cs_LppRequestCapabilities(tsc_POS_TransactionNumber));</w:t>
      </w:r>
    </w:p>
    <w:p w14:paraId="6EB1971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14:paraId="2DFDF3CC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027E93A2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CF25C02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8C08E60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E22B497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476FC2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f_TC_9_3_4_2_5s_NR5GC_TestBody (E_OTDOA_NR_CoOrd_OtdoaInfo_Type p_OtdoaInfo) runs on NR_BASE_PTC</w:t>
      </w:r>
    </w:p>
    <w:p w14:paraId="13B3D18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74795FB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6F5AA4A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036AC61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323D9E0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0E4EF5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69BF23F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14:paraId="64D4880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4872BDFF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4EFB07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14:paraId="2A525E83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14:paraId="35009CEF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3915264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912B0CE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D1586A8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DDBC13C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290EB59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f_TC_9_3_4_2_7s_NR5GC_TestBody (PositioningSystemList_Type p_PosSystemListId,</w:t>
      </w:r>
    </w:p>
    <w:p w14:paraId="0CA172E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E_OTDOA_NR_CoOrd_OtdoaInfo_Type p_OtdoaInfo) runs on NR5GC_POS_PTC</w:t>
      </w:r>
    </w:p>
    <w:p w14:paraId="28C2AD6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4F8398A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0683675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7A2046B9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43462A6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ProvideAssistanceData_r9_IEs v_ProvideAssistData;</w:t>
      </w:r>
    </w:p>
    <w:p w14:paraId="75D5B3B7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GNSS_MeasurementList v_GNSS_MeasurementList;</w:t>
      </w:r>
    </w:p>
    <w:p w14:paraId="225C6ED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F13FAC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4C89712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14:paraId="4FC5AC9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tsc_AgnssUEPosTech);</w:t>
      </w:r>
    </w:p>
    <w:p w14:paraId="6D7C1AF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4D2443D6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1a" siclog@</w:t>
      </w:r>
    </w:p>
    <w:p w14:paraId="034B403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14:paraId="78EA23F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4971985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5EF0107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14:paraId="5D0729D4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14:paraId="76DCA45F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99AC21B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1154760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85FDEE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f_TC_9_3_4_4_5s_NR5GC_TestBody (E_OTDOA_NR_CoOrd_OtdoaInfo_Type p_OtdoaInfo) runs on NR_BASE_PTC</w:t>
      </w:r>
    </w:p>
    <w:p w14:paraId="10F62FA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4F8E483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20757B8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561125E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6AE75D9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TransactionNumber v_TransactionNumber := 0; // To store Transaction number sent by the UE in LPP Request Assistance Data</w:t>
      </w:r>
    </w:p>
    <w:p w14:paraId="48FF3C4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2B9685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1DE36EB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//Clear stored GNSS assistance data</w:t>
      </w:r>
    </w:p>
    <w:p w14:paraId="391B88C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7059FA8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6EDD40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14:paraId="2CEC0475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14:paraId="7573D644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7EFDFC4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8686627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823BB0F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DCC26EF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function f_TC_9_3_4_4_7s_NR5GC_TestBody (PositioningSystemList_Type p_PosSystemListId,</w:t>
      </w:r>
    </w:p>
    <w:p w14:paraId="5BFE7BA9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E_OTDOA_NR_CoOrd_OtdoaInfo_Type p_OtdoaInfo) runs on NR5GC_POS_PTC</w:t>
      </w:r>
    </w:p>
    <w:p w14:paraId="4CDADE42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038D57FB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6074EF08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0102DE40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6614F6A5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v_LppProvideAssistData;</w:t>
      </w:r>
    </w:p>
    <w:p w14:paraId="4D46F707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ProvideAssistanceData_r9_IEs v_ProvideAssistData;</w:t>
      </w:r>
    </w:p>
    <w:p w14:paraId="367F99BD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RequestAssistanceData_r9_IEs v_RequestAssistData;</w:t>
      </w:r>
    </w:p>
    <w:p w14:paraId="5839CB77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GNSS_MeasurementList v_GNSS_MeasurementList;</w:t>
      </w:r>
    </w:p>
    <w:p w14:paraId="3C3F6BF9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TransactionNumber v_TransactionNumber := 0; // To store Transaction number sent by the UE in LPP Request Assistance Data</w:t>
      </w:r>
    </w:p>
    <w:p w14:paraId="681DFDD4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19FAE11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45E5AC46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14:paraId="170EDB10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tsc_AgnssUEPosTech);</w:t>
      </w:r>
    </w:p>
    <w:p w14:paraId="2FF6C24A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88863AE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1a" siclog@</w:t>
      </w:r>
    </w:p>
    <w:p w14:paraId="1364D90A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14:paraId="1EE70B68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20AD6628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3734CA0C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14:paraId="7F380D11" w14:textId="77777777"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f_POS_NR_CapabilityTransferProcedure();</w:t>
      </w:r>
    </w:p>
    <w:p w14:paraId="245A35CC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3CE86E3" w14:textId="77777777" w:rsidR="00505147" w:rsidRPr="00963DA4" w:rsidRDefault="00505147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51979A6" w14:textId="77777777" w:rsidR="00146402" w:rsidRPr="00963DA4" w:rsidRDefault="00146402" w:rsidP="00146402">
      <w:pPr>
        <w:spacing w:after="0"/>
        <w:rPr>
          <w:rFonts w:ascii="Arial" w:hAnsi="Arial" w:cs="Arial"/>
          <w:b/>
          <w:bCs/>
          <w:lang w:eastAsia="zh-CN"/>
        </w:rPr>
      </w:pPr>
    </w:p>
    <w:p w14:paraId="0D5C9E37" w14:textId="77777777" w:rsidR="00146402" w:rsidRDefault="00146402" w:rsidP="00146402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52E4D58" w14:textId="77777777" w:rsidR="00146402" w:rsidRDefault="00146402" w:rsidP="00146402">
      <w:pPr>
        <w:spacing w:after="0"/>
        <w:rPr>
          <w:rFonts w:ascii="Arial" w:hAnsi="Arial" w:cs="Arial"/>
          <w:b/>
          <w:bCs/>
          <w:lang w:eastAsia="zh-CN"/>
        </w:rPr>
      </w:pPr>
    </w:p>
    <w:p w14:paraId="4C59E6A2" w14:textId="77777777" w:rsidR="00146402" w:rsidRDefault="00146402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2FF1C180" w14:textId="77777777" w:rsidR="00505147" w:rsidRDefault="00505147" w:rsidP="0014640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8990D8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>function f_TC_9_3_1_1_NR5GC_TestBody() runs on NR_BASE_PTC</w:t>
      </w:r>
    </w:p>
    <w:p w14:paraId="52A83567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A158FF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v_EncodedLppMessage;</w:t>
      </w:r>
    </w:p>
    <w:p w14:paraId="48404DD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octetstring v_Octetstring;</w:t>
      </w:r>
    </w:p>
    <w:p w14:paraId="65F6446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LPP_Message v_LppMessage;</w:t>
      </w:r>
    </w:p>
    <w:p w14:paraId="33AA4E4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</w:p>
    <w:p w14:paraId="278AACA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1" siclog@</w:t>
      </w:r>
    </w:p>
    <w:p w14:paraId="0E0D490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REQUEST CAPABILITIES</w:t>
      </w:r>
    </w:p>
    <w:p w14:paraId="2EB6346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v_EncodedLppMessage := f_POS_EncodeLppMessage(cs_LppRequestCapabilities_ePDU_NR(tsc_POS_TransactionNumber,</w:t>
      </w:r>
    </w:p>
    <w:p w14:paraId="1F0638F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f_POS_EncodeOmaLppeMessage(cs_OmaLppe_RequestCapabilities)));</w:t>
      </w:r>
    </w:p>
    <w:p w14:paraId="4CC4A09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f_POS_NR_SendEncodedLppMessage(v_EncodedLppMessage);</w:t>
      </w:r>
    </w:p>
    <w:p w14:paraId="2E50BB09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A24125F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2" siclog@</w:t>
      </w:r>
    </w:p>
    <w:p w14:paraId="04E1B90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//Receive LPP PROVIDE CAPABILITIES</w:t>
      </w:r>
    </w:p>
    <w:p w14:paraId="628323D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v_Octetstring := f_POS_NR_ReceiveEncodedLppMessage();</w:t>
      </w:r>
    </w:p>
    <w:p w14:paraId="5C01FB9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v_LppMessage := f_POS_NR_LppMessage_DecodeAndMatch(v_Octetstring, cr_LppProvideCapabilities(tsc_POS_TransactionNumber));</w:t>
      </w:r>
    </w:p>
    <w:p w14:paraId="531CC01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101369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 Further matching is required according to PICS values:</w:t>
      </w:r>
    </w:p>
    <w:p w14:paraId="76977C8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f_POS_NR_CheckCapabilities (v_LppMessage, true);</w:t>
      </w:r>
    </w:p>
    <w:p w14:paraId="2C91C3D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F1356A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//@siclog "Step 2a" siclog@</w:t>
      </w:r>
    </w:p>
    <w:p w14:paraId="53EFA04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//SS sends LPP ACKNOWLEDGEMENT if requested by the UE at step 2</w:t>
      </w:r>
    </w:p>
    <w:p w14:paraId="2AE3ACF7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f_POS_NR_SendLppAck(nr_Cell1, tsc_POS_RoutingId, v_LppMessage);</w:t>
      </w:r>
    </w:p>
    <w:p w14:paraId="7B6F40EA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761A5242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AD2948D" w14:textId="77777777" w:rsidR="00146402" w:rsidRDefault="00146402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B99D8B0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81AAE5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f_TC_9_3_1_2_5s_NR5GC_TestBody (E_OTDOA_NR_CoOrd_OtdoaInfo_Type p_OtdoaInfo) runs on NR_BASE_PTC</w:t>
      </w:r>
    </w:p>
    <w:p w14:paraId="429EB6E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5DDC0626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5CE4C32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4F1FD03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14:paraId="1282A88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template (present) NG_NAS_UL_Message_Type v_GMMMsg;</w:t>
      </w:r>
    </w:p>
    <w:p w14:paraId="39888D9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timer t_Wait;</w:t>
      </w:r>
    </w:p>
    <w:p w14:paraId="46AC194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3522FE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00" siclog@</w:t>
      </w:r>
    </w:p>
    <w:p w14:paraId="13038CF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14:paraId="0A441C2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71F9BD8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4E8629F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0, 0a, 0b" siclog@</w:t>
      </w:r>
    </w:p>
    <w:p w14:paraId="321C365E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14:paraId="7F5E8E5C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98853EF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E08E30C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5FB1A6E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function f_TC_9_3_2_1_NR5GC_TestBody() runs on NR_BASE_PTC</w:t>
      </w:r>
    </w:p>
    <w:p w14:paraId="2D31A3FC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646CD2F6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14:paraId="3DE60E18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3DB789AF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4529C5AE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6E918C82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timer t_Wait;</w:t>
      </w:r>
    </w:p>
    <w:p w14:paraId="60C8516F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</w:t>
      </w:r>
    </w:p>
    <w:p w14:paraId="7FE8F30D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26C130DC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14:paraId="5C7C3A91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v_EncodedLppMessage := f_POS_EncodeLppMessage(cs_LppRequestCapabilities_SeqNumber_NR(tsc_POS_TransactionNumber, 0));</w:t>
      </w:r>
    </w:p>
    <w:p w14:paraId="24DFB3EE" w14:textId="77777777"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14:paraId="3506707A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315C8F1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5CAB07A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4BE0F38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f_TC_9_3_2_2_NR5GC_TestBody() runs on NR_BASE_PTC</w:t>
      </w:r>
    </w:p>
    <w:p w14:paraId="0FEAD577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3F0BE6C9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46A17B7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3C0A8B4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7B8CFC39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</w:t>
      </w:r>
    </w:p>
    <w:p w14:paraId="6AB51F1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41760C3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14:paraId="68BFA4E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v_EncodedLppMessage := f_POS_EncodeLppMessage(cs_LppRequestCapabilities_AckReq_NR(tsc_POS_TransactionNumber, 0));</w:t>
      </w:r>
    </w:p>
    <w:p w14:paraId="1B25DC41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f_POS_NR_SendEncodedLppMessage(v_EncodedLppMessage);</w:t>
      </w:r>
    </w:p>
    <w:p w14:paraId="167F7525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2BDC384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50265D6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38099623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2D19CE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f_TC_9_3_2_3_NR5GC_TestBody() runs on NR_BASE_PTC</w:t>
      </w:r>
    </w:p>
    <w:p w14:paraId="1E7DEC4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5FDDC11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NR_SRB_COMMON_IND v_ReceivedAsp;</w:t>
      </w:r>
    </w:p>
    <w:p w14:paraId="5944BD9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3D2ADCF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306CD58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>var LPP_Message v_LppMessage;</w:t>
      </w:r>
    </w:p>
    <w:p w14:paraId="5A47E93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var integer v_SeqNum;</w:t>
      </w:r>
    </w:p>
    <w:p w14:paraId="13CBC38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timer t_Wait;</w:t>
      </w:r>
    </w:p>
    <w:p w14:paraId="0B18908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  </w:t>
      </w:r>
      <w:r w:rsidRPr="00C42BA4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</w:p>
    <w:p w14:paraId="486E0C6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42BA4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//@siclog "Step 1" siclog@</w:t>
      </w:r>
    </w:p>
    <w:p w14:paraId="40DF629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sends LPP REQUEST CAPABILITIES</w:t>
      </w:r>
    </w:p>
    <w:p w14:paraId="54D67FD7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v_EncodedLppMessage := f_POS_EncodeLppMessage(cs_LppRequestCapabilities_NR(tsc_POS_TransactionNumber));</w:t>
      </w:r>
    </w:p>
    <w:p w14:paraId="43F34966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f_POS_NR_SendEncodedLppMessage(v_EncodedLppMessage);</w:t>
      </w:r>
    </w:p>
    <w:p w14:paraId="6753B647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184B509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B21DBAF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CF59201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3EF0A8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f_TC_9_3_4_2_5s_NR5GC_TestBody (E_OTDOA_NR_CoOrd_OtdoaInfo_Type p_OtdoaInfo) runs on NR_BASE_PTC</w:t>
      </w:r>
    </w:p>
    <w:p w14:paraId="0472BE0D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40F19B44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0FDE4F6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5E99ECA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5217A2C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FCC47F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0AF0C35E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14:paraId="5183A65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429061F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80B3A3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14:paraId="21C42E23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14:paraId="7E2AC15D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49490605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178C3C3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0FAD06D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11AD57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>function f_TC_9_3_4_2_7s_NR5GC_TestBody (PositioningSystemList_Type p_PosSystemListId,</w:t>
      </w:r>
    </w:p>
    <w:p w14:paraId="4D7C1756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E_OTDOA_NR_CoOrd_OtdoaInfo_Type p_OtdoaInfo) runs on NR5GC_POS_PTC</w:t>
      </w:r>
    </w:p>
    <w:p w14:paraId="2C9827A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64369466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1CE7FF9F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0B464630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21FF6798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ProvideAssistanceData_r9_IEs v_ProvideAssistData;</w:t>
      </w:r>
    </w:p>
    <w:p w14:paraId="5E3608F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var GNSS_MeasurementList v_GNSS_MeasurementList;</w:t>
      </w:r>
    </w:p>
    <w:p w14:paraId="5A03926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56152222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03CB579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14:paraId="2AEBB1D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tsc_AgnssUEPosTech);</w:t>
      </w:r>
    </w:p>
    <w:p w14:paraId="2F116BBB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4A5E9F6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1a" siclog@</w:t>
      </w:r>
    </w:p>
    <w:p w14:paraId="2B1519CA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14:paraId="638B3425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6E5C6081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8EF38BC" w14:textId="77777777" w:rsidR="00505147" w:rsidRP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14:paraId="3C607883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505147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505147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14:paraId="5BFC08DD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EECE6DD" w14:textId="77777777" w:rsidR="00505147" w:rsidRDefault="00505147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161B1A9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BE96028" w14:textId="77777777" w:rsidR="00A525EA" w:rsidRDefault="00A525EA" w:rsidP="0050514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31ACE79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function f_TC_9_3_4_4_5s_NR5GC_TestBody (E_OTDOA_NR_CoOrd_OtdoaInfo_Type p_OtdoaInfo) runs on NR_BASE_PTC</w:t>
      </w:r>
    </w:p>
    <w:p w14:paraId="666FE02E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6CF83806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098A2CED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14EA458F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7A7B4108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TransactionNumber v_TransactionNumber := 0; // To store Transaction number sent by the UE in LPP Request Assistance Data</w:t>
      </w:r>
    </w:p>
    <w:p w14:paraId="657AD80D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34BF4636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28F55724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14:paraId="671CCB87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56B8F6DF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10E3BA62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14:paraId="0B71EE43" w14:textId="77777777" w:rsidR="00505147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14:paraId="2CCE3DB5" w14:textId="77777777"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F221986" w14:textId="77777777"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A3A228A" w14:textId="77777777"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34BE187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>function f_TC_9_3_4_4_7s_NR5GC_TestBody (PositioningSystemList_Type p_PosSystemListId,</w:t>
      </w:r>
    </w:p>
    <w:p w14:paraId="11179FE8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E_OTDOA_NR_CoOrd_OtdoaInfo_Type p_OtdoaInfo) runs on NR5GC_POS_PTC</w:t>
      </w:r>
    </w:p>
    <w:p w14:paraId="525E5309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{</w:t>
      </w:r>
    </w:p>
    <w:p w14:paraId="07A46341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LPP_Message v_LppMessage;</w:t>
      </w:r>
    </w:p>
    <w:p w14:paraId="48806611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v_Octetstring;</w:t>
      </w:r>
    </w:p>
    <w:p w14:paraId="00D86F86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v_EncodedLppMessage;</w:t>
      </w:r>
    </w:p>
    <w:p w14:paraId="0A3B16E3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octetstring v_LppProvideAssistData;</w:t>
      </w:r>
    </w:p>
    <w:p w14:paraId="17E9C694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ProvideAssistanceData_r9_IEs v_ProvideAssistData;</w:t>
      </w:r>
    </w:p>
    <w:p w14:paraId="7E73DF03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RequestAssistanceData_r9_IEs v_RequestAssistData;</w:t>
      </w:r>
    </w:p>
    <w:p w14:paraId="3E3F63F9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GNSS_MeasurementList v_GNSS_MeasurementList;</w:t>
      </w:r>
    </w:p>
    <w:p w14:paraId="20EB1CA7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var TransactionNumber v_TransactionNumber := 0; // To store Transaction number sent by the UE in LPP Request Assistance Data</w:t>
      </w:r>
    </w:p>
    <w:p w14:paraId="76B6FA4C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4AD2853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1" siclog@</w:t>
      </w:r>
    </w:p>
    <w:p w14:paraId="61F0D596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GNSS assistance data</w:t>
      </w:r>
    </w:p>
    <w:p w14:paraId="6F3EC8BC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tsc_AgnssUEPosTech);</w:t>
      </w:r>
    </w:p>
    <w:p w14:paraId="56A7CE0E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E98CF5E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 1a" siclog@</w:t>
      </w:r>
    </w:p>
    <w:p w14:paraId="475832A6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//Clear stored OTDOA assistance data</w:t>
      </w:r>
    </w:p>
    <w:p w14:paraId="1D9BDA8E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f_POS_NR_ClearStoredData(nr_Cell1, tsc_OtdoaUEPosTech);</w:t>
      </w:r>
    </w:p>
    <w:p w14:paraId="7F1C41AA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</w:p>
    <w:p w14:paraId="7A100CEB" w14:textId="77777777" w:rsidR="00A525EA" w:rsidRP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//@siclog "Steps 1b, 1c, 1d" siclog@</w:t>
      </w:r>
    </w:p>
    <w:p w14:paraId="54CC7E71" w14:textId="77777777" w:rsidR="00505147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</w:pPr>
      <w:r w:rsidRPr="00A525EA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r w:rsidRPr="00A525EA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f_POS_NR_CapabilityTransferProcedure(false, true);</w:t>
      </w:r>
    </w:p>
    <w:p w14:paraId="441BA49E" w14:textId="77777777" w:rsidR="00A525EA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3872CFE" w14:textId="77777777" w:rsidR="00A525EA" w:rsidRPr="00963DA4" w:rsidRDefault="00A525EA" w:rsidP="00A525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3D6062F" w14:textId="77777777" w:rsidR="00D716A9" w:rsidRPr="0045032D" w:rsidRDefault="00D716A9" w:rsidP="002B0BE5">
      <w:pPr>
        <w:rPr>
          <w:lang w:val="en-US"/>
        </w:rPr>
      </w:pPr>
    </w:p>
    <w:sectPr w:rsidR="00D716A9" w:rsidRPr="004503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F8782" w14:textId="77777777" w:rsidR="00B76424" w:rsidRDefault="00B76424">
      <w:r>
        <w:separator/>
      </w:r>
    </w:p>
  </w:endnote>
  <w:endnote w:type="continuationSeparator" w:id="0">
    <w:p w14:paraId="35B6F879" w14:textId="77777777" w:rsidR="00B76424" w:rsidRDefault="00B76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C70CA" w14:textId="77777777" w:rsidR="00B76424" w:rsidRDefault="00B76424">
      <w:r>
        <w:separator/>
      </w:r>
    </w:p>
  </w:footnote>
  <w:footnote w:type="continuationSeparator" w:id="0">
    <w:p w14:paraId="313B27A3" w14:textId="77777777" w:rsidR="00B76424" w:rsidRDefault="00B76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F5A49" w14:textId="77777777" w:rsidR="000C71DD" w:rsidRDefault="000C7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9DFFF" w14:textId="77777777" w:rsidR="000C71DD" w:rsidRDefault="000C71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6FEC" w14:textId="77777777" w:rsidR="000C71DD" w:rsidRDefault="000C71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47C0" w14:textId="77777777" w:rsidR="000C71DD" w:rsidRDefault="000C71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50A82"/>
    <w:multiLevelType w:val="hybridMultilevel"/>
    <w:tmpl w:val="CFC8A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801D6"/>
    <w:multiLevelType w:val="hybridMultilevel"/>
    <w:tmpl w:val="5E0E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9"/>
  </w:num>
  <w:num w:numId="5">
    <w:abstractNumId w:val="0"/>
  </w:num>
  <w:num w:numId="6">
    <w:abstractNumId w:val="13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11"/>
  </w:num>
  <w:num w:numId="12">
    <w:abstractNumId w:val="6"/>
  </w:num>
  <w:num w:numId="13">
    <w:abstractNumId w:val="14"/>
  </w:num>
  <w:num w:numId="14">
    <w:abstractNumId w:val="16"/>
  </w:num>
  <w:num w:numId="15">
    <w:abstractNumId w:val="12"/>
  </w:num>
  <w:num w:numId="16">
    <w:abstractNumId w:val="15"/>
  </w:num>
  <w:num w:numId="17">
    <w:abstractNumId w:val="7"/>
  </w:num>
  <w:num w:numId="1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6379A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6402"/>
    <w:rsid w:val="00147597"/>
    <w:rsid w:val="001530D6"/>
    <w:rsid w:val="00153BB7"/>
    <w:rsid w:val="001548E6"/>
    <w:rsid w:val="00155E3D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4B04"/>
    <w:rsid w:val="00217811"/>
    <w:rsid w:val="00220412"/>
    <w:rsid w:val="00225237"/>
    <w:rsid w:val="002401B2"/>
    <w:rsid w:val="00256302"/>
    <w:rsid w:val="002577F2"/>
    <w:rsid w:val="0026004D"/>
    <w:rsid w:val="002640DD"/>
    <w:rsid w:val="002668EF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10A9"/>
    <w:rsid w:val="004348D5"/>
    <w:rsid w:val="00440DD3"/>
    <w:rsid w:val="00444367"/>
    <w:rsid w:val="00445EB9"/>
    <w:rsid w:val="00446488"/>
    <w:rsid w:val="0045032D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01126"/>
    <w:rsid w:val="00505147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1570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E454A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10E45"/>
    <w:rsid w:val="008279FA"/>
    <w:rsid w:val="00840522"/>
    <w:rsid w:val="00840DA9"/>
    <w:rsid w:val="00856E3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24D5C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5EA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76424"/>
    <w:rsid w:val="00B8454C"/>
    <w:rsid w:val="00B935CD"/>
    <w:rsid w:val="00B968C8"/>
    <w:rsid w:val="00BA3EC5"/>
    <w:rsid w:val="00BA51D9"/>
    <w:rsid w:val="00BB5DFC"/>
    <w:rsid w:val="00BC3DB9"/>
    <w:rsid w:val="00BD155D"/>
    <w:rsid w:val="00BD279D"/>
    <w:rsid w:val="00BD6BB8"/>
    <w:rsid w:val="00BE6728"/>
    <w:rsid w:val="00BF115A"/>
    <w:rsid w:val="00BF1B54"/>
    <w:rsid w:val="00BF28E1"/>
    <w:rsid w:val="00BF7283"/>
    <w:rsid w:val="00C01C94"/>
    <w:rsid w:val="00C02CAA"/>
    <w:rsid w:val="00C10128"/>
    <w:rsid w:val="00C15688"/>
    <w:rsid w:val="00C259BF"/>
    <w:rsid w:val="00C31799"/>
    <w:rsid w:val="00C324C7"/>
    <w:rsid w:val="00C33A7F"/>
    <w:rsid w:val="00C42BA4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365A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3DBE"/>
    <w:rsid w:val="00DD76E5"/>
    <w:rsid w:val="00DE0DF8"/>
    <w:rsid w:val="00DE34CF"/>
    <w:rsid w:val="00E01387"/>
    <w:rsid w:val="00E11B1F"/>
    <w:rsid w:val="00E13F3D"/>
    <w:rsid w:val="00E14D7D"/>
    <w:rsid w:val="00E1703D"/>
    <w:rsid w:val="00E24250"/>
    <w:rsid w:val="00E34898"/>
    <w:rsid w:val="00E35E64"/>
    <w:rsid w:val="00E3693E"/>
    <w:rsid w:val="00E37029"/>
    <w:rsid w:val="00E40D3E"/>
    <w:rsid w:val="00E466A5"/>
    <w:rsid w:val="00E519F0"/>
    <w:rsid w:val="00E55064"/>
    <w:rsid w:val="00E70995"/>
    <w:rsid w:val="00E71BAA"/>
    <w:rsid w:val="00E75B90"/>
    <w:rsid w:val="00E9595E"/>
    <w:rsid w:val="00EB092E"/>
    <w:rsid w:val="00EB09B7"/>
    <w:rsid w:val="00EB4183"/>
    <w:rsid w:val="00EE251B"/>
    <w:rsid w:val="00EE738B"/>
    <w:rsid w:val="00EE7D7C"/>
    <w:rsid w:val="00F06A73"/>
    <w:rsid w:val="00F07095"/>
    <w:rsid w:val="00F10AB5"/>
    <w:rsid w:val="00F1774A"/>
    <w:rsid w:val="00F237BB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388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E5602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525E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6BC7E-7554-40D2-90F1-96258E431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15</Pages>
  <Words>6121</Words>
  <Characters>34895</Characters>
  <Application>Microsoft Office Word</Application>
  <DocSecurity>0</DocSecurity>
  <Lines>290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40935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2022-03-18T10:10:00Z</dcterms:created>
  <dcterms:modified xsi:type="dcterms:W3CDTF">2022-03-18T10:14:00Z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