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D54570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93C17" w:rsidRPr="00293C17">
        <w:rPr>
          <w:b/>
          <w:bCs/>
          <w:i/>
          <w:iCs/>
          <w:sz w:val="24"/>
          <w:szCs w:val="24"/>
        </w:rPr>
        <w:t>R5s22037</w:t>
      </w:r>
      <w:r w:rsidR="00293C17">
        <w:rPr>
          <w:b/>
          <w:bCs/>
          <w:i/>
          <w:iCs/>
          <w:sz w:val="24"/>
          <w:szCs w:val="24"/>
        </w:rPr>
        <w:t>0</w:t>
      </w:r>
    </w:p>
    <w:p w14:paraId="5D6FC58C" w14:textId="1E5CEA7A" w:rsidR="001A09A3" w:rsidRDefault="003C276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F4B4C2A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9E789A">
              <w:rPr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AB60A44" w:rsidR="001E41F3" w:rsidRPr="00410371" w:rsidRDefault="003C2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A7127A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DDCBC6E" w:rsidR="001E41F3" w:rsidRDefault="00A7127A" w:rsidP="004F3907">
            <w:pPr>
              <w:pStyle w:val="CRCoverPage"/>
              <w:spacing w:after="0"/>
              <w:rPr>
                <w:noProof/>
              </w:rPr>
            </w:pPr>
            <w:r w:rsidRPr="00A7127A">
              <w:t>Addition of NR5GC Logged MDT test case 8.1.6.1.2.</w:t>
            </w:r>
            <w:r w:rsidR="008B4608">
              <w:t>1</w:t>
            </w:r>
            <w:r w:rsidR="00310194">
              <w:t>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4F3907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49FECB" w:rsidR="001E41F3" w:rsidRDefault="000F78A8">
            <w:pPr>
              <w:pStyle w:val="CRCoverPage"/>
              <w:spacing w:after="0"/>
              <w:ind w:left="100"/>
              <w:rPr>
                <w:noProof/>
              </w:rPr>
            </w:pPr>
            <w:r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AD88CE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2-02-22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B233153" w:rsidR="008666B5" w:rsidRDefault="00293C17" w:rsidP="00293C17">
            <w:r w:rsidRPr="003C4EF4">
              <w:rPr>
                <w:rFonts w:ascii="Arial" w:hAnsi="Arial" w:cs="Arial"/>
                <w:noProof/>
              </w:rPr>
              <w:t xml:space="preserve">To add Rel-16 </w:t>
            </w:r>
            <w:r w:rsidR="004F3907">
              <w:rPr>
                <w:rFonts w:ascii="Arial" w:hAnsi="Arial" w:cs="Arial"/>
                <w:noProof/>
              </w:rPr>
              <w:t>SON-MDT</w:t>
            </w:r>
            <w:r w:rsidRPr="003C4EF4">
              <w:rPr>
                <w:rFonts w:ascii="Arial" w:hAnsi="Arial" w:cs="Arial"/>
                <w:noProof/>
              </w:rPr>
              <w:t xml:space="preserve"> test case 8.1.</w:t>
            </w:r>
            <w:r w:rsidR="004F3907">
              <w:rPr>
                <w:rFonts w:ascii="Arial" w:hAnsi="Arial" w:cs="Arial"/>
                <w:noProof/>
              </w:rPr>
              <w:t>6.1.2.10</w:t>
            </w:r>
            <w:r w:rsidRPr="003C4EF4">
              <w:rPr>
                <w:rFonts w:ascii="Arial" w:hAnsi="Arial" w:cs="Arial"/>
                <w:noProof/>
              </w:rPr>
              <w:t xml:space="preserve"> to  the 5G/NR5GC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14C26B6" w:rsidR="00EC3C5D" w:rsidRPr="00293C17" w:rsidRDefault="00293C17" w:rsidP="00293C17">
            <w:pPr>
              <w:pStyle w:val="CRCoverPage"/>
              <w:spacing w:after="0"/>
              <w:rPr>
                <w:lang w:val="en-SG"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 w:rsidR="004F3907">
              <w:rPr>
                <w:rFonts w:cs="Arial"/>
                <w:noProof/>
              </w:rPr>
              <w:t>SON-MDT</w:t>
            </w:r>
            <w:r w:rsidR="004F3907" w:rsidRPr="003C4EF4">
              <w:rPr>
                <w:rFonts w:cs="Arial"/>
                <w:noProof/>
              </w:rPr>
              <w:t xml:space="preserve"> test case 8.1.</w:t>
            </w:r>
            <w:r w:rsidR="004F3907">
              <w:rPr>
                <w:rFonts w:cs="Arial"/>
                <w:noProof/>
              </w:rPr>
              <w:t>6.1.2.10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4042" w:rsidR="008666B5" w:rsidRDefault="00293C17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1D593A6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8.1.6.1.2.1</w:t>
            </w:r>
            <w:r w:rsidR="00310194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A22C139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25B9541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3B6C25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38.523-1 CR </w:t>
            </w:r>
            <w:r w:rsidR="00310194" w:rsidRPr="00310194">
              <w:rPr>
                <w:noProof/>
              </w:rPr>
              <w:t>R5-220125r</w:t>
            </w:r>
            <w:r w:rsidR="004F3907">
              <w:rPr>
                <w:noProof/>
              </w:rPr>
              <w:t>2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72074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ACF78EE" w14:textId="66B733D4" w:rsidR="00293C17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93C17" w:rsidRPr="005D3EB7">
        <w:rPr>
          <w:rFonts w:cs="Arial"/>
          <w:iCs/>
        </w:rPr>
        <w:t>Table of Contents</w:t>
      </w:r>
      <w:r w:rsidR="00293C17">
        <w:tab/>
      </w:r>
      <w:r w:rsidR="00293C17">
        <w:fldChar w:fldCharType="begin"/>
      </w:r>
      <w:r w:rsidR="00293C17">
        <w:instrText xml:space="preserve"> PAGEREF _Toc97207475 \h </w:instrText>
      </w:r>
      <w:r w:rsidR="00293C17">
        <w:fldChar w:fldCharType="separate"/>
      </w:r>
      <w:r w:rsidR="00293C17">
        <w:t>2</w:t>
      </w:r>
      <w:r w:rsidR="00293C17">
        <w:fldChar w:fldCharType="end"/>
      </w:r>
    </w:p>
    <w:p w14:paraId="245F0839" w14:textId="291FFBBE" w:rsidR="00293C17" w:rsidRDefault="00293C1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D3EB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D3EB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_Toc97207476 \h </w:instrText>
      </w:r>
      <w:r>
        <w:fldChar w:fldCharType="separate"/>
      </w:r>
      <w:r>
        <w:t>3</w:t>
      </w:r>
      <w:r>
        <w:fldChar w:fldCharType="end"/>
      </w:r>
    </w:p>
    <w:p w14:paraId="6CCB2A4D" w14:textId="78C359DC" w:rsidR="00293C17" w:rsidRDefault="00293C1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D3EB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D3EB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_Toc97207477 \h </w:instrText>
      </w:r>
      <w:r>
        <w:fldChar w:fldCharType="separate"/>
      </w:r>
      <w:r>
        <w:t>3</w:t>
      </w:r>
      <w:r>
        <w:fldChar w:fldCharType="end"/>
      </w:r>
    </w:p>
    <w:p w14:paraId="4922C3A2" w14:textId="198C0153" w:rsidR="00293C17" w:rsidRDefault="00293C1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D3EB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D3EB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_Toc97207478 \h </w:instrText>
      </w:r>
      <w:r>
        <w:fldChar w:fldCharType="separate"/>
      </w:r>
      <w:r>
        <w:t>3</w:t>
      </w:r>
      <w:r>
        <w:fldChar w:fldCharType="end"/>
      </w:r>
    </w:p>
    <w:p w14:paraId="55B7FAD6" w14:textId="3C5A02F8" w:rsidR="00293C17" w:rsidRDefault="00293C1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D3EB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D3EB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_Toc97207479 \h </w:instrText>
      </w:r>
      <w:r>
        <w:fldChar w:fldCharType="separate"/>
      </w:r>
      <w:r>
        <w:t>3</w:t>
      </w:r>
      <w:r>
        <w:fldChar w:fldCharType="end"/>
      </w:r>
    </w:p>
    <w:p w14:paraId="0E1ECD8B" w14:textId="1FBCB0D7" w:rsidR="00293C17" w:rsidRDefault="00293C1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D3EB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D3EB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_Toc97207480 \h </w:instrText>
      </w:r>
      <w:r>
        <w:fldChar w:fldCharType="separate"/>
      </w:r>
      <w:r>
        <w:t>5</w:t>
      </w:r>
      <w:r>
        <w:fldChar w:fldCharType="end"/>
      </w:r>
    </w:p>
    <w:p w14:paraId="4EC01341" w14:textId="330D7261" w:rsidR="00293C17" w:rsidRDefault="00293C1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D3EB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D3EB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_Toc97207481 \h </w:instrText>
      </w:r>
      <w:r>
        <w:fldChar w:fldCharType="separate"/>
      </w:r>
      <w:r>
        <w:t>16</w:t>
      </w:r>
      <w:r>
        <w:fldChar w:fldCharType="end"/>
      </w:r>
    </w:p>
    <w:p w14:paraId="39AF8293" w14:textId="4E76A719" w:rsidR="00293C17" w:rsidRDefault="00293C1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D3EB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D3EB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_Toc97207482 \h </w:instrText>
      </w:r>
      <w:r>
        <w:fldChar w:fldCharType="separate"/>
      </w:r>
      <w:r>
        <w:t>17</w:t>
      </w:r>
      <w:r>
        <w:fldChar w:fldCharType="end"/>
      </w:r>
    </w:p>
    <w:p w14:paraId="1D3112B4" w14:textId="4526EFC8" w:rsidR="00293C17" w:rsidRDefault="00293C1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D3EB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D3EB7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_Toc97207483 \h </w:instrText>
      </w:r>
      <w:r>
        <w:fldChar w:fldCharType="separate"/>
      </w:r>
      <w:r>
        <w:t>17</w:t>
      </w:r>
      <w:r>
        <w:fldChar w:fldCharType="end"/>
      </w:r>
    </w:p>
    <w:p w14:paraId="7EA739EF" w14:textId="11174098" w:rsidR="00293C17" w:rsidRDefault="00293C1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D3EB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D3EB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_Toc97207484 \h </w:instrText>
      </w:r>
      <w:r>
        <w:fldChar w:fldCharType="separate"/>
      </w:r>
      <w:r>
        <w:t>17</w:t>
      </w:r>
      <w:r>
        <w:fldChar w:fldCharType="end"/>
      </w:r>
    </w:p>
    <w:p w14:paraId="2E4D4796" w14:textId="70668F0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720747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75EBF2C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8.1.6.1.2.</w:t>
      </w:r>
      <w:r w:rsidR="008B4608">
        <w:rPr>
          <w:rFonts w:cs="Arial"/>
        </w:rPr>
        <w:t>1</w:t>
      </w:r>
      <w:r w:rsidR="008729E1">
        <w:rPr>
          <w:rFonts w:cs="Arial"/>
        </w:rPr>
        <w:t>0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7207477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B44DE9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8B4608">
        <w:rPr>
          <w:rFonts w:cs="Arial"/>
          <w:lang w:eastAsia="ja-JP"/>
        </w:rPr>
        <w:t>1</w:t>
      </w:r>
      <w:r w:rsidR="00310194">
        <w:rPr>
          <w:rFonts w:cs="Arial"/>
          <w:lang w:eastAsia="ja-JP"/>
        </w:rPr>
        <w:t>0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7207478"/>
      <w:r w:rsidRPr="00854C55">
        <w:rPr>
          <w:b/>
        </w:rPr>
        <w:t>Corrections required</w:t>
      </w:r>
      <w:bookmarkEnd w:id="6"/>
      <w:bookmarkEnd w:id="7"/>
      <w:bookmarkEnd w:id="8"/>
    </w:p>
    <w:p w14:paraId="28BD30E4" w14:textId="77777777" w:rsidR="004B68FC" w:rsidRDefault="004B68FC" w:rsidP="004B68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97207479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68FC" w14:paraId="2B28FB48" w14:textId="77777777" w:rsidTr="003D237E">
        <w:trPr>
          <w:trHeight w:val="447"/>
        </w:trPr>
        <w:tc>
          <w:tcPr>
            <w:tcW w:w="1985" w:type="dxa"/>
          </w:tcPr>
          <w:p w14:paraId="7D096647" w14:textId="77777777" w:rsidR="004B68FC" w:rsidRDefault="004B68FC" w:rsidP="003D237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A5AE9F" w14:textId="08DB8D81" w:rsidR="004B68FC" w:rsidRPr="00293C17" w:rsidRDefault="00043F80" w:rsidP="003D237E">
            <w:pPr>
              <w:spacing w:after="0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  <w:lang w:val="en-US"/>
              </w:rPr>
              <w:t>f_TC_8_1_6_1_2_10_NR5GC()</w:t>
            </w:r>
          </w:p>
        </w:tc>
      </w:tr>
      <w:tr w:rsidR="004B68FC" w14:paraId="21217D6B" w14:textId="77777777" w:rsidTr="003D237E">
        <w:trPr>
          <w:trHeight w:val="452"/>
        </w:trPr>
        <w:tc>
          <w:tcPr>
            <w:tcW w:w="1985" w:type="dxa"/>
          </w:tcPr>
          <w:p w14:paraId="5E3CB3D3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BA0B22" w14:textId="0C6C52BD" w:rsidR="00FA0CC8" w:rsidRPr="00293C17" w:rsidRDefault="00FA0CC8" w:rsidP="00EC3C5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>Since NR Cell 3 and Cell 1/11 are inter-frequency cells, SI combination NR-4 should be used in the pre-test condition.</w:t>
            </w:r>
            <w:r w:rsidR="00666F6C" w:rsidRPr="00293C17">
              <w:rPr>
                <w:rFonts w:ascii="Arial" w:hAnsi="Arial" w:cs="Arial"/>
              </w:rPr>
              <w:t xml:space="preserve"> Refer prose R5-220125r</w:t>
            </w:r>
            <w:r w:rsidR="004F3907">
              <w:rPr>
                <w:rFonts w:ascii="Arial" w:hAnsi="Arial" w:cs="Arial"/>
              </w:rPr>
              <w:t>2</w:t>
            </w:r>
          </w:p>
          <w:p w14:paraId="290432E6" w14:textId="3480C366" w:rsidR="006938E7" w:rsidRPr="006B4269" w:rsidRDefault="00EA3573" w:rsidP="006B426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At Step 33, UE will be in RRC connected mode at cell 11, so </w:t>
            </w:r>
            <w:proofErr w:type="spellStart"/>
            <w:r w:rsidRPr="00293C17">
              <w:rPr>
                <w:rFonts w:ascii="Arial" w:hAnsi="Arial" w:cs="Arial"/>
              </w:rPr>
              <w:t>postamble</w:t>
            </w:r>
            <w:proofErr w:type="spellEnd"/>
            <w:r w:rsidRPr="00293C17">
              <w:rPr>
                <w:rFonts w:ascii="Arial" w:hAnsi="Arial" w:cs="Arial"/>
              </w:rPr>
              <w:t xml:space="preserve"> steps will proceed with RRC connected mode.</w:t>
            </w:r>
          </w:p>
        </w:tc>
      </w:tr>
      <w:tr w:rsidR="004B68FC" w14:paraId="6F66661D" w14:textId="77777777" w:rsidTr="003D237E">
        <w:tc>
          <w:tcPr>
            <w:tcW w:w="1985" w:type="dxa"/>
          </w:tcPr>
          <w:p w14:paraId="1CD53FE0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C002B39" w14:textId="3F7836AC" w:rsidR="004B68FC" w:rsidRPr="0010216B" w:rsidRDefault="00EA3573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SI Combination is updated to NR-4.</w:t>
            </w:r>
          </w:p>
          <w:p w14:paraId="6D87020C" w14:textId="46625D75" w:rsidR="0041557E" w:rsidRDefault="00EA3573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steps will proceed with </w:t>
            </w:r>
            <w:r w:rsidRPr="00EA3573">
              <w:rPr>
                <w:rFonts w:cs="Arial"/>
              </w:rPr>
              <w:t>STATE_CONNECTED_3A</w:t>
            </w:r>
            <w:r>
              <w:rPr>
                <w:rFonts w:cs="Arial"/>
              </w:rPr>
              <w:t>.</w:t>
            </w:r>
          </w:p>
        </w:tc>
      </w:tr>
      <w:tr w:rsidR="004B68FC" w14:paraId="0D7A6845" w14:textId="77777777" w:rsidTr="003D237E">
        <w:tc>
          <w:tcPr>
            <w:tcW w:w="1985" w:type="dxa"/>
          </w:tcPr>
          <w:p w14:paraId="46686C22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092919" w14:textId="77777777" w:rsidR="004B68FC" w:rsidRDefault="004B68FC" w:rsidP="003D237E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B68FC" w14:paraId="6C4F869C" w14:textId="77777777" w:rsidTr="003D237E">
        <w:tc>
          <w:tcPr>
            <w:tcW w:w="1985" w:type="dxa"/>
          </w:tcPr>
          <w:p w14:paraId="2BFEDDC8" w14:textId="77777777" w:rsidR="004B68FC" w:rsidRPr="0024267E" w:rsidRDefault="004B68FC" w:rsidP="003D237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4267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B8F1CC4" w14:textId="072C4EA7" w:rsidR="004B68FC" w:rsidRPr="0024267E" w:rsidRDefault="004643EE" w:rsidP="003D237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1, 2: </w:t>
            </w:r>
            <w:r w:rsidR="0024267E" w:rsidRPr="0024267E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1EBEECE" w14:textId="77777777" w:rsidR="004B68FC" w:rsidRDefault="004B68FC" w:rsidP="004B68FC">
      <w:pPr>
        <w:rPr>
          <w:lang w:val="en-US"/>
        </w:rPr>
      </w:pPr>
    </w:p>
    <w:p w14:paraId="1335307A" w14:textId="77777777" w:rsidR="004B68FC" w:rsidRDefault="004B68FC" w:rsidP="004B68F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14AA185A" w14:textId="77777777" w:rsidTr="003D237E">
        <w:tc>
          <w:tcPr>
            <w:tcW w:w="9855" w:type="dxa"/>
          </w:tcPr>
          <w:p w14:paraId="68441441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>function f_TC_8_1_6_1_2_10_NR5GC() runs on NR5GC_PTC</w:t>
            </w:r>
          </w:p>
          <w:p w14:paraId="16C9FFB8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{ //Logged MDT / Maintaining logged measurement configuration / UE mobility</w:t>
            </w:r>
          </w:p>
          <w:p w14:paraId="5E640438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</w:p>
          <w:p w14:paraId="3E02B209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f_NR5GC_Init(</w:t>
            </w:r>
            <w:r w:rsidRPr="00A52278">
              <w:rPr>
                <w:highlight w:val="yellow"/>
                <w:lang w:val="en-US"/>
              </w:rPr>
              <w:t>NR_3</w:t>
            </w:r>
            <w:r w:rsidRPr="00043F80">
              <w:rPr>
                <w:lang w:val="en-US"/>
              </w:rPr>
              <w:t>); // System information combination NR-3 as defined in TS 38.508-1 clause 4.4.3.1.2 is used in NR cells</w:t>
            </w:r>
          </w:p>
          <w:p w14:paraId="0874C702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</w:p>
          <w:p w14:paraId="03035300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//Set maximum cell power level for the Cells to be used</w:t>
            </w:r>
          </w:p>
          <w:p w14:paraId="3193CE1D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f_NR_CellInfo_InitMaxReferencePower</w:t>
            </w:r>
            <w:proofErr w:type="spellEnd"/>
            <w:r w:rsidRPr="00043F80">
              <w:rPr>
                <w:lang w:val="en-US"/>
              </w:rPr>
              <w:t>(nr_Cell1, -85, -82); // @sic R5-217918 sic@</w:t>
            </w:r>
          </w:p>
          <w:p w14:paraId="0E570156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f_NR_CellInfo_InitMaxReferencePower</w:t>
            </w:r>
            <w:proofErr w:type="spellEnd"/>
            <w:r w:rsidRPr="00043F80">
              <w:rPr>
                <w:lang w:val="en-US"/>
              </w:rPr>
              <w:t>(nr_Cell11, -85, -82);</w:t>
            </w:r>
          </w:p>
          <w:p w14:paraId="3ADAFFB5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lastRenderedPageBreak/>
              <w:t xml:space="preserve">    </w:t>
            </w:r>
            <w:proofErr w:type="spellStart"/>
            <w:r w:rsidRPr="00043F80">
              <w:rPr>
                <w:lang w:val="en-US"/>
              </w:rPr>
              <w:t>f_NR_CellInfo_InitMaxReferencePower</w:t>
            </w:r>
            <w:proofErr w:type="spellEnd"/>
            <w:r w:rsidRPr="00043F80">
              <w:rPr>
                <w:lang w:val="en-US"/>
              </w:rPr>
              <w:t>(nr_Cell3, -85, -82);</w:t>
            </w:r>
          </w:p>
          <w:p w14:paraId="7E9096D2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</w:p>
          <w:p w14:paraId="0BF6EEDA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f_NR_CellInfo_SetPLMN</w:t>
            </w:r>
            <w:proofErr w:type="spellEnd"/>
            <w:r w:rsidRPr="00043F80">
              <w:rPr>
                <w:lang w:val="en-US"/>
              </w:rPr>
              <w:t>(nr_Cell3, tsc_NR_HPLMN_002_11); //PLMN2</w:t>
            </w:r>
          </w:p>
          <w:p w14:paraId="1B35DEB7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</w:p>
          <w:p w14:paraId="7CADCAD3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// NR Cell 1 and NR Cell 11 have different tracking areas according to TS 38.508-1 Table 4.4.2-3.</w:t>
            </w:r>
          </w:p>
          <w:p w14:paraId="324AF145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//Create and configure cell</w:t>
            </w:r>
          </w:p>
          <w:p w14:paraId="0016BE36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f_NR_CellConfig_Def</w:t>
            </w:r>
            <w:proofErr w:type="spellEnd"/>
            <w:r w:rsidRPr="00043F80">
              <w:rPr>
                <w:lang w:val="en-US"/>
              </w:rPr>
              <w:t>(nr_Cell1);</w:t>
            </w:r>
          </w:p>
          <w:p w14:paraId="038BBE71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f_NR_CellConfig_Def</w:t>
            </w:r>
            <w:proofErr w:type="spellEnd"/>
            <w:r w:rsidRPr="00043F80">
              <w:rPr>
                <w:lang w:val="en-US"/>
              </w:rPr>
              <w:t>(nr_Cell3);</w:t>
            </w:r>
          </w:p>
          <w:p w14:paraId="23159799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f_NR_CellConfig_Def</w:t>
            </w:r>
            <w:proofErr w:type="spellEnd"/>
            <w:r w:rsidRPr="00043F80">
              <w:rPr>
                <w:lang w:val="en-US"/>
              </w:rPr>
              <w:t>(nr_Cell11);</w:t>
            </w:r>
          </w:p>
          <w:p w14:paraId="0E657F9A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</w:p>
          <w:p w14:paraId="66DCEEFD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// Preamble: The UE is in state 3N-A according to TS 38.508-1, clause 4.4A.2 Table 4.4A.2-3 on NR Cell 1.</w:t>
            </w:r>
          </w:p>
          <w:p w14:paraId="44C95B04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f_NR5GC_Preamble(nr_Cell1, STATE_CONNECTED_3A);</w:t>
            </w:r>
          </w:p>
          <w:p w14:paraId="7BB592FF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f_NR_SetCellPower</w:t>
            </w:r>
            <w:proofErr w:type="spellEnd"/>
            <w:r w:rsidRPr="00043F80">
              <w:rPr>
                <w:lang w:val="en-US"/>
              </w:rPr>
              <w:t xml:space="preserve"> (nr_Cell1, -85, -82); // update for T0 acc. to Table 8.6.2.8.3.2-1</w:t>
            </w:r>
          </w:p>
          <w:p w14:paraId="7FD54C13" w14:textId="77777777" w:rsidR="00043F80" w:rsidRPr="00043F80" w:rsidRDefault="00043F80" w:rsidP="00043F80">
            <w:pPr>
              <w:rPr>
                <w:lang w:val="en-US"/>
              </w:rPr>
            </w:pPr>
          </w:p>
          <w:p w14:paraId="34D47674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f_NR_TestBody_Set</w:t>
            </w:r>
            <w:proofErr w:type="spellEnd"/>
            <w:r w:rsidRPr="00043F80">
              <w:rPr>
                <w:lang w:val="en-US"/>
              </w:rPr>
              <w:t>(true);</w:t>
            </w:r>
          </w:p>
          <w:p w14:paraId="55D11C3A" w14:textId="77777777" w:rsidR="00043F80" w:rsidRPr="00043F80" w:rsidRDefault="00043F80" w:rsidP="00043F80">
            <w:pPr>
              <w:rPr>
                <w:lang w:val="en-US"/>
              </w:rPr>
            </w:pPr>
          </w:p>
          <w:p w14:paraId="5234BFFA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f_TC_8_1_6_1_2_10_NR5GC_TestBody();</w:t>
            </w:r>
          </w:p>
          <w:p w14:paraId="4CB5AAAB" w14:textId="77777777" w:rsidR="00043F80" w:rsidRPr="00043F80" w:rsidRDefault="00043F80" w:rsidP="00043F80">
            <w:pPr>
              <w:rPr>
                <w:lang w:val="en-US"/>
              </w:rPr>
            </w:pPr>
          </w:p>
          <w:p w14:paraId="70613B95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f_NR_TestBody_Set</w:t>
            </w:r>
            <w:proofErr w:type="spellEnd"/>
            <w:r w:rsidRPr="00043F80">
              <w:rPr>
                <w:lang w:val="en-US"/>
              </w:rPr>
              <w:t>(false);</w:t>
            </w:r>
          </w:p>
          <w:p w14:paraId="5D37BEAF" w14:textId="77777777" w:rsidR="00043F80" w:rsidRPr="00043F80" w:rsidRDefault="00043F80" w:rsidP="00043F80">
            <w:pPr>
              <w:rPr>
                <w:lang w:val="en-US"/>
              </w:rPr>
            </w:pPr>
          </w:p>
          <w:p w14:paraId="3E9B2DA5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// Switch/Power off UE</w:t>
            </w:r>
          </w:p>
          <w:p w14:paraId="6232E643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f_NR_Postamble</w:t>
            </w:r>
            <w:proofErr w:type="spellEnd"/>
            <w:r w:rsidRPr="00043F80">
              <w:rPr>
                <w:lang w:val="en-US"/>
              </w:rPr>
              <w:t xml:space="preserve">(nr_Cell11, </w:t>
            </w:r>
            <w:r w:rsidRPr="00043F80">
              <w:rPr>
                <w:highlight w:val="yellow"/>
                <w:lang w:val="en-US"/>
              </w:rPr>
              <w:t>STATE_IDLE_1A</w:t>
            </w:r>
            <w:r w:rsidRPr="00043F80">
              <w:rPr>
                <w:lang w:val="en-US"/>
              </w:rPr>
              <w:t>);</w:t>
            </w:r>
          </w:p>
          <w:p w14:paraId="158B1B7C" w14:textId="55B87194" w:rsidR="004B68FC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} //end of f_TC_8_1_6_1_2_10_NR5GC</w:t>
            </w:r>
          </w:p>
        </w:tc>
      </w:tr>
    </w:tbl>
    <w:p w14:paraId="5C74DFED" w14:textId="77777777" w:rsidR="004B68FC" w:rsidRDefault="004B68FC" w:rsidP="004B68FC">
      <w:pPr>
        <w:rPr>
          <w:lang w:val="en-US"/>
        </w:rPr>
      </w:pPr>
    </w:p>
    <w:p w14:paraId="0ABF7FE3" w14:textId="77777777" w:rsidR="004B68FC" w:rsidRDefault="004B68FC" w:rsidP="004B68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3AAF6731" w14:textId="77777777" w:rsidTr="003D237E">
        <w:tc>
          <w:tcPr>
            <w:tcW w:w="9855" w:type="dxa"/>
          </w:tcPr>
          <w:p w14:paraId="50FACEA0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>function f_TC_8_1_6_1_2_10_NR5GC() runs on NR5GC_PTC</w:t>
            </w:r>
          </w:p>
          <w:p w14:paraId="40D5AD30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{ //Logged MDT / Maintaining logged measurement configuration / UE mobility</w:t>
            </w:r>
          </w:p>
          <w:p w14:paraId="6061D4D7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</w:p>
          <w:p w14:paraId="242F241C" w14:textId="72F44D95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f_NR5GC_Init(</w:t>
            </w:r>
            <w:r w:rsidRPr="00A52278">
              <w:rPr>
                <w:highlight w:val="yellow"/>
                <w:lang w:val="en-US" w:eastAsia="zh-CN"/>
              </w:rPr>
              <w:t>NR_4</w:t>
            </w:r>
            <w:r w:rsidRPr="00043F80">
              <w:rPr>
                <w:lang w:val="en-US" w:eastAsia="zh-CN"/>
              </w:rPr>
              <w:t>); // System information combination NR-</w:t>
            </w:r>
            <w:r w:rsidR="00A74697">
              <w:rPr>
                <w:lang w:val="en-US" w:eastAsia="zh-CN"/>
              </w:rPr>
              <w:t>4</w:t>
            </w:r>
            <w:r w:rsidRPr="00043F80">
              <w:rPr>
                <w:lang w:val="en-US" w:eastAsia="zh-CN"/>
              </w:rPr>
              <w:t xml:space="preserve"> as defined in TS 38.508-1 clause 4.4.3.1.2 is used in NR cells</w:t>
            </w:r>
          </w:p>
          <w:p w14:paraId="3F88FE25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</w:p>
          <w:p w14:paraId="058A9F39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//Set maximum cell power level for the Cells to be used</w:t>
            </w:r>
          </w:p>
          <w:p w14:paraId="320AEFA7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f_NR_CellInfo_InitMaxReferencePower</w:t>
            </w:r>
            <w:proofErr w:type="spellEnd"/>
            <w:r w:rsidRPr="00043F80">
              <w:rPr>
                <w:lang w:val="en-US" w:eastAsia="zh-CN"/>
              </w:rPr>
              <w:t>(nr_Cell1, -85, -82); // @sic R5-217918 sic@</w:t>
            </w:r>
          </w:p>
          <w:p w14:paraId="68989802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f_NR_CellInfo_InitMaxReferencePower</w:t>
            </w:r>
            <w:proofErr w:type="spellEnd"/>
            <w:r w:rsidRPr="00043F80">
              <w:rPr>
                <w:lang w:val="en-US" w:eastAsia="zh-CN"/>
              </w:rPr>
              <w:t>(nr_Cell11, -85, -82);</w:t>
            </w:r>
          </w:p>
          <w:p w14:paraId="410C635C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f_NR_CellInfo_InitMaxReferencePower</w:t>
            </w:r>
            <w:proofErr w:type="spellEnd"/>
            <w:r w:rsidRPr="00043F80">
              <w:rPr>
                <w:lang w:val="en-US" w:eastAsia="zh-CN"/>
              </w:rPr>
              <w:t>(nr_Cell3, -85, -82);</w:t>
            </w:r>
          </w:p>
          <w:p w14:paraId="134CAA13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lastRenderedPageBreak/>
              <w:t xml:space="preserve">    </w:t>
            </w:r>
          </w:p>
          <w:p w14:paraId="7F2552B8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f_NR_CellInfo_SetPLMN</w:t>
            </w:r>
            <w:proofErr w:type="spellEnd"/>
            <w:r w:rsidRPr="00043F80">
              <w:rPr>
                <w:lang w:val="en-US" w:eastAsia="zh-CN"/>
              </w:rPr>
              <w:t>(nr_Cell3, tsc_NR_HPLMN_002_11); //PLMN2</w:t>
            </w:r>
          </w:p>
          <w:p w14:paraId="55E36969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</w:p>
          <w:p w14:paraId="104FB1B2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// NR Cell 1 and NR Cell 11 have different tracking areas according to TS 38.508-1 Table 4.4.2-3.</w:t>
            </w:r>
          </w:p>
          <w:p w14:paraId="5C60B741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//Create and configure cell</w:t>
            </w:r>
          </w:p>
          <w:p w14:paraId="05631E4B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f_NR_CellConfig_Def</w:t>
            </w:r>
            <w:proofErr w:type="spellEnd"/>
            <w:r w:rsidRPr="00043F80">
              <w:rPr>
                <w:lang w:val="en-US" w:eastAsia="zh-CN"/>
              </w:rPr>
              <w:t>(nr_Cell1);</w:t>
            </w:r>
          </w:p>
          <w:p w14:paraId="468DE961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f_NR_CellConfig_Def</w:t>
            </w:r>
            <w:proofErr w:type="spellEnd"/>
            <w:r w:rsidRPr="00043F80">
              <w:rPr>
                <w:lang w:val="en-US" w:eastAsia="zh-CN"/>
              </w:rPr>
              <w:t>(nr_Cell3);</w:t>
            </w:r>
          </w:p>
          <w:p w14:paraId="4D3F08AD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f_NR_CellConfig_Def</w:t>
            </w:r>
            <w:proofErr w:type="spellEnd"/>
            <w:r w:rsidRPr="00043F80">
              <w:rPr>
                <w:lang w:val="en-US" w:eastAsia="zh-CN"/>
              </w:rPr>
              <w:t>(nr_Cell11);</w:t>
            </w:r>
          </w:p>
          <w:p w14:paraId="063CB7E8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</w:p>
          <w:p w14:paraId="6267F7B3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// Preamble: The UE is in state 3N-A according to TS 38.508-1, clause 4.4A.2 Table 4.4A.2-3 on NR Cell 1.</w:t>
            </w:r>
          </w:p>
          <w:p w14:paraId="4996859D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f_NR5GC_Preamble(nr_Cell1, STATE_CONNECTED_3A);</w:t>
            </w:r>
          </w:p>
          <w:p w14:paraId="2E90ADFB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f_NR_SetCellPower</w:t>
            </w:r>
            <w:proofErr w:type="spellEnd"/>
            <w:r w:rsidRPr="00043F80">
              <w:rPr>
                <w:lang w:val="en-US" w:eastAsia="zh-CN"/>
              </w:rPr>
              <w:t xml:space="preserve"> (nr_Cell1, -85, -82); // update for T0 acc. to Table 8.6.2.8.3.2-1</w:t>
            </w:r>
          </w:p>
          <w:p w14:paraId="7F6F36C5" w14:textId="77777777" w:rsidR="00043F80" w:rsidRPr="00043F80" w:rsidRDefault="00043F80" w:rsidP="00043F80">
            <w:pPr>
              <w:rPr>
                <w:lang w:val="en-US" w:eastAsia="zh-CN"/>
              </w:rPr>
            </w:pPr>
          </w:p>
          <w:p w14:paraId="6895136F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f_NR_TestBody_Set</w:t>
            </w:r>
            <w:proofErr w:type="spellEnd"/>
            <w:r w:rsidRPr="00043F80">
              <w:rPr>
                <w:lang w:val="en-US" w:eastAsia="zh-CN"/>
              </w:rPr>
              <w:t>(true);</w:t>
            </w:r>
          </w:p>
          <w:p w14:paraId="3A176A82" w14:textId="77777777" w:rsidR="00043F80" w:rsidRPr="00043F80" w:rsidRDefault="00043F80" w:rsidP="00043F80">
            <w:pPr>
              <w:rPr>
                <w:lang w:val="en-US" w:eastAsia="zh-CN"/>
              </w:rPr>
            </w:pPr>
          </w:p>
          <w:p w14:paraId="2F5DC742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f_TC_8_1_6_1_2_10_NR5GC_TestBody();</w:t>
            </w:r>
          </w:p>
          <w:p w14:paraId="3BB1F423" w14:textId="77777777" w:rsidR="00043F80" w:rsidRPr="00043F80" w:rsidRDefault="00043F80" w:rsidP="00043F80">
            <w:pPr>
              <w:rPr>
                <w:lang w:val="en-US" w:eastAsia="zh-CN"/>
              </w:rPr>
            </w:pPr>
          </w:p>
          <w:p w14:paraId="34EFAF4B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f_NR_TestBody_Set</w:t>
            </w:r>
            <w:proofErr w:type="spellEnd"/>
            <w:r w:rsidRPr="00043F80">
              <w:rPr>
                <w:lang w:val="en-US" w:eastAsia="zh-CN"/>
              </w:rPr>
              <w:t>(false);</w:t>
            </w:r>
          </w:p>
          <w:p w14:paraId="6A249C25" w14:textId="77777777" w:rsidR="00043F80" w:rsidRPr="00043F80" w:rsidRDefault="00043F80" w:rsidP="00043F80">
            <w:pPr>
              <w:rPr>
                <w:lang w:val="en-US" w:eastAsia="zh-CN"/>
              </w:rPr>
            </w:pPr>
          </w:p>
          <w:p w14:paraId="198737B9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// Switch/Power off UE</w:t>
            </w:r>
          </w:p>
          <w:p w14:paraId="7371667B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f_NR_Postamble</w:t>
            </w:r>
            <w:proofErr w:type="spellEnd"/>
            <w:r w:rsidRPr="00043F80">
              <w:rPr>
                <w:lang w:val="en-US" w:eastAsia="zh-CN"/>
              </w:rPr>
              <w:t xml:space="preserve">(nr_Cell11, </w:t>
            </w:r>
            <w:r w:rsidRPr="00A52278">
              <w:rPr>
                <w:highlight w:val="yellow"/>
                <w:lang w:val="en-US" w:eastAsia="zh-CN"/>
              </w:rPr>
              <w:t>STATE_CONNECTED_3A</w:t>
            </w:r>
            <w:r w:rsidRPr="00043F80">
              <w:rPr>
                <w:lang w:val="en-US" w:eastAsia="zh-CN"/>
              </w:rPr>
              <w:t>);</w:t>
            </w:r>
          </w:p>
          <w:p w14:paraId="062453CC" w14:textId="60757850" w:rsidR="004B68FC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} //end of f_TC_8_1_6_1_2_10_NR5GC</w:t>
            </w:r>
          </w:p>
        </w:tc>
      </w:tr>
    </w:tbl>
    <w:p w14:paraId="76169179" w14:textId="77777777" w:rsidR="004B68FC" w:rsidRDefault="004B68FC" w:rsidP="004B68FC">
      <w:pPr>
        <w:rPr>
          <w:lang w:val="en-US"/>
        </w:rPr>
      </w:pPr>
    </w:p>
    <w:p w14:paraId="13E4BC08" w14:textId="791837B0" w:rsidR="00A71C2E" w:rsidRDefault="00A71C2E" w:rsidP="00A71C2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7207480"/>
      <w:r>
        <w:rPr>
          <w:b/>
          <w:lang w:val="pt-BR"/>
        </w:rPr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71C2E" w14:paraId="24A8E465" w14:textId="77777777" w:rsidTr="00822F4C">
        <w:trPr>
          <w:trHeight w:val="447"/>
        </w:trPr>
        <w:tc>
          <w:tcPr>
            <w:tcW w:w="1985" w:type="dxa"/>
          </w:tcPr>
          <w:p w14:paraId="490E29C4" w14:textId="77777777" w:rsidR="00A71C2E" w:rsidRDefault="00A71C2E" w:rsidP="00822F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F651A25" w14:textId="29094BC9" w:rsidR="00A71C2E" w:rsidRPr="00293C17" w:rsidRDefault="00082C5E" w:rsidP="00822F4C">
            <w:pPr>
              <w:spacing w:after="0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  <w:lang w:val="en-US"/>
              </w:rPr>
              <w:t>f_TC_8_1_6_1_2_10_NR5GC_TestBody()</w:t>
            </w:r>
          </w:p>
        </w:tc>
      </w:tr>
      <w:tr w:rsidR="00A71C2E" w14:paraId="16276A13" w14:textId="77777777" w:rsidTr="00822F4C">
        <w:trPr>
          <w:trHeight w:val="452"/>
        </w:trPr>
        <w:tc>
          <w:tcPr>
            <w:tcW w:w="1985" w:type="dxa"/>
          </w:tcPr>
          <w:p w14:paraId="7E4EC031" w14:textId="77777777" w:rsidR="00A71C2E" w:rsidRDefault="00A71C2E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301F46" w14:textId="198EECB7" w:rsidR="00A71C2E" w:rsidRPr="00293C17" w:rsidRDefault="00A74697" w:rsidP="00EC3C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At Step 15, UE will not include </w:t>
            </w:r>
            <w:proofErr w:type="spellStart"/>
            <w:r w:rsidRPr="00293C17">
              <w:rPr>
                <w:rFonts w:ascii="Arial" w:hAnsi="Arial" w:cs="Arial"/>
              </w:rPr>
              <w:t>RRCSetupComplete_Noncritical</w:t>
            </w:r>
            <w:proofErr w:type="spellEnd"/>
            <w:r w:rsidRPr="00293C17">
              <w:rPr>
                <w:rFonts w:ascii="Arial" w:hAnsi="Arial" w:cs="Arial"/>
              </w:rPr>
              <w:t xml:space="preserve"> extension when  </w:t>
            </w:r>
            <w:proofErr w:type="spellStart"/>
            <w:r w:rsidRPr="00293C17">
              <w:rPr>
                <w:rFonts w:ascii="Arial" w:hAnsi="Arial" w:cs="Arial"/>
              </w:rPr>
              <w:t>logMeasAvailable</w:t>
            </w:r>
            <w:proofErr w:type="spellEnd"/>
            <w:r w:rsidRPr="00293C17">
              <w:rPr>
                <w:rFonts w:ascii="Arial" w:hAnsi="Arial" w:cs="Arial"/>
              </w:rPr>
              <w:t xml:space="preserve"> IE not present.</w:t>
            </w:r>
          </w:p>
          <w:p w14:paraId="1B1BDCC8" w14:textId="224E94AC" w:rsidR="00EC3C5D" w:rsidRPr="00293C17" w:rsidRDefault="00EC3C5D" w:rsidP="00EC3C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>At step 15 and Step 28,  UE will be sending service request in response of paging at step 12 and step 25.</w:t>
            </w:r>
          </w:p>
          <w:p w14:paraId="072C837F" w14:textId="47BFE883" w:rsidR="00A71C2E" w:rsidRPr="00293C17" w:rsidRDefault="00A71C2E" w:rsidP="00EC3C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UE use SRB2 when it will be having logMeasReport_r16 as per 38.331 cl 5.7.10.3 at step </w:t>
            </w:r>
            <w:r w:rsidR="007C7BDA" w:rsidRPr="00293C17">
              <w:rPr>
                <w:rFonts w:ascii="Arial" w:hAnsi="Arial" w:cs="Arial"/>
              </w:rPr>
              <w:t>33</w:t>
            </w:r>
            <w:r w:rsidRPr="00293C17">
              <w:rPr>
                <w:rFonts w:ascii="Arial" w:hAnsi="Arial" w:cs="Arial"/>
              </w:rPr>
              <w:t>.</w:t>
            </w:r>
          </w:p>
          <w:p w14:paraId="51BD420D" w14:textId="77777777" w:rsidR="00A71C2E" w:rsidRPr="00293C17" w:rsidRDefault="00A71C2E" w:rsidP="00822F4C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 “1&gt; if the </w:t>
            </w:r>
            <w:proofErr w:type="spellStart"/>
            <w:r w:rsidRPr="00293C17">
              <w:rPr>
                <w:rFonts w:ascii="Arial" w:hAnsi="Arial" w:cs="Arial"/>
              </w:rPr>
              <w:t>logMeasReport</w:t>
            </w:r>
            <w:proofErr w:type="spellEnd"/>
            <w:r w:rsidRPr="00293C17">
              <w:rPr>
                <w:rFonts w:ascii="Arial" w:hAnsi="Arial" w:cs="Arial"/>
              </w:rPr>
              <w:t xml:space="preserve"> is included in the </w:t>
            </w:r>
            <w:proofErr w:type="spellStart"/>
            <w:r w:rsidRPr="00293C17">
              <w:rPr>
                <w:rFonts w:ascii="Arial" w:hAnsi="Arial" w:cs="Arial"/>
              </w:rPr>
              <w:t>UEInformationResponse</w:t>
            </w:r>
            <w:proofErr w:type="spellEnd"/>
            <w:r w:rsidRPr="00293C17">
              <w:rPr>
                <w:rFonts w:ascii="Arial" w:hAnsi="Arial" w:cs="Arial"/>
              </w:rPr>
              <w:t>:</w:t>
            </w:r>
          </w:p>
          <w:p w14:paraId="649BDF49" w14:textId="77777777" w:rsidR="00A71C2E" w:rsidRPr="00293C17" w:rsidRDefault="00A71C2E" w:rsidP="00822F4C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2&gt; submit the </w:t>
            </w:r>
            <w:proofErr w:type="spellStart"/>
            <w:r w:rsidRPr="00293C17">
              <w:rPr>
                <w:rFonts w:ascii="Arial" w:hAnsi="Arial" w:cs="Arial"/>
              </w:rPr>
              <w:t>UEInformationResponse</w:t>
            </w:r>
            <w:proofErr w:type="spellEnd"/>
            <w:r w:rsidRPr="00293C17">
              <w:rPr>
                <w:rFonts w:ascii="Arial" w:hAnsi="Arial" w:cs="Arial"/>
              </w:rPr>
              <w:t xml:space="preserve"> message to lower layers for transmission via SRB2;</w:t>
            </w:r>
          </w:p>
          <w:p w14:paraId="4AD1E94E" w14:textId="77777777" w:rsidR="00A71C2E" w:rsidRPr="00293C17" w:rsidRDefault="00A71C2E" w:rsidP="00822F4C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2&gt; discard the logged measurement entries included in the </w:t>
            </w:r>
            <w:proofErr w:type="spellStart"/>
            <w:r w:rsidRPr="00293C17">
              <w:rPr>
                <w:rFonts w:ascii="Arial" w:hAnsi="Arial" w:cs="Arial"/>
              </w:rPr>
              <w:t>logMeasInfoList</w:t>
            </w:r>
            <w:proofErr w:type="spellEnd"/>
            <w:r w:rsidRPr="00293C17">
              <w:rPr>
                <w:rFonts w:ascii="Arial" w:hAnsi="Arial" w:cs="Arial"/>
              </w:rPr>
              <w:t xml:space="preserve"> from </w:t>
            </w:r>
            <w:proofErr w:type="spellStart"/>
            <w:r w:rsidRPr="00293C17">
              <w:rPr>
                <w:rFonts w:ascii="Arial" w:hAnsi="Arial" w:cs="Arial"/>
              </w:rPr>
              <w:t>VarLogMeasReport</w:t>
            </w:r>
            <w:proofErr w:type="spellEnd"/>
            <w:r w:rsidRPr="00293C17">
              <w:rPr>
                <w:rFonts w:ascii="Arial" w:hAnsi="Arial" w:cs="Arial"/>
              </w:rPr>
              <w:t xml:space="preserve"> upon</w:t>
            </w:r>
          </w:p>
          <w:p w14:paraId="71F043DA" w14:textId="77777777" w:rsidR="00A71C2E" w:rsidRPr="00293C17" w:rsidRDefault="00A71C2E" w:rsidP="00822F4C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successful delivery of the </w:t>
            </w:r>
            <w:proofErr w:type="spellStart"/>
            <w:r w:rsidRPr="00293C17">
              <w:rPr>
                <w:rFonts w:ascii="Arial" w:hAnsi="Arial" w:cs="Arial"/>
              </w:rPr>
              <w:t>UEInformationResponse</w:t>
            </w:r>
            <w:proofErr w:type="spellEnd"/>
            <w:r w:rsidRPr="00293C17">
              <w:rPr>
                <w:rFonts w:ascii="Arial" w:hAnsi="Arial" w:cs="Arial"/>
              </w:rPr>
              <w:t xml:space="preserve"> message confirmed by lower layers;</w:t>
            </w:r>
          </w:p>
          <w:p w14:paraId="2967FF54" w14:textId="77777777" w:rsidR="00A71C2E" w:rsidRPr="00293C17" w:rsidRDefault="00A71C2E" w:rsidP="00822F4C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>1&gt; else:</w:t>
            </w:r>
          </w:p>
          <w:p w14:paraId="15BAFA2F" w14:textId="77777777" w:rsidR="00A71C2E" w:rsidRPr="00293C17" w:rsidRDefault="00A71C2E" w:rsidP="00EC3C5D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lastRenderedPageBreak/>
              <w:t xml:space="preserve">submit the </w:t>
            </w:r>
            <w:proofErr w:type="spellStart"/>
            <w:r w:rsidRPr="00293C17">
              <w:rPr>
                <w:rFonts w:ascii="Arial" w:hAnsi="Arial" w:cs="Arial"/>
              </w:rPr>
              <w:t>UEInformationResponse</w:t>
            </w:r>
            <w:proofErr w:type="spellEnd"/>
            <w:r w:rsidRPr="00293C17">
              <w:rPr>
                <w:rFonts w:ascii="Arial" w:hAnsi="Arial" w:cs="Arial"/>
              </w:rPr>
              <w:t xml:space="preserve"> message to lower layers for transmission via SRB1.”</w:t>
            </w:r>
          </w:p>
          <w:p w14:paraId="22C6C3C2" w14:textId="0C195E24" w:rsidR="00A71C2E" w:rsidRPr="00293C17" w:rsidRDefault="00666F6C" w:rsidP="00EC3C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>At Step 33 There will ‘or’ condition to check each entry on logMeasInfoList_r16.</w:t>
            </w:r>
          </w:p>
          <w:p w14:paraId="2935F5E7" w14:textId="7A002307" w:rsidR="00666F6C" w:rsidRPr="00293C17" w:rsidRDefault="00666F6C" w:rsidP="00EC3C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>At step 33, During T0/T1/T2 only one cell is enabled, therefore no neighbour cell will be measured and the content of measResultNeighCells-r16 shall be updated accordingly. Refer prose R5-220125r</w:t>
            </w:r>
            <w:r w:rsidR="004F3907">
              <w:rPr>
                <w:rFonts w:ascii="Arial" w:hAnsi="Arial" w:cs="Arial"/>
              </w:rPr>
              <w:t>2</w:t>
            </w:r>
          </w:p>
        </w:tc>
      </w:tr>
      <w:tr w:rsidR="00A71C2E" w14:paraId="68C79E30" w14:textId="77777777" w:rsidTr="00822F4C">
        <w:tc>
          <w:tcPr>
            <w:tcW w:w="1985" w:type="dxa"/>
          </w:tcPr>
          <w:p w14:paraId="011D1580" w14:textId="77777777" w:rsidR="00A71C2E" w:rsidRDefault="00A71C2E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3CE84A0" w14:textId="33547377" w:rsidR="00A71C2E" w:rsidRPr="00803AD6" w:rsidRDefault="00A63702" w:rsidP="00803AD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Removed, </w:t>
            </w:r>
            <w:proofErr w:type="spellStart"/>
            <w:r>
              <w:rPr>
                <w:rFonts w:cs="Arial"/>
              </w:rPr>
              <w:t>non critical</w:t>
            </w:r>
            <w:proofErr w:type="spellEnd"/>
            <w:r>
              <w:rPr>
                <w:rFonts w:cs="Arial"/>
              </w:rPr>
              <w:t xml:space="preserve"> template fr</w:t>
            </w:r>
            <w:r w:rsidR="00803AD6">
              <w:rPr>
                <w:rFonts w:cs="Arial"/>
              </w:rPr>
              <w:t>o</w:t>
            </w:r>
            <w:r>
              <w:rPr>
                <w:rFonts w:cs="Arial"/>
              </w:rPr>
              <w:t xml:space="preserve">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49DE7578" w14:textId="055DCB83" w:rsidR="00803AD6" w:rsidRPr="00803AD6" w:rsidRDefault="00803AD6" w:rsidP="00803AD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Removed registration request check msg.</w:t>
            </w:r>
          </w:p>
          <w:p w14:paraId="34C2BFA6" w14:textId="6AADF071" w:rsidR="00A71C2E" w:rsidRPr="0041557E" w:rsidRDefault="00803AD6" w:rsidP="00803AD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Updated RRC reception using SRB2.</w:t>
            </w:r>
          </w:p>
          <w:p w14:paraId="2E3F1A39" w14:textId="435296AB" w:rsidR="00A71C2E" w:rsidRPr="0041557E" w:rsidRDefault="00803AD6" w:rsidP="00803AD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Replaced And condition with Or.</w:t>
            </w:r>
          </w:p>
          <w:p w14:paraId="45DDCB28" w14:textId="543BFFD8" w:rsidR="00A71C2E" w:rsidRDefault="00803AD6" w:rsidP="00803AD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>
              <w:rPr>
                <w:lang w:val="en-US"/>
              </w:rPr>
              <w:t>Removed MeasResultNeighCell_r16 template.</w:t>
            </w:r>
          </w:p>
        </w:tc>
      </w:tr>
      <w:tr w:rsidR="00A71C2E" w14:paraId="33C2EAE9" w14:textId="77777777" w:rsidTr="00822F4C">
        <w:tc>
          <w:tcPr>
            <w:tcW w:w="1985" w:type="dxa"/>
          </w:tcPr>
          <w:p w14:paraId="4D0C7D6A" w14:textId="77777777" w:rsidR="00A71C2E" w:rsidRDefault="00A71C2E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342D83" w14:textId="77777777" w:rsidR="00A71C2E" w:rsidRDefault="00A71C2E" w:rsidP="00822F4C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71C2E" w14:paraId="194FB879" w14:textId="77777777" w:rsidTr="00822F4C">
        <w:tc>
          <w:tcPr>
            <w:tcW w:w="1985" w:type="dxa"/>
          </w:tcPr>
          <w:p w14:paraId="57BAAAE9" w14:textId="77777777" w:rsidR="00A71C2E" w:rsidRDefault="00A71C2E" w:rsidP="00822F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DA896DD" w14:textId="72CCAD6C" w:rsidR="00DD72D0" w:rsidRDefault="004643EE" w:rsidP="00822F4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</w:t>
            </w:r>
            <w:r w:rsidR="00DD72D0">
              <w:rPr>
                <w:rFonts w:ascii="Arial" w:hAnsi="Arial"/>
                <w:highlight w:val="cyan"/>
              </w:rPr>
              <w:t xml:space="preserve">: Accepted but last input parameter of function </w:t>
            </w:r>
            <w:proofErr w:type="spellStart"/>
            <w:r w:rsidR="00DD72D0" w:rsidRPr="00DD72D0">
              <w:rPr>
                <w:rFonts w:ascii="Arial" w:hAnsi="Arial"/>
                <w:highlight w:val="cyan"/>
              </w:rPr>
              <w:t>f_NR_RRC_ConnEst_DefWithNas</w:t>
            </w:r>
            <w:proofErr w:type="spellEnd"/>
            <w:r w:rsidR="00DD72D0">
              <w:rPr>
                <w:rFonts w:ascii="Arial" w:hAnsi="Arial"/>
                <w:highlight w:val="cyan"/>
              </w:rPr>
              <w:t xml:space="preserve"> is omit instead of ‘-‘ according to </w:t>
            </w:r>
            <w:r w:rsidR="00DD72D0" w:rsidRPr="00DD72D0">
              <w:rPr>
                <w:rFonts w:ascii="Arial" w:hAnsi="Arial"/>
                <w:highlight w:val="cyan"/>
              </w:rPr>
              <w:t>Table 8.1.6.1.2.10.3.3-1A</w:t>
            </w:r>
            <w:r w:rsidR="00DD72D0" w:rsidRPr="00DD72D0">
              <w:rPr>
                <w:rFonts w:ascii="Arial" w:hAnsi="Arial"/>
                <w:highlight w:val="cyan"/>
              </w:rPr>
              <w:t xml:space="preserve"> </w:t>
            </w:r>
            <w:r w:rsidR="00DD72D0">
              <w:rPr>
                <w:rFonts w:ascii="Arial" w:hAnsi="Arial"/>
                <w:highlight w:val="cyan"/>
              </w:rPr>
              <w:t xml:space="preserve">introduced in </w:t>
            </w:r>
            <w:r w:rsidR="00DD72D0" w:rsidRPr="00DD72D0">
              <w:rPr>
                <w:rFonts w:ascii="Arial" w:hAnsi="Arial"/>
                <w:highlight w:val="cyan"/>
              </w:rPr>
              <w:fldChar w:fldCharType="begin"/>
            </w:r>
            <w:r w:rsidR="00DD72D0" w:rsidRPr="00DD72D0">
              <w:rPr>
                <w:rFonts w:ascii="Arial" w:hAnsi="Arial"/>
                <w:highlight w:val="cyan"/>
              </w:rPr>
              <w:instrText xml:space="preserve"> DOCPROPERTY  Tdoc#  \* MERGEFORMAT </w:instrText>
            </w:r>
            <w:r w:rsidR="00DD72D0" w:rsidRPr="00DD72D0">
              <w:rPr>
                <w:rFonts w:ascii="Arial" w:hAnsi="Arial"/>
                <w:highlight w:val="cyan"/>
              </w:rPr>
              <w:fldChar w:fldCharType="separate"/>
            </w:r>
            <w:r w:rsidR="00DD72D0" w:rsidRPr="00DD72D0">
              <w:rPr>
                <w:rFonts w:ascii="Arial" w:hAnsi="Arial"/>
                <w:highlight w:val="cyan"/>
              </w:rPr>
              <w:t>R5-221566</w:t>
            </w:r>
            <w:r w:rsidR="00DD72D0" w:rsidRPr="00DD72D0">
              <w:rPr>
                <w:rFonts w:ascii="Arial" w:hAnsi="Arial"/>
                <w:highlight w:val="cyan"/>
              </w:rPr>
              <w:fldChar w:fldCharType="end"/>
            </w:r>
            <w:r w:rsidR="00DD72D0">
              <w:rPr>
                <w:rFonts w:ascii="Arial" w:hAnsi="Arial"/>
                <w:highlight w:val="cyan"/>
              </w:rPr>
              <w:t xml:space="preserve">   </w:t>
            </w:r>
          </w:p>
          <w:p w14:paraId="2F3B8450" w14:textId="67B06796" w:rsidR="00A71C2E" w:rsidRDefault="00DD72D0" w:rsidP="00822F4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2</w:t>
            </w:r>
            <w:r w:rsidR="004643EE">
              <w:rPr>
                <w:rFonts w:ascii="Arial" w:hAnsi="Arial"/>
                <w:highlight w:val="cyan"/>
              </w:rPr>
              <w:t>-5: Accepted</w:t>
            </w:r>
          </w:p>
        </w:tc>
      </w:tr>
    </w:tbl>
    <w:p w14:paraId="2264B168" w14:textId="77777777" w:rsidR="00A71C2E" w:rsidRDefault="00A71C2E" w:rsidP="00A71C2E">
      <w:pPr>
        <w:rPr>
          <w:lang w:val="en-US"/>
        </w:rPr>
      </w:pPr>
    </w:p>
    <w:p w14:paraId="0BF6A625" w14:textId="77777777" w:rsidR="00A71C2E" w:rsidRDefault="00A71C2E" w:rsidP="00A71C2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1C2E" w14:paraId="7EECF183" w14:textId="77777777" w:rsidTr="00822F4C">
        <w:tc>
          <w:tcPr>
            <w:tcW w:w="9855" w:type="dxa"/>
          </w:tcPr>
          <w:p w14:paraId="3B021E0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function f_TC_8_1_6_1_2_10_NR5GC_TestBody() runs on NR5GC_PTC</w:t>
            </w:r>
          </w:p>
          <w:p w14:paraId="5B45B93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{</w:t>
            </w:r>
          </w:p>
          <w:p w14:paraId="1CE0782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NG_NAS_MSG_Indication_Type</w:t>
            </w:r>
            <w:proofErr w:type="spellEnd"/>
            <w:r w:rsidRPr="00A52278">
              <w:rPr>
                <w:lang w:val="en-US"/>
              </w:rPr>
              <w:t xml:space="preserve"> </w:t>
            </w:r>
            <w:proofErr w:type="spellStart"/>
            <w:r w:rsidRPr="00A52278">
              <w:rPr>
                <w:lang w:val="en-US"/>
              </w:rPr>
              <w:t>v_ReceivedMsg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6A6E814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GMM_MobilityInfo_Type</w:t>
            </w:r>
            <w:proofErr w:type="spellEnd"/>
            <w:r w:rsidRPr="00A52278">
              <w:rPr>
                <w:lang w:val="en-US"/>
              </w:rPr>
              <w:t xml:space="preserve"> </w:t>
            </w:r>
            <w:proofErr w:type="spellStart"/>
            <w:r w:rsidRPr="00A52278">
              <w:rPr>
                <w:lang w:val="en-US"/>
              </w:rPr>
              <w:t>v_GMM_MobilityInfo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2C6360F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PLMN_Identity</w:t>
            </w:r>
            <w:proofErr w:type="spellEnd"/>
            <w:r w:rsidRPr="00A52278">
              <w:rPr>
                <w:lang w:val="en-US"/>
              </w:rPr>
              <w:t xml:space="preserve"> v_PlmnID_NRCell1 := </w:t>
            </w:r>
            <w:proofErr w:type="spellStart"/>
            <w:r w:rsidRPr="00A52278">
              <w:rPr>
                <w:lang w:val="en-US"/>
              </w:rPr>
              <w:t>f_NR_CellInfo_GetPLMN</w:t>
            </w:r>
            <w:proofErr w:type="spellEnd"/>
            <w:r w:rsidRPr="00A52278">
              <w:rPr>
                <w:lang w:val="en-US"/>
              </w:rPr>
              <w:t xml:space="preserve"> (nr_Cell1);</w:t>
            </w:r>
          </w:p>
          <w:p w14:paraId="7B8B65C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PLMN_Identity</w:t>
            </w:r>
            <w:proofErr w:type="spellEnd"/>
            <w:r w:rsidRPr="00A52278">
              <w:rPr>
                <w:lang w:val="en-US"/>
              </w:rPr>
              <w:t xml:space="preserve"> v_PlmnID_NRCell11 := </w:t>
            </w:r>
            <w:proofErr w:type="spellStart"/>
            <w:r w:rsidRPr="00A52278">
              <w:rPr>
                <w:lang w:val="en-US"/>
              </w:rPr>
              <w:t>f_NR_CellInfo_GetPLMN</w:t>
            </w:r>
            <w:proofErr w:type="spellEnd"/>
            <w:r w:rsidRPr="00A52278">
              <w:rPr>
                <w:lang w:val="en-US"/>
              </w:rPr>
              <w:t xml:space="preserve"> (nr_Cell11);</w:t>
            </w:r>
          </w:p>
          <w:p w14:paraId="2DCB734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CellIdentity</w:t>
            </w:r>
            <w:proofErr w:type="spellEnd"/>
            <w:r w:rsidRPr="00A52278">
              <w:rPr>
                <w:lang w:val="en-US"/>
              </w:rPr>
              <w:t xml:space="preserve"> v_CellIdentity_NRCell1 := </w:t>
            </w:r>
            <w:proofErr w:type="spellStart"/>
            <w:r w:rsidRPr="00A52278">
              <w:rPr>
                <w:lang w:val="en-US"/>
              </w:rPr>
              <w:t>f_NR_CellInfo_GetCellIdentity</w:t>
            </w:r>
            <w:proofErr w:type="spellEnd"/>
            <w:r w:rsidRPr="00A52278">
              <w:rPr>
                <w:lang w:val="en-US"/>
              </w:rPr>
              <w:t>(nr_Cell1);</w:t>
            </w:r>
          </w:p>
          <w:p w14:paraId="711266C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CellIdentity</w:t>
            </w:r>
            <w:proofErr w:type="spellEnd"/>
            <w:r w:rsidRPr="00A52278">
              <w:rPr>
                <w:lang w:val="en-US"/>
              </w:rPr>
              <w:t xml:space="preserve"> v_CellIdentity_NRCell11 := </w:t>
            </w:r>
            <w:proofErr w:type="spellStart"/>
            <w:r w:rsidRPr="00A52278">
              <w:rPr>
                <w:lang w:val="en-US"/>
              </w:rPr>
              <w:t>f_NR_CellInfo_GetCellIdentity</w:t>
            </w:r>
            <w:proofErr w:type="spellEnd"/>
            <w:r w:rsidRPr="00A52278">
              <w:rPr>
                <w:lang w:val="en-US"/>
              </w:rPr>
              <w:t>(nr_Cell11);</w:t>
            </w:r>
          </w:p>
          <w:p w14:paraId="69FE918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TrackingAreaCode</w:t>
            </w:r>
            <w:proofErr w:type="spellEnd"/>
            <w:r w:rsidRPr="00A52278">
              <w:rPr>
                <w:lang w:val="en-US"/>
              </w:rPr>
              <w:t xml:space="preserve"> v_TAC_NRCell1 := </w:t>
            </w:r>
            <w:proofErr w:type="spellStart"/>
            <w:r w:rsidRPr="00A52278">
              <w:rPr>
                <w:lang w:val="en-US"/>
              </w:rPr>
              <w:t>f_NR_CellInfo_GetTAC</w:t>
            </w:r>
            <w:proofErr w:type="spellEnd"/>
            <w:r w:rsidRPr="00A52278">
              <w:rPr>
                <w:lang w:val="en-US"/>
              </w:rPr>
              <w:t xml:space="preserve"> (nr_Cell1);</w:t>
            </w:r>
          </w:p>
          <w:p w14:paraId="6622A85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TrackingAreaCode</w:t>
            </w:r>
            <w:proofErr w:type="spellEnd"/>
            <w:r w:rsidRPr="00A52278">
              <w:rPr>
                <w:lang w:val="en-US"/>
              </w:rPr>
              <w:t xml:space="preserve"> v_TAC_NRCell11 := </w:t>
            </w:r>
            <w:proofErr w:type="spellStart"/>
            <w:r w:rsidRPr="00A52278">
              <w:rPr>
                <w:lang w:val="en-US"/>
              </w:rPr>
              <w:t>f_NR_CellInfo_GetTAC</w:t>
            </w:r>
            <w:proofErr w:type="spellEnd"/>
            <w:r w:rsidRPr="00A52278">
              <w:rPr>
                <w:lang w:val="en-US"/>
              </w:rPr>
              <w:t xml:space="preserve"> (nr_Cell11);</w:t>
            </w:r>
          </w:p>
          <w:p w14:paraId="5AA1BEF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AbsoluteTimeInfo_r16 v_AbsoluteTimeInfo_r16 := </w:t>
            </w:r>
            <w:proofErr w:type="spellStart"/>
            <w:r w:rsidRPr="00A52278">
              <w:rPr>
                <w:lang w:val="en-US"/>
              </w:rPr>
              <w:t>f_MDT_GetAbsolute_TimeStamp</w:t>
            </w:r>
            <w:proofErr w:type="spellEnd"/>
            <w:r w:rsidRPr="00A52278">
              <w:rPr>
                <w:lang w:val="en-US"/>
              </w:rPr>
              <w:t>();</w:t>
            </w:r>
          </w:p>
          <w:p w14:paraId="0A27F90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ARFCN_ValueNR</w:t>
            </w:r>
            <w:proofErr w:type="spellEnd"/>
            <w:r w:rsidRPr="00A52278">
              <w:rPr>
                <w:lang w:val="en-US"/>
              </w:rPr>
              <w:t xml:space="preserve"> v_NRf_SSB_NRCell1 := </w:t>
            </w:r>
            <w:proofErr w:type="spellStart"/>
            <w:r w:rsidRPr="00A52278">
              <w:rPr>
                <w:lang w:val="en-US"/>
              </w:rPr>
              <w:t>f_NR_CellInfo_GetFrequencySSB</w:t>
            </w:r>
            <w:proofErr w:type="spellEnd"/>
            <w:r w:rsidRPr="00A52278">
              <w:rPr>
                <w:lang w:val="en-US"/>
              </w:rPr>
              <w:t>(nr_Cell1);</w:t>
            </w:r>
          </w:p>
          <w:p w14:paraId="3A8844B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ARFCN_ValueNR</w:t>
            </w:r>
            <w:proofErr w:type="spellEnd"/>
            <w:r w:rsidRPr="00A52278">
              <w:rPr>
                <w:lang w:val="en-US"/>
              </w:rPr>
              <w:t xml:space="preserve"> v_NRf_SSB_NRCell11 := </w:t>
            </w:r>
            <w:proofErr w:type="spellStart"/>
            <w:r w:rsidRPr="00A52278">
              <w:rPr>
                <w:lang w:val="en-US"/>
              </w:rPr>
              <w:t>f_NR_CellInfo_GetFrequencySSB</w:t>
            </w:r>
            <w:proofErr w:type="spellEnd"/>
            <w:r w:rsidRPr="00A52278">
              <w:rPr>
                <w:lang w:val="en-US"/>
              </w:rPr>
              <w:t>(nr_Cell11);</w:t>
            </w:r>
          </w:p>
          <w:p w14:paraId="18C1513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PhysCellId</w:t>
            </w:r>
            <w:proofErr w:type="spellEnd"/>
            <w:r w:rsidRPr="00A52278">
              <w:rPr>
                <w:lang w:val="en-US"/>
              </w:rPr>
              <w:t xml:space="preserve"> v_PhysCellId_NRCell1  := </w:t>
            </w:r>
            <w:proofErr w:type="spellStart"/>
            <w:r w:rsidRPr="00A52278">
              <w:rPr>
                <w:lang w:val="en-US"/>
              </w:rPr>
              <w:t>f_NR_CellInfo_GetPhysicalCellId</w:t>
            </w:r>
            <w:proofErr w:type="spellEnd"/>
            <w:r w:rsidRPr="00A52278">
              <w:rPr>
                <w:lang w:val="en-US"/>
              </w:rPr>
              <w:t>(nr_Cell1);</w:t>
            </w:r>
          </w:p>
          <w:p w14:paraId="4B56577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PhysCellId</w:t>
            </w:r>
            <w:proofErr w:type="spellEnd"/>
            <w:r w:rsidRPr="00A52278">
              <w:rPr>
                <w:lang w:val="en-US"/>
              </w:rPr>
              <w:t xml:space="preserve"> v_PhysCellId_NRCell11 := </w:t>
            </w:r>
            <w:proofErr w:type="spellStart"/>
            <w:r w:rsidRPr="00A52278">
              <w:rPr>
                <w:lang w:val="en-US"/>
              </w:rPr>
              <w:t>f_NR_CellInfo_GetPhysicalCellId</w:t>
            </w:r>
            <w:proofErr w:type="spellEnd"/>
            <w:r w:rsidRPr="00A52278">
              <w:rPr>
                <w:lang w:val="en-US"/>
              </w:rPr>
              <w:t>(nr_Cell11);</w:t>
            </w:r>
          </w:p>
          <w:p w14:paraId="4A65726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template (present) </w:t>
            </w:r>
            <w:proofErr w:type="spellStart"/>
            <w:r w:rsidRPr="00A52278">
              <w:rPr>
                <w:lang w:val="en-US"/>
              </w:rPr>
              <w:t>MeasQuantityResults</w:t>
            </w:r>
            <w:proofErr w:type="spellEnd"/>
            <w:r w:rsidRPr="00A52278">
              <w:rPr>
                <w:lang w:val="en-US"/>
              </w:rPr>
              <w:t xml:space="preserve"> </w:t>
            </w:r>
            <w:proofErr w:type="spellStart"/>
            <w:r w:rsidRPr="00A52278">
              <w:rPr>
                <w:lang w:val="en-US"/>
              </w:rPr>
              <w:t>v_MeasQuantityResults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30E39A6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NR_SRB_COMMON_IND </w:t>
            </w:r>
            <w:proofErr w:type="spellStart"/>
            <w:r w:rsidRPr="00A52278">
              <w:rPr>
                <w:lang w:val="en-US"/>
              </w:rPr>
              <w:t>v_ReceivedAsp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26A78DAE" w14:textId="77777777" w:rsidR="00A52278" w:rsidRPr="0024267E" w:rsidRDefault="00A52278" w:rsidP="00A52278">
            <w:pPr>
              <w:rPr>
                <w:lang w:val="es-E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24267E">
              <w:rPr>
                <w:lang w:val="es-ES"/>
              </w:rPr>
              <w:t>var</w:t>
            </w:r>
            <w:proofErr w:type="spellEnd"/>
            <w:r w:rsidRPr="0024267E">
              <w:rPr>
                <w:lang w:val="es-ES"/>
              </w:rPr>
              <w:t xml:space="preserve"> LogMeasInfo_r16 v_LogMeasInfo_r16;</w:t>
            </w:r>
          </w:p>
          <w:p w14:paraId="04F31665" w14:textId="77777777" w:rsidR="00A52278" w:rsidRPr="00A52278" w:rsidRDefault="00A52278" w:rsidP="00A52278">
            <w:pPr>
              <w:rPr>
                <w:lang w:val="en-US"/>
              </w:rPr>
            </w:pPr>
            <w:r w:rsidRPr="0024267E">
              <w:rPr>
                <w:lang w:val="es-ES"/>
              </w:rPr>
              <w:t xml:space="preserve">   </w:t>
            </w:r>
            <w:r w:rsidRPr="00A52278">
              <w:rPr>
                <w:lang w:val="en-US"/>
              </w:rPr>
              <w:t xml:space="preserve">var integer </w:t>
            </w:r>
            <w:proofErr w:type="spellStart"/>
            <w:r w:rsidRPr="00A52278">
              <w:rPr>
                <w:lang w:val="en-US"/>
              </w:rPr>
              <w:t>v_FieldCnt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7CAECD6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boolean</w:t>
            </w:r>
            <w:proofErr w:type="spellEnd"/>
            <w:r w:rsidRPr="00A52278">
              <w:rPr>
                <w:lang w:val="en-US"/>
              </w:rPr>
              <w:t xml:space="preserve"> v_EntryFound_NR_Cell_1 := false;</w:t>
            </w:r>
          </w:p>
          <w:p w14:paraId="590B92E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boolean</w:t>
            </w:r>
            <w:proofErr w:type="spellEnd"/>
            <w:r w:rsidRPr="00A52278">
              <w:rPr>
                <w:lang w:val="en-US"/>
              </w:rPr>
              <w:t xml:space="preserve"> v_EntryFound_NR_Cell_11 := false;</w:t>
            </w:r>
          </w:p>
          <w:p w14:paraId="2C10A77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integer i:=0;</w:t>
            </w:r>
          </w:p>
          <w:p w14:paraId="15F5C632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lastRenderedPageBreak/>
              <w:t xml:space="preserve">   var float </w:t>
            </w:r>
            <w:proofErr w:type="spellStart"/>
            <w:r w:rsidRPr="00A52278">
              <w:rPr>
                <w:lang w:val="en-US"/>
              </w:rPr>
              <w:t>v_WaitToLogging</w:t>
            </w:r>
            <w:proofErr w:type="spellEnd"/>
            <w:r w:rsidRPr="00A52278">
              <w:rPr>
                <w:lang w:val="en-US"/>
              </w:rPr>
              <w:t xml:space="preserve"> := 10.0;</w:t>
            </w:r>
          </w:p>
          <w:p w14:paraId="10C11B99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5B4C6F3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template (value) </w:t>
            </w:r>
            <w:proofErr w:type="spellStart"/>
            <w:r w:rsidRPr="00A52278">
              <w:rPr>
                <w:lang w:val="en-US"/>
              </w:rPr>
              <w:t>NR_CellPowerList_Type</w:t>
            </w:r>
            <w:proofErr w:type="spellEnd"/>
            <w:r w:rsidRPr="00A52278">
              <w:rPr>
                <w:lang w:val="en-US"/>
              </w:rPr>
              <w:t xml:space="preserve"> v_CellPowerList_T1 := {</w:t>
            </w:r>
          </w:p>
          <w:p w14:paraId="1E54228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</w:t>
            </w:r>
            <w:proofErr w:type="spellStart"/>
            <w:r w:rsidRPr="00A52278">
              <w:rPr>
                <w:lang w:val="en-US"/>
              </w:rPr>
              <w:t>cs_NR_CellPower</w:t>
            </w:r>
            <w:proofErr w:type="spellEnd"/>
            <w:r w:rsidRPr="00A52278">
              <w:rPr>
                <w:lang w:val="en-US"/>
              </w:rPr>
              <w:t xml:space="preserve"> (nr_Cell1, </w:t>
            </w:r>
            <w:proofErr w:type="spellStart"/>
            <w:r w:rsidRPr="00A52278">
              <w:rPr>
                <w:lang w:val="en-US"/>
              </w:rPr>
              <w:t>tsc_NR_NonSuitableOffCellSSS_EPRE</w:t>
            </w:r>
            <w:proofErr w:type="spellEnd"/>
            <w:r w:rsidRPr="00A52278">
              <w:rPr>
                <w:lang w:val="en-US"/>
              </w:rPr>
              <w:t xml:space="preserve">, </w:t>
            </w:r>
            <w:proofErr w:type="spellStart"/>
            <w:r w:rsidRPr="00A52278">
              <w:rPr>
                <w:lang w:val="en-US"/>
              </w:rPr>
              <w:t>tsc_NR_NonSuitableOffCellSSS_EPRE</w:t>
            </w:r>
            <w:proofErr w:type="spellEnd"/>
            <w:r w:rsidRPr="00A52278">
              <w:rPr>
                <w:lang w:val="en-US"/>
              </w:rPr>
              <w:t>),</w:t>
            </w:r>
          </w:p>
          <w:p w14:paraId="1CBE0ED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</w:t>
            </w:r>
            <w:proofErr w:type="spellStart"/>
            <w:r w:rsidRPr="00A52278">
              <w:rPr>
                <w:lang w:val="en-US"/>
              </w:rPr>
              <w:t>cs_NR_CellPower</w:t>
            </w:r>
            <w:proofErr w:type="spellEnd"/>
            <w:r w:rsidRPr="00A52278">
              <w:rPr>
                <w:lang w:val="en-US"/>
              </w:rPr>
              <w:t xml:space="preserve"> (nr_Cell3, -85, -82)</w:t>
            </w:r>
          </w:p>
          <w:p w14:paraId="424CB1A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};</w:t>
            </w:r>
          </w:p>
          <w:p w14:paraId="134892E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template (value) </w:t>
            </w:r>
            <w:proofErr w:type="spellStart"/>
            <w:r w:rsidRPr="00A52278">
              <w:rPr>
                <w:lang w:val="en-US"/>
              </w:rPr>
              <w:t>NR_CellPowerList_Type</w:t>
            </w:r>
            <w:proofErr w:type="spellEnd"/>
            <w:r w:rsidRPr="00A52278">
              <w:rPr>
                <w:lang w:val="en-US"/>
              </w:rPr>
              <w:t xml:space="preserve"> v_CellPowerList_T2 := {</w:t>
            </w:r>
          </w:p>
          <w:p w14:paraId="6237D6E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</w:t>
            </w:r>
            <w:proofErr w:type="spellStart"/>
            <w:r w:rsidRPr="00A52278">
              <w:rPr>
                <w:lang w:val="en-US"/>
              </w:rPr>
              <w:t>cs_NR_CellPower</w:t>
            </w:r>
            <w:proofErr w:type="spellEnd"/>
            <w:r w:rsidRPr="00A52278">
              <w:rPr>
                <w:lang w:val="en-US"/>
              </w:rPr>
              <w:t xml:space="preserve"> (nr_Cell11, -85, -82),</w:t>
            </w:r>
          </w:p>
          <w:p w14:paraId="133CE80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</w:t>
            </w:r>
            <w:proofErr w:type="spellStart"/>
            <w:r w:rsidRPr="00A52278">
              <w:rPr>
                <w:lang w:val="en-US"/>
              </w:rPr>
              <w:t>cs_NR_CellPower</w:t>
            </w:r>
            <w:proofErr w:type="spellEnd"/>
            <w:r w:rsidRPr="00A52278">
              <w:rPr>
                <w:lang w:val="en-US"/>
              </w:rPr>
              <w:t xml:space="preserve"> (nr_Cell3, </w:t>
            </w:r>
            <w:proofErr w:type="spellStart"/>
            <w:r w:rsidRPr="00A52278">
              <w:rPr>
                <w:lang w:val="en-US"/>
              </w:rPr>
              <w:t>tsc_NR_NonSuitableOffCellSSS_EPRE</w:t>
            </w:r>
            <w:proofErr w:type="spellEnd"/>
            <w:r w:rsidRPr="00A52278">
              <w:rPr>
                <w:lang w:val="en-US"/>
              </w:rPr>
              <w:t xml:space="preserve">, </w:t>
            </w:r>
            <w:proofErr w:type="spellStart"/>
            <w:r w:rsidRPr="00A52278">
              <w:rPr>
                <w:lang w:val="en-US"/>
              </w:rPr>
              <w:t>tsc_NR_NonSuitableOffCellSSS_EPRE</w:t>
            </w:r>
            <w:proofErr w:type="spellEnd"/>
            <w:r w:rsidRPr="00A52278">
              <w:rPr>
                <w:lang w:val="en-US"/>
              </w:rPr>
              <w:t>)</w:t>
            </w:r>
          </w:p>
          <w:p w14:paraId="229D917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};</w:t>
            </w:r>
          </w:p>
          <w:p w14:paraId="11E30616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4D6D2AC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700EAAE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transmits a </w:t>
            </w:r>
            <w:proofErr w:type="spellStart"/>
            <w:r w:rsidRPr="00A52278">
              <w:rPr>
                <w:lang w:val="en-US"/>
              </w:rPr>
              <w:t>LoggedMeasurementConfiguration</w:t>
            </w:r>
            <w:proofErr w:type="spellEnd"/>
            <w:r w:rsidRPr="00A52278">
              <w:rPr>
                <w:lang w:val="en-US"/>
              </w:rPr>
              <w:t xml:space="preserve"> message on Cell 1.</w:t>
            </w:r>
          </w:p>
          <w:p w14:paraId="7DBFF40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SRB.send</w:t>
            </w:r>
            <w:proofErr w:type="spellEnd"/>
            <w:r w:rsidRPr="00A52278">
              <w:rPr>
                <w:lang w:val="en-US"/>
              </w:rPr>
              <w:t>(cas_NR_SRB1_RrcPdu_REQ(nr_Cell1,</w:t>
            </w:r>
          </w:p>
          <w:p w14:paraId="480197B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-,</w:t>
            </w:r>
          </w:p>
          <w:p w14:paraId="00264C5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cs_38508_LoggedMeasurementConfiguration(v_PlmnID_NRCell1,</w:t>
            </w:r>
          </w:p>
          <w:p w14:paraId="584B0E3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v_AbsoluteTimeInfo_r16,</w:t>
            </w:r>
          </w:p>
          <w:p w14:paraId="526DAD7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</w:t>
            </w:r>
            <w:proofErr w:type="spellStart"/>
            <w:r w:rsidRPr="00A52278">
              <w:rPr>
                <w:lang w:val="en-US"/>
              </w:rPr>
              <w:t>cs_LoggedMeasurementConfiguration_reportType_Periodical</w:t>
            </w:r>
            <w:proofErr w:type="spellEnd"/>
            <w:r w:rsidRPr="00A52278">
              <w:rPr>
                <w:lang w:val="en-US"/>
              </w:rPr>
              <w:t>)));</w:t>
            </w:r>
          </w:p>
          <w:p w14:paraId="54A5D4FA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78E84D9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"Steps 2"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02F6753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transmits a </w:t>
            </w:r>
            <w:proofErr w:type="spellStart"/>
            <w:r w:rsidRPr="00A52278">
              <w:rPr>
                <w:lang w:val="en-US"/>
              </w:rPr>
              <w:t>RRCRelease</w:t>
            </w:r>
            <w:proofErr w:type="spellEnd"/>
            <w:r w:rsidRPr="00A52278">
              <w:rPr>
                <w:lang w:val="en-US"/>
              </w:rPr>
              <w:t xml:space="preserve"> message to release the RRC connection.</w:t>
            </w:r>
          </w:p>
          <w:p w14:paraId="43FBE8D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f_NR_RRCRelease</w:t>
            </w:r>
            <w:proofErr w:type="spellEnd"/>
            <w:r w:rsidRPr="00A52278">
              <w:rPr>
                <w:lang w:val="en-US"/>
              </w:rPr>
              <w:t>(nr_Cell1);</w:t>
            </w:r>
          </w:p>
          <w:p w14:paraId="322077D8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22A26DF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3"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C62588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Wait 10 seconds for UE performing the logging at regular time intervals</w:t>
            </w:r>
          </w:p>
          <w:p w14:paraId="73EC0AA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f_Delay</w:t>
            </w:r>
            <w:proofErr w:type="spellEnd"/>
            <w:r w:rsidRPr="00A52278">
              <w:rPr>
                <w:lang w:val="en-US"/>
              </w:rPr>
              <w:t>(</w:t>
            </w:r>
            <w:proofErr w:type="spellStart"/>
            <w:r w:rsidRPr="00A52278">
              <w:rPr>
                <w:lang w:val="en-US"/>
              </w:rPr>
              <w:t>v_WaitToLogging</w:t>
            </w:r>
            <w:proofErr w:type="spellEnd"/>
            <w:r w:rsidRPr="00A52278">
              <w:rPr>
                <w:lang w:val="en-US"/>
              </w:rPr>
              <w:t>);</w:t>
            </w:r>
          </w:p>
          <w:p w14:paraId="4161F5B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661D801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4"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4C70AA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changes Cell 1 and Cell 3 level according to the row "T1" in Table 8.1.6.1.2.10.3.2-1/2</w:t>
            </w:r>
          </w:p>
          <w:p w14:paraId="32F099E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f_NR_SetCellPowerList</w:t>
            </w:r>
            <w:proofErr w:type="spellEnd"/>
            <w:r w:rsidRPr="00A52278">
              <w:rPr>
                <w:lang w:val="en-US"/>
              </w:rPr>
              <w:t>(v_CellPowerList_T1);  // Table 8.1.6.1.2.10.3.2-1</w:t>
            </w:r>
          </w:p>
          <w:p w14:paraId="534C5E8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33D40CD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5-10"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68FD176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Steps 1 to 6 of generic test procedure in TS 38.508-1 subclause 4.9.5.2.2-1 are performed on Cell 3.</w:t>
            </w:r>
          </w:p>
          <w:p w14:paraId="5077A3F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f_NR5GC_MobilityRegistration (nr_Cell3);</w:t>
            </w:r>
          </w:p>
          <w:p w14:paraId="18D9CA2B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762D972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11"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E0BC01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Wait 10 seconds for UE to perform the logging at regular time intervals.</w:t>
            </w:r>
          </w:p>
          <w:p w14:paraId="33D4991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f_Delay</w:t>
            </w:r>
            <w:proofErr w:type="spellEnd"/>
            <w:r w:rsidRPr="00A52278">
              <w:rPr>
                <w:lang w:val="en-US"/>
              </w:rPr>
              <w:t>(</w:t>
            </w:r>
            <w:proofErr w:type="spellStart"/>
            <w:r w:rsidRPr="00A52278">
              <w:rPr>
                <w:lang w:val="en-US"/>
              </w:rPr>
              <w:t>v_WaitToLogging</w:t>
            </w:r>
            <w:proofErr w:type="spellEnd"/>
            <w:r w:rsidRPr="00A52278">
              <w:rPr>
                <w:lang w:val="en-US"/>
              </w:rPr>
              <w:t>);</w:t>
            </w:r>
          </w:p>
          <w:p w14:paraId="7E02727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3EEEB21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12"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6632513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TThe</w:t>
            </w:r>
            <w:proofErr w:type="spellEnd"/>
            <w:r w:rsidRPr="00A52278">
              <w:rPr>
                <w:lang w:val="en-US"/>
              </w:rPr>
              <w:t xml:space="preserve"> SS transmits a Paging message.</w:t>
            </w:r>
          </w:p>
          <w:p w14:paraId="33620A9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f_NR_Paging_Def</w:t>
            </w:r>
            <w:proofErr w:type="spellEnd"/>
            <w:r w:rsidRPr="00A52278">
              <w:rPr>
                <w:lang w:val="en-US"/>
              </w:rPr>
              <w:t>(nr_Cell3, RRC_IDLE);</w:t>
            </w:r>
          </w:p>
          <w:p w14:paraId="533DF0E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0A4F3C1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13"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CC0E8F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UE transmits an </w:t>
            </w:r>
            <w:proofErr w:type="spellStart"/>
            <w:r w:rsidRPr="00A52278">
              <w:rPr>
                <w:lang w:val="en-US"/>
              </w:rPr>
              <w:t>RRCRequest</w:t>
            </w:r>
            <w:proofErr w:type="spellEnd"/>
            <w:r w:rsidRPr="00A52278">
              <w:rPr>
                <w:lang w:val="en-US"/>
              </w:rPr>
              <w:t xml:space="preserve"> message.</w:t>
            </w:r>
          </w:p>
          <w:p w14:paraId="2FB7195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14"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E52DF0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 an </w:t>
            </w:r>
            <w:proofErr w:type="spellStart"/>
            <w:r w:rsidRPr="00A52278">
              <w:rPr>
                <w:lang w:val="en-US"/>
              </w:rPr>
              <w:t>RRCSetup</w:t>
            </w:r>
            <w:proofErr w:type="spellEnd"/>
            <w:r w:rsidRPr="00A52278">
              <w:rPr>
                <w:lang w:val="en-US"/>
              </w:rPr>
              <w:t xml:space="preserve"> message.</w:t>
            </w:r>
          </w:p>
          <w:p w14:paraId="6C4264D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15"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A232B0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Check: Does UE transmit an </w:t>
            </w:r>
            <w:proofErr w:type="spellStart"/>
            <w:r w:rsidRPr="00A52278">
              <w:rPr>
                <w:lang w:val="en-US"/>
              </w:rPr>
              <w:t>RRCSetupComplete</w:t>
            </w:r>
            <w:proofErr w:type="spellEnd"/>
            <w:r w:rsidRPr="00A52278">
              <w:rPr>
                <w:lang w:val="en-US"/>
              </w:rPr>
              <w:t xml:space="preserve"> message with </w:t>
            </w:r>
            <w:proofErr w:type="spellStart"/>
            <w:r w:rsidRPr="00A52278">
              <w:rPr>
                <w:lang w:val="en-US"/>
              </w:rPr>
              <w:t>logMeasAvailable</w:t>
            </w:r>
            <w:proofErr w:type="spellEnd"/>
            <w:r w:rsidRPr="00A52278">
              <w:rPr>
                <w:lang w:val="en-US"/>
              </w:rPr>
              <w:t xml:space="preserve"> IE not present?</w:t>
            </w:r>
          </w:p>
          <w:p w14:paraId="42376C5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v_ReceivedMsg</w:t>
            </w:r>
            <w:proofErr w:type="spellEnd"/>
            <w:r w:rsidRPr="00A52278">
              <w:rPr>
                <w:lang w:val="en-US"/>
              </w:rPr>
              <w:t xml:space="preserve"> := f_NR_RRC_ConnEst_DefWithNas(nr_Cell3,tsc_NR_RRC_TI_Def,?,-,-,-,-,</w:t>
            </w:r>
          </w:p>
          <w:p w14:paraId="634303B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</w:t>
            </w:r>
            <w:r w:rsidRPr="007D0D67">
              <w:rPr>
                <w:highlight w:val="yellow"/>
                <w:lang w:val="en-US"/>
              </w:rPr>
              <w:t>cr_RRCSetupComplete_v1610_IEs(*,*,cr_UE_MeasurementsAvailable_r16(omit)</w:t>
            </w:r>
            <w:r w:rsidRPr="00A52278">
              <w:rPr>
                <w:lang w:val="en-US"/>
              </w:rPr>
              <w:t>));  //logMeasAvailable_r16 omit</w:t>
            </w:r>
          </w:p>
          <w:p w14:paraId="1CF173D8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75F5F770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r w:rsidRPr="007D0D67">
              <w:rPr>
                <w:highlight w:val="yellow"/>
                <w:lang w:val="en-US"/>
              </w:rPr>
              <w:t xml:space="preserve">if (not </w:t>
            </w:r>
            <w:proofErr w:type="spellStart"/>
            <w:r w:rsidRPr="007D0D67">
              <w:rPr>
                <w:highlight w:val="yellow"/>
                <w:lang w:val="en-US"/>
              </w:rPr>
              <w:t>f_Check_NG_RegistrationReqMsg</w:t>
            </w:r>
            <w:proofErr w:type="spellEnd"/>
            <w:r w:rsidRPr="007D0D67">
              <w:rPr>
                <w:highlight w:val="yellow"/>
                <w:lang w:val="en-US"/>
              </w:rPr>
              <w:t xml:space="preserve"> (</w:t>
            </w:r>
            <w:proofErr w:type="spellStart"/>
            <w:r w:rsidRPr="007D0D67">
              <w:rPr>
                <w:highlight w:val="yellow"/>
                <w:lang w:val="en-US"/>
              </w:rPr>
              <w:t>v_GMM_MobilityInfo</w:t>
            </w:r>
            <w:proofErr w:type="spellEnd"/>
            <w:r w:rsidRPr="007D0D67">
              <w:rPr>
                <w:highlight w:val="yellow"/>
                <w:lang w:val="en-US"/>
              </w:rPr>
              <w:t xml:space="preserve">, </w:t>
            </w:r>
            <w:proofErr w:type="spellStart"/>
            <w:r w:rsidRPr="007D0D67">
              <w:rPr>
                <w:highlight w:val="yellow"/>
                <w:lang w:val="en-US"/>
              </w:rPr>
              <w:t>v_ReceivedMsg.Pdu</w:t>
            </w:r>
            <w:proofErr w:type="spellEnd"/>
            <w:r w:rsidRPr="007D0D67">
              <w:rPr>
                <w:highlight w:val="yellow"/>
                <w:lang w:val="en-US"/>
              </w:rPr>
              <w:t>, Mobility)) {</w:t>
            </w:r>
          </w:p>
          <w:p w14:paraId="782278F2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</w:t>
            </w:r>
            <w:proofErr w:type="spellStart"/>
            <w:r w:rsidRPr="007D0D67">
              <w:rPr>
                <w:highlight w:val="yellow"/>
                <w:lang w:val="en-US"/>
              </w:rPr>
              <w:t>f_NR_SetVerdictFailOrInconc</w:t>
            </w:r>
            <w:proofErr w:type="spellEnd"/>
            <w:r w:rsidRPr="007D0D67">
              <w:rPr>
                <w:highlight w:val="yellow"/>
                <w:lang w:val="en-US"/>
              </w:rPr>
              <w:t>(__FILE__, __LINE__, "Registration Request Message Failed");</w:t>
            </w:r>
          </w:p>
          <w:p w14:paraId="5D86E674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}</w:t>
            </w:r>
          </w:p>
          <w:p w14:paraId="1B43EACD" w14:textId="77777777" w:rsidR="00A52278" w:rsidRPr="00A52278" w:rsidRDefault="00A52278" w:rsidP="00A52278">
            <w:pPr>
              <w:rPr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</w:t>
            </w:r>
            <w:proofErr w:type="spellStart"/>
            <w:r w:rsidRPr="007D0D67">
              <w:rPr>
                <w:highlight w:val="yellow"/>
                <w:lang w:val="en-US"/>
              </w:rPr>
              <w:t>f_NR_PreliminaryPass</w:t>
            </w:r>
            <w:proofErr w:type="spellEnd"/>
            <w:r w:rsidRPr="007D0D67">
              <w:rPr>
                <w:highlight w:val="yellow"/>
                <w:lang w:val="en-US"/>
              </w:rPr>
              <w:t>(__FILE__, __LINE__, "Test Case 8.1.6.1.2.10 Step 15");</w:t>
            </w:r>
          </w:p>
          <w:p w14:paraId="17937B3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0FEA9E1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16"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36BE7E5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transmits a </w:t>
            </w:r>
            <w:proofErr w:type="spellStart"/>
            <w:r w:rsidRPr="00A52278">
              <w:rPr>
                <w:lang w:val="en-US"/>
              </w:rPr>
              <w:t>RRCRelease</w:t>
            </w:r>
            <w:proofErr w:type="spellEnd"/>
            <w:r w:rsidRPr="00A52278">
              <w:rPr>
                <w:lang w:val="en-US"/>
              </w:rPr>
              <w:t xml:space="preserve"> message to release RRC connection and move to RRC_IDLE on Cell 3.</w:t>
            </w:r>
          </w:p>
          <w:p w14:paraId="4500AD3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f_NR_RRCRelease</w:t>
            </w:r>
            <w:proofErr w:type="spellEnd"/>
            <w:r w:rsidRPr="00A52278">
              <w:rPr>
                <w:lang w:val="en-US"/>
              </w:rPr>
              <w:t>(nr_Cell3);</w:t>
            </w:r>
          </w:p>
          <w:p w14:paraId="4602BF6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7275756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17"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F26105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changes Cell 1, Cell 11 and Cell 3 level according to the row "T2" in Table 8.1.6.1.2.10.3.2-1/2.</w:t>
            </w:r>
          </w:p>
          <w:p w14:paraId="124CBEE2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f_NR_SetCellPowerList</w:t>
            </w:r>
            <w:proofErr w:type="spellEnd"/>
            <w:r w:rsidRPr="00A52278">
              <w:rPr>
                <w:lang w:val="en-US"/>
              </w:rPr>
              <w:t>(v_CellPowerList_T2);</w:t>
            </w:r>
          </w:p>
          <w:p w14:paraId="2543943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2C998042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18-23"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7DA370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Steps 1 to 6 of generic test procedure in TS 38.508-1 subclause 4.9.5.2.2-1 are performed on Cell 11</w:t>
            </w:r>
          </w:p>
          <w:p w14:paraId="297CB85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f_NR5GC_MobilityRegistration (nr_Cell11);</w:t>
            </w:r>
          </w:p>
          <w:p w14:paraId="30B9BEE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lastRenderedPageBreak/>
              <w:t xml:space="preserve">   </w:t>
            </w:r>
          </w:p>
          <w:p w14:paraId="60DE363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24"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7D34EB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Wait 10 seconds for UE performing the logging at regular time intervals</w:t>
            </w:r>
          </w:p>
          <w:p w14:paraId="1080E30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f_Delay</w:t>
            </w:r>
            <w:proofErr w:type="spellEnd"/>
            <w:r w:rsidRPr="00A52278">
              <w:rPr>
                <w:lang w:val="en-US"/>
              </w:rPr>
              <w:t>(</w:t>
            </w:r>
            <w:proofErr w:type="spellStart"/>
            <w:r w:rsidRPr="00A52278">
              <w:rPr>
                <w:lang w:val="en-US"/>
              </w:rPr>
              <w:t>v_WaitToLogging</w:t>
            </w:r>
            <w:proofErr w:type="spellEnd"/>
            <w:r w:rsidRPr="00A52278">
              <w:rPr>
                <w:lang w:val="en-US"/>
              </w:rPr>
              <w:t>);</w:t>
            </w:r>
          </w:p>
          <w:p w14:paraId="3B91939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5AD8468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25"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36174D4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transmits a Paging message.</w:t>
            </w:r>
          </w:p>
          <w:p w14:paraId="36FBEC7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f_NR_Paging_Def</w:t>
            </w:r>
            <w:proofErr w:type="spellEnd"/>
            <w:r w:rsidRPr="00A52278">
              <w:rPr>
                <w:lang w:val="en-US"/>
              </w:rPr>
              <w:t>(nr_Cell11, RRC_IDLE);</w:t>
            </w:r>
          </w:p>
          <w:p w14:paraId="79AB64F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3F4E8DB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26"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39E66F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UE transmits an </w:t>
            </w:r>
            <w:proofErr w:type="spellStart"/>
            <w:r w:rsidRPr="00A52278">
              <w:rPr>
                <w:lang w:val="en-US"/>
              </w:rPr>
              <w:t>RRCRequest</w:t>
            </w:r>
            <w:proofErr w:type="spellEnd"/>
            <w:r w:rsidRPr="00A52278">
              <w:rPr>
                <w:lang w:val="en-US"/>
              </w:rPr>
              <w:t xml:space="preserve"> message.</w:t>
            </w:r>
          </w:p>
          <w:p w14:paraId="2EDFE26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27"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5DFD3B6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 an </w:t>
            </w:r>
            <w:proofErr w:type="spellStart"/>
            <w:r w:rsidRPr="00A52278">
              <w:rPr>
                <w:lang w:val="en-US"/>
              </w:rPr>
              <w:t>RRCSetup</w:t>
            </w:r>
            <w:proofErr w:type="spellEnd"/>
            <w:r w:rsidRPr="00A52278">
              <w:rPr>
                <w:lang w:val="en-US"/>
              </w:rPr>
              <w:t xml:space="preserve"> message.</w:t>
            </w:r>
          </w:p>
          <w:p w14:paraId="56DC717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28"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61F927D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Check: Does UE transmit an </w:t>
            </w:r>
            <w:proofErr w:type="spellStart"/>
            <w:r w:rsidRPr="00A52278">
              <w:rPr>
                <w:lang w:val="en-US"/>
              </w:rPr>
              <w:t>RRCSetupComplete</w:t>
            </w:r>
            <w:proofErr w:type="spellEnd"/>
            <w:r w:rsidRPr="00A52278">
              <w:rPr>
                <w:lang w:val="en-US"/>
              </w:rPr>
              <w:t xml:space="preserve"> message with </w:t>
            </w:r>
            <w:proofErr w:type="spellStart"/>
            <w:r w:rsidRPr="00A52278">
              <w:rPr>
                <w:lang w:val="en-US"/>
              </w:rPr>
              <w:t>logMeasAvailable</w:t>
            </w:r>
            <w:proofErr w:type="spellEnd"/>
            <w:r w:rsidRPr="00A52278">
              <w:rPr>
                <w:lang w:val="en-US"/>
              </w:rPr>
              <w:t xml:space="preserve"> set as true?</w:t>
            </w:r>
          </w:p>
          <w:p w14:paraId="2E7B100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v_ReceivedMsg</w:t>
            </w:r>
            <w:proofErr w:type="spellEnd"/>
            <w:r w:rsidRPr="00A52278">
              <w:rPr>
                <w:lang w:val="en-US"/>
              </w:rPr>
              <w:t xml:space="preserve"> := f_NR_RRC_ConnEst_DefWithNas(nr_Cell11,tsc_NR_RRC_TI_Def,?,-,-,-,-,</w:t>
            </w:r>
          </w:p>
          <w:p w14:paraId="4222554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cr_RRCSetupComplete_v1610_IEs(*,*,cr_UE_MeasurementsAvailable_r16(true_,omit,omit,omit,omit))); // receive RRC Connection Setup Complete as per Table 8.1.6.1.2.10.3.3-2</w:t>
            </w:r>
          </w:p>
          <w:p w14:paraId="3A2E46E1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1C620786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r w:rsidRPr="007D0D67">
              <w:rPr>
                <w:highlight w:val="yellow"/>
                <w:lang w:val="en-US"/>
              </w:rPr>
              <w:t xml:space="preserve">if (not </w:t>
            </w:r>
            <w:proofErr w:type="spellStart"/>
            <w:r w:rsidRPr="007D0D67">
              <w:rPr>
                <w:highlight w:val="yellow"/>
                <w:lang w:val="en-US"/>
              </w:rPr>
              <w:t>f_Check_NG_RegistrationReqMsg</w:t>
            </w:r>
            <w:proofErr w:type="spellEnd"/>
            <w:r w:rsidRPr="007D0D67">
              <w:rPr>
                <w:highlight w:val="yellow"/>
                <w:lang w:val="en-US"/>
              </w:rPr>
              <w:t xml:space="preserve"> (</w:t>
            </w:r>
            <w:proofErr w:type="spellStart"/>
            <w:r w:rsidRPr="007D0D67">
              <w:rPr>
                <w:highlight w:val="yellow"/>
                <w:lang w:val="en-US"/>
              </w:rPr>
              <w:t>v_GMM_MobilityInfo</w:t>
            </w:r>
            <w:proofErr w:type="spellEnd"/>
            <w:r w:rsidRPr="007D0D67">
              <w:rPr>
                <w:highlight w:val="yellow"/>
                <w:lang w:val="en-US"/>
              </w:rPr>
              <w:t xml:space="preserve">, </w:t>
            </w:r>
            <w:proofErr w:type="spellStart"/>
            <w:r w:rsidRPr="007D0D67">
              <w:rPr>
                <w:highlight w:val="yellow"/>
                <w:lang w:val="en-US"/>
              </w:rPr>
              <w:t>v_ReceivedMsg.Pdu</w:t>
            </w:r>
            <w:proofErr w:type="spellEnd"/>
            <w:r w:rsidRPr="007D0D67">
              <w:rPr>
                <w:highlight w:val="yellow"/>
                <w:lang w:val="en-US"/>
              </w:rPr>
              <w:t>, Mobility)) {</w:t>
            </w:r>
          </w:p>
          <w:p w14:paraId="77C754BA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</w:t>
            </w:r>
            <w:proofErr w:type="spellStart"/>
            <w:r w:rsidRPr="007D0D67">
              <w:rPr>
                <w:highlight w:val="yellow"/>
                <w:lang w:val="en-US"/>
              </w:rPr>
              <w:t>f_NR_SetVerdictFailOrInconc</w:t>
            </w:r>
            <w:proofErr w:type="spellEnd"/>
            <w:r w:rsidRPr="007D0D67">
              <w:rPr>
                <w:highlight w:val="yellow"/>
                <w:lang w:val="en-US"/>
              </w:rPr>
              <w:t>(__FILE__, __LINE__, "Registration Request Message Failed");</w:t>
            </w:r>
          </w:p>
          <w:p w14:paraId="350A547D" w14:textId="77777777" w:rsidR="00A52278" w:rsidRPr="00A52278" w:rsidRDefault="00A52278" w:rsidP="00A52278">
            <w:pPr>
              <w:rPr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}</w:t>
            </w:r>
          </w:p>
          <w:p w14:paraId="68580F0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7D0D67">
              <w:rPr>
                <w:highlight w:val="yellow"/>
                <w:lang w:val="en-US"/>
              </w:rPr>
              <w:t>f_NR_PreliminaryPass</w:t>
            </w:r>
            <w:proofErr w:type="spellEnd"/>
            <w:r w:rsidRPr="007D0D67">
              <w:rPr>
                <w:highlight w:val="yellow"/>
                <w:lang w:val="en-US"/>
              </w:rPr>
              <w:t>(__FILE__, __LINE__, "Test Case 8.1.6.1.2.10 Steps 28");</w:t>
            </w:r>
          </w:p>
          <w:p w14:paraId="15468F8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</w:t>
            </w:r>
          </w:p>
          <w:p w14:paraId="4EFC5EF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29-31"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2D51E4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Steps 6 to 8 of the generic procedure in TS 38.508 Table 4.5.4.2-3 are executed to successfully complete the service request procedure.</w:t>
            </w:r>
          </w:p>
          <w:p w14:paraId="04F741C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f_NR5GC_RRC_ConnectedState3N_Steps5_8(nr_Cell11, </w:t>
            </w:r>
            <w:proofErr w:type="spellStart"/>
            <w:r w:rsidRPr="00A52278">
              <w:rPr>
                <w:lang w:val="en-US"/>
              </w:rPr>
              <w:t>v_ReceivedMsg</w:t>
            </w:r>
            <w:proofErr w:type="spellEnd"/>
            <w:r w:rsidRPr="00A52278">
              <w:rPr>
                <w:lang w:val="en-US"/>
              </w:rPr>
              <w:t>);</w:t>
            </w:r>
          </w:p>
          <w:p w14:paraId="1CA2C9F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2C2B6A7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32"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8A1221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send a </w:t>
            </w:r>
            <w:proofErr w:type="spellStart"/>
            <w:r w:rsidRPr="00A52278">
              <w:rPr>
                <w:lang w:val="en-US"/>
              </w:rPr>
              <w:t>UEInformationRequest</w:t>
            </w:r>
            <w:proofErr w:type="spellEnd"/>
            <w:r w:rsidRPr="00A52278">
              <w:rPr>
                <w:lang w:val="en-US"/>
              </w:rPr>
              <w:t xml:space="preserve"> message to get </w:t>
            </w:r>
            <w:proofErr w:type="spellStart"/>
            <w:r w:rsidRPr="00A52278">
              <w:rPr>
                <w:lang w:val="en-US"/>
              </w:rPr>
              <w:t>logMeasReport</w:t>
            </w:r>
            <w:proofErr w:type="spellEnd"/>
            <w:r w:rsidRPr="00A52278">
              <w:rPr>
                <w:lang w:val="en-US"/>
              </w:rPr>
              <w:t>.</w:t>
            </w:r>
          </w:p>
          <w:p w14:paraId="78A6912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SRB.send</w:t>
            </w:r>
            <w:proofErr w:type="spellEnd"/>
            <w:r w:rsidRPr="00A52278">
              <w:rPr>
                <w:lang w:val="en-US"/>
              </w:rPr>
              <w:t>(</w:t>
            </w:r>
            <w:r w:rsidRPr="007D0D67">
              <w:rPr>
                <w:b/>
                <w:bCs/>
                <w:lang w:val="en-US"/>
              </w:rPr>
              <w:t>cas_NR_SRB1_RrcPdu_REQ</w:t>
            </w:r>
            <w:r w:rsidRPr="00A52278">
              <w:rPr>
                <w:lang w:val="en-US"/>
              </w:rPr>
              <w:t>(nr_Cell11,</w:t>
            </w:r>
          </w:p>
          <w:p w14:paraId="291C084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-,</w:t>
            </w:r>
          </w:p>
          <w:p w14:paraId="33761D6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</w:t>
            </w:r>
            <w:proofErr w:type="spellStart"/>
            <w:r w:rsidRPr="00A52278">
              <w:rPr>
                <w:lang w:val="en-US"/>
              </w:rPr>
              <w:t>cs_NR_UEInformationRequest_LOG</w:t>
            </w:r>
            <w:proofErr w:type="spellEnd"/>
            <w:r w:rsidRPr="00A52278">
              <w:rPr>
                <w:lang w:val="en-US"/>
              </w:rPr>
              <w:t>)); // Logged MDT</w:t>
            </w:r>
          </w:p>
          <w:p w14:paraId="5552C63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</w:t>
            </w:r>
          </w:p>
          <w:p w14:paraId="638A347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lastRenderedPageBreak/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33"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80BC44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Check: Does the UE send an </w:t>
            </w:r>
            <w:proofErr w:type="spellStart"/>
            <w:r w:rsidRPr="00A52278">
              <w:rPr>
                <w:lang w:val="en-US"/>
              </w:rPr>
              <w:t>UEInformationResponse</w:t>
            </w:r>
            <w:proofErr w:type="spellEnd"/>
            <w:r w:rsidRPr="00A52278">
              <w:rPr>
                <w:lang w:val="en-US"/>
              </w:rPr>
              <w:t xml:space="preserve"> message including at least one </w:t>
            </w:r>
            <w:proofErr w:type="spellStart"/>
            <w:r w:rsidRPr="00A52278">
              <w:rPr>
                <w:lang w:val="en-US"/>
              </w:rPr>
              <w:t>logMeasReport</w:t>
            </w:r>
            <w:proofErr w:type="spellEnd"/>
            <w:r w:rsidRPr="00A52278">
              <w:rPr>
                <w:lang w:val="en-US"/>
              </w:rPr>
              <w:t xml:space="preserve"> with serving cell measurements for Cell 1 and Cell 11 and without serving cell measurements for Cell 3?</w:t>
            </w:r>
          </w:p>
          <w:p w14:paraId="0676763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v_MeasQuantityResults</w:t>
            </w:r>
            <w:proofErr w:type="spellEnd"/>
            <w:r w:rsidRPr="00A52278">
              <w:rPr>
                <w:lang w:val="en-US"/>
              </w:rPr>
              <w:t xml:space="preserve"> := </w:t>
            </w:r>
            <w:proofErr w:type="spellStart"/>
            <w:r w:rsidRPr="00A52278">
              <w:rPr>
                <w:lang w:val="en-US"/>
              </w:rPr>
              <w:t>f_NR_Get_MeasQuantityResults</w:t>
            </w:r>
            <w:proofErr w:type="spellEnd"/>
            <w:r w:rsidRPr="00A52278">
              <w:rPr>
                <w:lang w:val="en-US"/>
              </w:rPr>
              <w:t>();</w:t>
            </w:r>
          </w:p>
          <w:p w14:paraId="09A3122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SRB.receive</w:t>
            </w:r>
            <w:proofErr w:type="spellEnd"/>
            <w:r w:rsidRPr="00A52278">
              <w:rPr>
                <w:lang w:val="en-US"/>
              </w:rPr>
              <w:t>(</w:t>
            </w:r>
            <w:r w:rsidRPr="007D0D67">
              <w:rPr>
                <w:highlight w:val="yellow"/>
                <w:lang w:val="en-US"/>
              </w:rPr>
              <w:t>car_NR_SRB1_RrcPdu_IND</w:t>
            </w:r>
            <w:r w:rsidRPr="00A52278">
              <w:rPr>
                <w:lang w:val="en-US"/>
              </w:rPr>
              <w:t>(nr_Cell11,</w:t>
            </w:r>
          </w:p>
          <w:p w14:paraId="4FFD002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cr_38508_UEInformationResponse(</w:t>
            </w:r>
            <w:proofErr w:type="spellStart"/>
            <w:r w:rsidRPr="00A52278">
              <w:rPr>
                <w:lang w:val="en-US"/>
              </w:rPr>
              <w:t>tsc_NR_RRC_TI_Def</w:t>
            </w:r>
            <w:proofErr w:type="spellEnd"/>
            <w:r w:rsidRPr="00A52278">
              <w:rPr>
                <w:lang w:val="en-US"/>
              </w:rPr>
              <w:t>, -,-,</w:t>
            </w:r>
          </w:p>
          <w:p w14:paraId="37FC57D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cr_LogMeasReport_r16(v_AbsoluteTimeInfo_r16,</w:t>
            </w:r>
          </w:p>
          <w:p w14:paraId="66C20A3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cr_TraceReference_r16(v_PlmnID_NRCell1),</w:t>
            </w:r>
          </w:p>
          <w:p w14:paraId="3D0E2A7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'001A'O,</w:t>
            </w:r>
          </w:p>
          <w:p w14:paraId="6380965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'05'O,</w:t>
            </w:r>
          </w:p>
          <w:p w14:paraId="571533E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?,</w:t>
            </w:r>
          </w:p>
          <w:p w14:paraId="637598C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</w:t>
            </w:r>
            <w:proofErr w:type="spellStart"/>
            <w:r w:rsidRPr="00A52278">
              <w:rPr>
                <w:lang w:val="en-US"/>
              </w:rPr>
              <w:t>omit,omit,omit</w:t>
            </w:r>
            <w:proofErr w:type="spellEnd"/>
          </w:p>
          <w:p w14:paraId="3174204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)))) -&gt; value </w:t>
            </w:r>
            <w:proofErr w:type="spellStart"/>
            <w:r w:rsidRPr="00A52278">
              <w:rPr>
                <w:lang w:val="en-US"/>
              </w:rPr>
              <w:t>v_ReceivedAsp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4F063C66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3D47E64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</w:t>
            </w:r>
            <w:proofErr w:type="spellStart"/>
            <w:r w:rsidRPr="00A52278">
              <w:rPr>
                <w:lang w:val="en-US"/>
              </w:rPr>
              <w:t>v_FieldCnt</w:t>
            </w:r>
            <w:proofErr w:type="spellEnd"/>
            <w:r w:rsidRPr="00A52278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0A5A07B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if (</w:t>
            </w:r>
            <w:proofErr w:type="spellStart"/>
            <w:r w:rsidRPr="00A52278">
              <w:rPr>
                <w:lang w:val="en-US"/>
              </w:rPr>
              <w:t>v_FieldCnt</w:t>
            </w:r>
            <w:proofErr w:type="spellEnd"/>
            <w:r w:rsidRPr="00A52278">
              <w:rPr>
                <w:lang w:val="en-US"/>
              </w:rPr>
              <w:t xml:space="preserve"> &lt; 2) {</w:t>
            </w:r>
          </w:p>
          <w:p w14:paraId="3AE79E4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</w:t>
            </w:r>
            <w:proofErr w:type="spellStart"/>
            <w:r w:rsidRPr="00A52278">
              <w:rPr>
                <w:lang w:val="en-US"/>
              </w:rPr>
              <w:t>f_NR_SetVerdictFailOrInconc</w:t>
            </w:r>
            <w:proofErr w:type="spellEnd"/>
            <w:r w:rsidRPr="00A52278">
              <w:rPr>
                <w:lang w:val="en-US"/>
              </w:rPr>
              <w:t xml:space="preserve">(__FILE__, __LINE__, "Step 33: Not enough </w:t>
            </w:r>
            <w:proofErr w:type="spellStart"/>
            <w:r w:rsidRPr="00A52278">
              <w:rPr>
                <w:lang w:val="en-US"/>
              </w:rPr>
              <w:t>LogMeasurementInfo</w:t>
            </w:r>
            <w:proofErr w:type="spellEnd"/>
            <w:r w:rsidRPr="00A52278">
              <w:rPr>
                <w:lang w:val="en-US"/>
              </w:rPr>
              <w:t xml:space="preserve"> entries")</w:t>
            </w:r>
          </w:p>
          <w:p w14:paraId="62AEC6C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}</w:t>
            </w:r>
          </w:p>
          <w:p w14:paraId="660BBB38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6B1A3CC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while ((</w:t>
            </w:r>
            <w:proofErr w:type="spellStart"/>
            <w:r w:rsidRPr="00A52278">
              <w:rPr>
                <w:lang w:val="en-US"/>
              </w:rPr>
              <w:t>i</w:t>
            </w:r>
            <w:proofErr w:type="spellEnd"/>
            <w:r w:rsidRPr="00A52278">
              <w:rPr>
                <w:lang w:val="en-US"/>
              </w:rPr>
              <w:t xml:space="preserve"> &lt; </w:t>
            </w:r>
            <w:proofErr w:type="spellStart"/>
            <w:r w:rsidRPr="00A52278">
              <w:rPr>
                <w:lang w:val="en-US"/>
              </w:rPr>
              <w:t>v_FieldCnt</w:t>
            </w:r>
            <w:proofErr w:type="spellEnd"/>
            <w:r w:rsidRPr="00A52278">
              <w:rPr>
                <w:lang w:val="en-US"/>
              </w:rPr>
              <w:t xml:space="preserve">) and (not v_EntryFound_NR_Cell_1 </w:t>
            </w:r>
            <w:r w:rsidRPr="007D0D67">
              <w:rPr>
                <w:highlight w:val="yellow"/>
                <w:lang w:val="en-US"/>
              </w:rPr>
              <w:t>and</w:t>
            </w:r>
            <w:r w:rsidRPr="00A52278">
              <w:rPr>
                <w:lang w:val="en-US"/>
              </w:rPr>
              <w:t xml:space="preserve"> not v_EntryFound_NR_Cell_11)) {</w:t>
            </w:r>
          </w:p>
          <w:p w14:paraId="689A1AD8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7B04C32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00C0BF7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if (match(v_LogMeasInfo_r16, cr_LogMeasInfo_r16(-, cr_CGI_Info_Logging_r16(v_PlmnID_NRCell1, v_CellIdentity_NRCell1, v_TAC_NRCell1),</w:t>
            </w:r>
          </w:p>
          <w:p w14:paraId="7D7CEBB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cr_MeasResultServCell_r16(</w:t>
            </w:r>
            <w:proofErr w:type="spellStart"/>
            <w:r w:rsidRPr="00A52278">
              <w:rPr>
                <w:lang w:val="en-US"/>
              </w:rPr>
              <w:t>v_MeasQuantityResults</w:t>
            </w:r>
            <w:proofErr w:type="spellEnd"/>
            <w:r w:rsidRPr="00A52278">
              <w:rPr>
                <w:lang w:val="en-US"/>
              </w:rPr>
              <w:t>),</w:t>
            </w:r>
          </w:p>
          <w:p w14:paraId="3C6D0A34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</w:t>
            </w:r>
            <w:r w:rsidRPr="007D0D67">
              <w:rPr>
                <w:highlight w:val="yellow"/>
                <w:lang w:val="en-US"/>
              </w:rPr>
              <w:t>{cr_MeasResultLogging2NR_r16(v_NRf_SSB_NRCell11,</w:t>
            </w:r>
          </w:p>
          <w:p w14:paraId="3E2D5005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                            {cr_MeasResultLoggingNR_r16(v_PhysCellId_NRCell11,</w:t>
            </w:r>
          </w:p>
          <w:p w14:paraId="6B63B591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                                                        </w:t>
            </w:r>
            <w:proofErr w:type="spellStart"/>
            <w:r w:rsidRPr="007D0D67">
              <w:rPr>
                <w:highlight w:val="yellow"/>
                <w:lang w:val="en-US"/>
              </w:rPr>
              <w:t>v_MeasQuantityResults</w:t>
            </w:r>
            <w:proofErr w:type="spellEnd"/>
          </w:p>
          <w:p w14:paraId="6B396F23" w14:textId="77777777" w:rsidR="00A52278" w:rsidRPr="00A52278" w:rsidRDefault="00A52278" w:rsidP="00A52278">
            <w:pPr>
              <w:rPr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)})},</w:t>
            </w:r>
          </w:p>
          <w:p w14:paraId="15698E7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omit)))</w:t>
            </w:r>
          </w:p>
          <w:p w14:paraId="0D8B7C12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{</w:t>
            </w:r>
          </w:p>
          <w:p w14:paraId="3B23764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v_EntryFound_NR_Cell_1 := true;</w:t>
            </w:r>
          </w:p>
          <w:p w14:paraId="5A7DADC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}</w:t>
            </w:r>
          </w:p>
          <w:p w14:paraId="227F99C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lastRenderedPageBreak/>
              <w:t xml:space="preserve">      else if (match(v_LogMeasInfo_r16, cr_LogMeasInfo_r16(-, cr_CGI_Info_Logging_r16(v_PlmnID_NRCell11, v_CellIdentity_NRCell11, v_TAC_NRCell11),</w:t>
            </w:r>
          </w:p>
          <w:p w14:paraId="143B713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cr_MeasResultServCell_r16(</w:t>
            </w:r>
            <w:proofErr w:type="spellStart"/>
            <w:r w:rsidRPr="00A52278">
              <w:rPr>
                <w:lang w:val="en-US"/>
              </w:rPr>
              <w:t>v_MeasQuantityResults</w:t>
            </w:r>
            <w:proofErr w:type="spellEnd"/>
            <w:r w:rsidRPr="00A52278">
              <w:rPr>
                <w:lang w:val="en-US"/>
              </w:rPr>
              <w:t>),</w:t>
            </w:r>
          </w:p>
          <w:p w14:paraId="4773F3FF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</w:t>
            </w:r>
            <w:r w:rsidRPr="007D0D67">
              <w:rPr>
                <w:highlight w:val="yellow"/>
                <w:lang w:val="en-US"/>
              </w:rPr>
              <w:t>{cr_MeasResultLogging2NR_r16(v_NRf_SSB_NRCell1,</w:t>
            </w:r>
          </w:p>
          <w:p w14:paraId="46645860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                                 {cr_MeasResultLoggingNR_r16(v_PhysCellId_NRCell1,</w:t>
            </w:r>
          </w:p>
          <w:p w14:paraId="129F3371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7D0D67">
              <w:rPr>
                <w:highlight w:val="yellow"/>
                <w:lang w:val="en-US"/>
              </w:rPr>
              <w:t>v_MeasQuantityResults</w:t>
            </w:r>
            <w:proofErr w:type="spellEnd"/>
          </w:p>
          <w:p w14:paraId="0085445B" w14:textId="77777777" w:rsidR="00A52278" w:rsidRPr="00A52278" w:rsidRDefault="00A52278" w:rsidP="00A52278">
            <w:pPr>
              <w:rPr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     )})},</w:t>
            </w:r>
          </w:p>
          <w:p w14:paraId="139C036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omit)))</w:t>
            </w:r>
          </w:p>
          <w:p w14:paraId="633BE7B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{</w:t>
            </w:r>
          </w:p>
          <w:p w14:paraId="0C35B75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v_EntryFound_NR_Cell_11 := true;</w:t>
            </w:r>
          </w:p>
          <w:p w14:paraId="03C6F12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}</w:t>
            </w:r>
          </w:p>
          <w:p w14:paraId="021D29C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i:=i+1;</w:t>
            </w:r>
          </w:p>
          <w:p w14:paraId="33D85FE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}</w:t>
            </w:r>
          </w:p>
          <w:p w14:paraId="0EE40BFF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5DACEF6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if (v_EntryFound_NR_Cell_1 and v_EntryFound_NR_Cell_11)</w:t>
            </w:r>
          </w:p>
          <w:p w14:paraId="4E69445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{</w:t>
            </w:r>
          </w:p>
          <w:p w14:paraId="376FBC7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</w:t>
            </w:r>
            <w:proofErr w:type="spellStart"/>
            <w:r w:rsidRPr="00A52278">
              <w:rPr>
                <w:lang w:val="en-US"/>
              </w:rPr>
              <w:t>f_NR_PreliminaryPass</w:t>
            </w:r>
            <w:proofErr w:type="spellEnd"/>
            <w:r w:rsidRPr="00A52278">
              <w:rPr>
                <w:lang w:val="en-US"/>
              </w:rPr>
              <w:t>(__FILE__, __LINE__, "Step 33");</w:t>
            </w:r>
          </w:p>
          <w:p w14:paraId="549DC23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}</w:t>
            </w:r>
          </w:p>
          <w:p w14:paraId="432FF55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else {</w:t>
            </w:r>
          </w:p>
          <w:p w14:paraId="21E504F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</w:t>
            </w:r>
            <w:proofErr w:type="spellStart"/>
            <w:r w:rsidRPr="00A52278">
              <w:rPr>
                <w:lang w:val="en-US"/>
              </w:rPr>
              <w:t>f_NR_SetVerdictFailOrInconc</w:t>
            </w:r>
            <w:proofErr w:type="spellEnd"/>
            <w:r w:rsidRPr="00A52278">
              <w:rPr>
                <w:lang w:val="en-US"/>
              </w:rPr>
              <w:t xml:space="preserve">(__FILE__, __LINE__, "Step 33: condition not fulfilled for the </w:t>
            </w:r>
            <w:proofErr w:type="spellStart"/>
            <w:r w:rsidRPr="00A52278">
              <w:rPr>
                <w:lang w:val="en-US"/>
              </w:rPr>
              <w:t>LogMeasurementInfo</w:t>
            </w:r>
            <w:proofErr w:type="spellEnd"/>
            <w:r w:rsidRPr="00A52278">
              <w:rPr>
                <w:lang w:val="en-US"/>
              </w:rPr>
              <w:t xml:space="preserve"> entries");</w:t>
            </w:r>
          </w:p>
          <w:p w14:paraId="69FD690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}</w:t>
            </w:r>
          </w:p>
          <w:p w14:paraId="1050983C" w14:textId="39B3FD53" w:rsidR="00A71C2E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}//end of f_TC_8_1_6_1_2_10_NR5GC_TestBody</w:t>
            </w:r>
          </w:p>
        </w:tc>
      </w:tr>
    </w:tbl>
    <w:p w14:paraId="62FA25E0" w14:textId="77777777" w:rsidR="00A71C2E" w:rsidRDefault="00A71C2E" w:rsidP="00A71C2E">
      <w:pPr>
        <w:rPr>
          <w:lang w:val="en-US"/>
        </w:rPr>
      </w:pPr>
    </w:p>
    <w:p w14:paraId="318BE2CF" w14:textId="77777777" w:rsidR="00A71C2E" w:rsidRDefault="00A71C2E" w:rsidP="00A71C2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1C2E" w14:paraId="49841284" w14:textId="77777777" w:rsidTr="00822F4C">
        <w:tc>
          <w:tcPr>
            <w:tcW w:w="9855" w:type="dxa"/>
          </w:tcPr>
          <w:p w14:paraId="5006FFC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function f_TC_8_1_6_1_2_10_NR5GC_TestBody() runs on NR5GC_PTC</w:t>
            </w:r>
          </w:p>
          <w:p w14:paraId="378F7DD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{</w:t>
            </w:r>
          </w:p>
          <w:p w14:paraId="16DA6C7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NG_NAS_MSG_Indication_Type</w:t>
            </w:r>
            <w:proofErr w:type="spellEnd"/>
            <w:r w:rsidRPr="00A52278">
              <w:rPr>
                <w:lang w:val="en-US" w:eastAsia="zh-CN"/>
              </w:rPr>
              <w:t xml:space="preserve"> </w:t>
            </w:r>
            <w:proofErr w:type="spellStart"/>
            <w:r w:rsidRPr="00A52278">
              <w:rPr>
                <w:lang w:val="en-US" w:eastAsia="zh-CN"/>
              </w:rPr>
              <w:t>v_ReceivedMsg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547F7A7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GMM_MobilityInfo_Type</w:t>
            </w:r>
            <w:proofErr w:type="spellEnd"/>
            <w:r w:rsidRPr="00A52278">
              <w:rPr>
                <w:lang w:val="en-US" w:eastAsia="zh-CN"/>
              </w:rPr>
              <w:t xml:space="preserve"> </w:t>
            </w:r>
            <w:proofErr w:type="spellStart"/>
            <w:r w:rsidRPr="00A52278">
              <w:rPr>
                <w:lang w:val="en-US" w:eastAsia="zh-CN"/>
              </w:rPr>
              <w:t>v_GMM_MobilityInfo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3989859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PLMN_Identity</w:t>
            </w:r>
            <w:proofErr w:type="spellEnd"/>
            <w:r w:rsidRPr="00A52278">
              <w:rPr>
                <w:lang w:val="en-US" w:eastAsia="zh-CN"/>
              </w:rPr>
              <w:t xml:space="preserve"> v_PlmnID_NRCell1 := </w:t>
            </w:r>
            <w:proofErr w:type="spellStart"/>
            <w:r w:rsidRPr="00A52278">
              <w:rPr>
                <w:lang w:val="en-US" w:eastAsia="zh-CN"/>
              </w:rPr>
              <w:t>f_NR_CellInfo_GetPLMN</w:t>
            </w:r>
            <w:proofErr w:type="spellEnd"/>
            <w:r w:rsidRPr="00A52278">
              <w:rPr>
                <w:lang w:val="en-US" w:eastAsia="zh-CN"/>
              </w:rPr>
              <w:t xml:space="preserve"> (nr_Cell1);</w:t>
            </w:r>
          </w:p>
          <w:p w14:paraId="6BD6B65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PLMN_Identity</w:t>
            </w:r>
            <w:proofErr w:type="spellEnd"/>
            <w:r w:rsidRPr="00A52278">
              <w:rPr>
                <w:lang w:val="en-US" w:eastAsia="zh-CN"/>
              </w:rPr>
              <w:t xml:space="preserve"> v_PlmnID_NRCell11 := </w:t>
            </w:r>
            <w:proofErr w:type="spellStart"/>
            <w:r w:rsidRPr="00A52278">
              <w:rPr>
                <w:lang w:val="en-US" w:eastAsia="zh-CN"/>
              </w:rPr>
              <w:t>f_NR_CellInfo_GetPLMN</w:t>
            </w:r>
            <w:proofErr w:type="spellEnd"/>
            <w:r w:rsidRPr="00A52278">
              <w:rPr>
                <w:lang w:val="en-US" w:eastAsia="zh-CN"/>
              </w:rPr>
              <w:t xml:space="preserve"> (nr_Cell11);</w:t>
            </w:r>
          </w:p>
          <w:p w14:paraId="271E023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CellIdentity</w:t>
            </w:r>
            <w:proofErr w:type="spellEnd"/>
            <w:r w:rsidRPr="00A52278">
              <w:rPr>
                <w:lang w:val="en-US" w:eastAsia="zh-CN"/>
              </w:rPr>
              <w:t xml:space="preserve"> v_CellIdentity_NRCell1 := </w:t>
            </w:r>
            <w:proofErr w:type="spellStart"/>
            <w:r w:rsidRPr="00A52278">
              <w:rPr>
                <w:lang w:val="en-US" w:eastAsia="zh-CN"/>
              </w:rPr>
              <w:t>f_NR_CellInfo_GetCellIdentity</w:t>
            </w:r>
            <w:proofErr w:type="spellEnd"/>
            <w:r w:rsidRPr="00A52278">
              <w:rPr>
                <w:lang w:val="en-US" w:eastAsia="zh-CN"/>
              </w:rPr>
              <w:t>(nr_Cell1);</w:t>
            </w:r>
          </w:p>
          <w:p w14:paraId="454702DE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CellIdentity</w:t>
            </w:r>
            <w:proofErr w:type="spellEnd"/>
            <w:r w:rsidRPr="00A52278">
              <w:rPr>
                <w:lang w:val="en-US" w:eastAsia="zh-CN"/>
              </w:rPr>
              <w:t xml:space="preserve"> v_CellIdentity_NRCell11 := </w:t>
            </w:r>
            <w:proofErr w:type="spellStart"/>
            <w:r w:rsidRPr="00A52278">
              <w:rPr>
                <w:lang w:val="en-US" w:eastAsia="zh-CN"/>
              </w:rPr>
              <w:t>f_NR_CellInfo_GetCellIdentity</w:t>
            </w:r>
            <w:proofErr w:type="spellEnd"/>
            <w:r w:rsidRPr="00A52278">
              <w:rPr>
                <w:lang w:val="en-US" w:eastAsia="zh-CN"/>
              </w:rPr>
              <w:t>(nr_Cell11);</w:t>
            </w:r>
          </w:p>
          <w:p w14:paraId="5045DC2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TrackingAreaCode</w:t>
            </w:r>
            <w:proofErr w:type="spellEnd"/>
            <w:r w:rsidRPr="00A52278">
              <w:rPr>
                <w:lang w:val="en-US" w:eastAsia="zh-CN"/>
              </w:rPr>
              <w:t xml:space="preserve"> v_TAC_NRCell1 := </w:t>
            </w:r>
            <w:proofErr w:type="spellStart"/>
            <w:r w:rsidRPr="00A52278">
              <w:rPr>
                <w:lang w:val="en-US" w:eastAsia="zh-CN"/>
              </w:rPr>
              <w:t>f_NR_CellInfo_GetTAC</w:t>
            </w:r>
            <w:proofErr w:type="spellEnd"/>
            <w:r w:rsidRPr="00A52278">
              <w:rPr>
                <w:lang w:val="en-US" w:eastAsia="zh-CN"/>
              </w:rPr>
              <w:t xml:space="preserve"> (nr_Cell1);</w:t>
            </w:r>
          </w:p>
          <w:p w14:paraId="231BDEB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TrackingAreaCode</w:t>
            </w:r>
            <w:proofErr w:type="spellEnd"/>
            <w:r w:rsidRPr="00A52278">
              <w:rPr>
                <w:lang w:val="en-US" w:eastAsia="zh-CN"/>
              </w:rPr>
              <w:t xml:space="preserve"> v_TAC_NRCell11 := </w:t>
            </w:r>
            <w:proofErr w:type="spellStart"/>
            <w:r w:rsidRPr="00A52278">
              <w:rPr>
                <w:lang w:val="en-US" w:eastAsia="zh-CN"/>
              </w:rPr>
              <w:t>f_NR_CellInfo_GetTAC</w:t>
            </w:r>
            <w:proofErr w:type="spellEnd"/>
            <w:r w:rsidRPr="00A52278">
              <w:rPr>
                <w:lang w:val="en-US" w:eastAsia="zh-CN"/>
              </w:rPr>
              <w:t xml:space="preserve"> (nr_Cell11);</w:t>
            </w:r>
          </w:p>
          <w:p w14:paraId="7F3D14A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lastRenderedPageBreak/>
              <w:t xml:space="preserve">   var AbsoluteTimeInfo_r16 v_AbsoluteTimeInfo_r16 := </w:t>
            </w:r>
            <w:proofErr w:type="spellStart"/>
            <w:r w:rsidRPr="00A52278">
              <w:rPr>
                <w:lang w:val="en-US" w:eastAsia="zh-CN"/>
              </w:rPr>
              <w:t>f_MDT_GetAbsolute_TimeStamp</w:t>
            </w:r>
            <w:proofErr w:type="spellEnd"/>
            <w:r w:rsidRPr="00A52278">
              <w:rPr>
                <w:lang w:val="en-US" w:eastAsia="zh-CN"/>
              </w:rPr>
              <w:t>();</w:t>
            </w:r>
          </w:p>
          <w:p w14:paraId="654E77F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ARFCN_ValueNR</w:t>
            </w:r>
            <w:proofErr w:type="spellEnd"/>
            <w:r w:rsidRPr="00A52278">
              <w:rPr>
                <w:lang w:val="en-US" w:eastAsia="zh-CN"/>
              </w:rPr>
              <w:t xml:space="preserve"> v_NRf_SSB_NRCell1 := </w:t>
            </w:r>
            <w:proofErr w:type="spellStart"/>
            <w:r w:rsidRPr="00A52278">
              <w:rPr>
                <w:lang w:val="en-US" w:eastAsia="zh-CN"/>
              </w:rPr>
              <w:t>f_NR_CellInfo_GetFrequencySSB</w:t>
            </w:r>
            <w:proofErr w:type="spellEnd"/>
            <w:r w:rsidRPr="00A52278">
              <w:rPr>
                <w:lang w:val="en-US" w:eastAsia="zh-CN"/>
              </w:rPr>
              <w:t>(nr_Cell1);</w:t>
            </w:r>
          </w:p>
          <w:p w14:paraId="0E5D90E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ARFCN_ValueNR</w:t>
            </w:r>
            <w:proofErr w:type="spellEnd"/>
            <w:r w:rsidRPr="00A52278">
              <w:rPr>
                <w:lang w:val="en-US" w:eastAsia="zh-CN"/>
              </w:rPr>
              <w:t xml:space="preserve"> v_NRf_SSB_NRCell11 := </w:t>
            </w:r>
            <w:proofErr w:type="spellStart"/>
            <w:r w:rsidRPr="00A52278">
              <w:rPr>
                <w:lang w:val="en-US" w:eastAsia="zh-CN"/>
              </w:rPr>
              <w:t>f_NR_CellInfo_GetFrequencySSB</w:t>
            </w:r>
            <w:proofErr w:type="spellEnd"/>
            <w:r w:rsidRPr="00A52278">
              <w:rPr>
                <w:lang w:val="en-US" w:eastAsia="zh-CN"/>
              </w:rPr>
              <w:t>(nr_Cell11);</w:t>
            </w:r>
          </w:p>
          <w:p w14:paraId="368CDB0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PhysCellId</w:t>
            </w:r>
            <w:proofErr w:type="spellEnd"/>
            <w:r w:rsidRPr="00A52278">
              <w:rPr>
                <w:lang w:val="en-US" w:eastAsia="zh-CN"/>
              </w:rPr>
              <w:t xml:space="preserve"> v_PhysCellId_NRCell1  := </w:t>
            </w:r>
            <w:proofErr w:type="spellStart"/>
            <w:r w:rsidRPr="00A52278">
              <w:rPr>
                <w:lang w:val="en-US" w:eastAsia="zh-CN"/>
              </w:rPr>
              <w:t>f_NR_CellInfo_GetPhysicalCellId</w:t>
            </w:r>
            <w:proofErr w:type="spellEnd"/>
            <w:r w:rsidRPr="00A52278">
              <w:rPr>
                <w:lang w:val="en-US" w:eastAsia="zh-CN"/>
              </w:rPr>
              <w:t>(nr_Cell1);</w:t>
            </w:r>
          </w:p>
          <w:p w14:paraId="54BAEDE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PhysCellId</w:t>
            </w:r>
            <w:proofErr w:type="spellEnd"/>
            <w:r w:rsidRPr="00A52278">
              <w:rPr>
                <w:lang w:val="en-US" w:eastAsia="zh-CN"/>
              </w:rPr>
              <w:t xml:space="preserve"> v_PhysCellId_NRCell11 := </w:t>
            </w:r>
            <w:proofErr w:type="spellStart"/>
            <w:r w:rsidRPr="00A52278">
              <w:rPr>
                <w:lang w:val="en-US" w:eastAsia="zh-CN"/>
              </w:rPr>
              <w:t>f_NR_CellInfo_GetPhysicalCellId</w:t>
            </w:r>
            <w:proofErr w:type="spellEnd"/>
            <w:r w:rsidRPr="00A52278">
              <w:rPr>
                <w:lang w:val="en-US" w:eastAsia="zh-CN"/>
              </w:rPr>
              <w:t>(nr_Cell11);</w:t>
            </w:r>
          </w:p>
          <w:p w14:paraId="2245EC1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template (present) </w:t>
            </w:r>
            <w:proofErr w:type="spellStart"/>
            <w:r w:rsidRPr="00A52278">
              <w:rPr>
                <w:lang w:val="en-US" w:eastAsia="zh-CN"/>
              </w:rPr>
              <w:t>MeasQuantityResults</w:t>
            </w:r>
            <w:proofErr w:type="spellEnd"/>
            <w:r w:rsidRPr="00A52278">
              <w:rPr>
                <w:lang w:val="en-US" w:eastAsia="zh-CN"/>
              </w:rPr>
              <w:t xml:space="preserve"> </w:t>
            </w:r>
            <w:proofErr w:type="spellStart"/>
            <w:r w:rsidRPr="00A52278">
              <w:rPr>
                <w:lang w:val="en-US" w:eastAsia="zh-CN"/>
              </w:rPr>
              <w:t>v_MeasQuantityResults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6F7F367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NR_SRB_COMMON_IND </w:t>
            </w:r>
            <w:proofErr w:type="spellStart"/>
            <w:r w:rsidRPr="00A52278">
              <w:rPr>
                <w:lang w:val="en-US" w:eastAsia="zh-CN"/>
              </w:rPr>
              <w:t>v_ReceivedAsp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7E5AA7E9" w14:textId="77777777" w:rsidR="00A52278" w:rsidRPr="0024267E" w:rsidRDefault="00A52278" w:rsidP="00A52278">
            <w:pPr>
              <w:rPr>
                <w:lang w:val="es-E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24267E">
              <w:rPr>
                <w:lang w:val="es-ES" w:eastAsia="zh-CN"/>
              </w:rPr>
              <w:t>var</w:t>
            </w:r>
            <w:proofErr w:type="spellEnd"/>
            <w:r w:rsidRPr="0024267E">
              <w:rPr>
                <w:lang w:val="es-ES" w:eastAsia="zh-CN"/>
              </w:rPr>
              <w:t xml:space="preserve"> LogMeasInfo_r16 v_LogMeasInfo_r16;</w:t>
            </w:r>
          </w:p>
          <w:p w14:paraId="76E8868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24267E">
              <w:rPr>
                <w:lang w:val="es-ES" w:eastAsia="zh-CN"/>
              </w:rPr>
              <w:t xml:space="preserve">   </w:t>
            </w:r>
            <w:r w:rsidRPr="00A52278">
              <w:rPr>
                <w:lang w:val="en-US" w:eastAsia="zh-CN"/>
              </w:rPr>
              <w:t xml:space="preserve">var integer </w:t>
            </w:r>
            <w:proofErr w:type="spellStart"/>
            <w:r w:rsidRPr="00A52278">
              <w:rPr>
                <w:lang w:val="en-US" w:eastAsia="zh-CN"/>
              </w:rPr>
              <w:t>v_FieldCnt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517F11F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boolean</w:t>
            </w:r>
            <w:proofErr w:type="spellEnd"/>
            <w:r w:rsidRPr="00A52278">
              <w:rPr>
                <w:lang w:val="en-US" w:eastAsia="zh-CN"/>
              </w:rPr>
              <w:t xml:space="preserve"> v_EntryFound_NR_Cell_1 := false;</w:t>
            </w:r>
          </w:p>
          <w:p w14:paraId="12E0E78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boolean</w:t>
            </w:r>
            <w:proofErr w:type="spellEnd"/>
            <w:r w:rsidRPr="00A52278">
              <w:rPr>
                <w:lang w:val="en-US" w:eastAsia="zh-CN"/>
              </w:rPr>
              <w:t xml:space="preserve"> v_EntryFound_NR_Cell_11 := false;</w:t>
            </w:r>
          </w:p>
          <w:p w14:paraId="591E113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integer i:=0;</w:t>
            </w:r>
          </w:p>
          <w:p w14:paraId="71880EA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float </w:t>
            </w:r>
            <w:proofErr w:type="spellStart"/>
            <w:r w:rsidRPr="00A52278">
              <w:rPr>
                <w:lang w:val="en-US" w:eastAsia="zh-CN"/>
              </w:rPr>
              <w:t>v_WaitToLogging</w:t>
            </w:r>
            <w:proofErr w:type="spellEnd"/>
            <w:r w:rsidRPr="00A52278">
              <w:rPr>
                <w:lang w:val="en-US" w:eastAsia="zh-CN"/>
              </w:rPr>
              <w:t xml:space="preserve"> := 10.0;</w:t>
            </w:r>
          </w:p>
          <w:p w14:paraId="0BA7E18F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4284F53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template (value) </w:t>
            </w:r>
            <w:proofErr w:type="spellStart"/>
            <w:r w:rsidRPr="00A52278">
              <w:rPr>
                <w:lang w:val="en-US" w:eastAsia="zh-CN"/>
              </w:rPr>
              <w:t>NR_CellPowerList_Type</w:t>
            </w:r>
            <w:proofErr w:type="spellEnd"/>
            <w:r w:rsidRPr="00A52278">
              <w:rPr>
                <w:lang w:val="en-US" w:eastAsia="zh-CN"/>
              </w:rPr>
              <w:t xml:space="preserve"> v_CellPowerList_T1 := {</w:t>
            </w:r>
          </w:p>
          <w:p w14:paraId="01BFA5F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</w:t>
            </w:r>
            <w:proofErr w:type="spellStart"/>
            <w:r w:rsidRPr="00A52278">
              <w:rPr>
                <w:lang w:val="en-US" w:eastAsia="zh-CN"/>
              </w:rPr>
              <w:t>cs_NR_CellPower</w:t>
            </w:r>
            <w:proofErr w:type="spellEnd"/>
            <w:r w:rsidRPr="00A52278">
              <w:rPr>
                <w:lang w:val="en-US" w:eastAsia="zh-CN"/>
              </w:rPr>
              <w:t xml:space="preserve"> (nr_Cell1, </w:t>
            </w:r>
            <w:proofErr w:type="spellStart"/>
            <w:r w:rsidRPr="00A52278">
              <w:rPr>
                <w:lang w:val="en-US" w:eastAsia="zh-CN"/>
              </w:rPr>
              <w:t>tsc_NR_NonSuitableOffCellSSS_EPRE</w:t>
            </w:r>
            <w:proofErr w:type="spellEnd"/>
            <w:r w:rsidRPr="00A52278">
              <w:rPr>
                <w:lang w:val="en-US" w:eastAsia="zh-CN"/>
              </w:rPr>
              <w:t xml:space="preserve">, </w:t>
            </w:r>
            <w:proofErr w:type="spellStart"/>
            <w:r w:rsidRPr="00A52278">
              <w:rPr>
                <w:lang w:val="en-US" w:eastAsia="zh-CN"/>
              </w:rPr>
              <w:t>tsc_NR_NonSuitableOffCellSSS_EPRE</w:t>
            </w:r>
            <w:proofErr w:type="spellEnd"/>
            <w:r w:rsidRPr="00A52278">
              <w:rPr>
                <w:lang w:val="en-US" w:eastAsia="zh-CN"/>
              </w:rPr>
              <w:t>),</w:t>
            </w:r>
          </w:p>
          <w:p w14:paraId="304E683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</w:t>
            </w:r>
            <w:proofErr w:type="spellStart"/>
            <w:r w:rsidRPr="00A52278">
              <w:rPr>
                <w:lang w:val="en-US" w:eastAsia="zh-CN"/>
              </w:rPr>
              <w:t>cs_NR_CellPower</w:t>
            </w:r>
            <w:proofErr w:type="spellEnd"/>
            <w:r w:rsidRPr="00A52278">
              <w:rPr>
                <w:lang w:val="en-US" w:eastAsia="zh-CN"/>
              </w:rPr>
              <w:t xml:space="preserve"> (nr_Cell3, -85, -82)</w:t>
            </w:r>
          </w:p>
          <w:p w14:paraId="4B00F95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};</w:t>
            </w:r>
          </w:p>
          <w:p w14:paraId="7F6B97D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template (value) </w:t>
            </w:r>
            <w:proofErr w:type="spellStart"/>
            <w:r w:rsidRPr="00A52278">
              <w:rPr>
                <w:lang w:val="en-US" w:eastAsia="zh-CN"/>
              </w:rPr>
              <w:t>NR_CellPowerList_Type</w:t>
            </w:r>
            <w:proofErr w:type="spellEnd"/>
            <w:r w:rsidRPr="00A52278">
              <w:rPr>
                <w:lang w:val="en-US" w:eastAsia="zh-CN"/>
              </w:rPr>
              <w:t xml:space="preserve"> v_CellPowerList_T2 := {</w:t>
            </w:r>
          </w:p>
          <w:p w14:paraId="5DADD7C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</w:t>
            </w:r>
            <w:proofErr w:type="spellStart"/>
            <w:r w:rsidRPr="00A52278">
              <w:rPr>
                <w:lang w:val="en-US" w:eastAsia="zh-CN"/>
              </w:rPr>
              <w:t>cs_NR_CellPower</w:t>
            </w:r>
            <w:proofErr w:type="spellEnd"/>
            <w:r w:rsidRPr="00A52278">
              <w:rPr>
                <w:lang w:val="en-US" w:eastAsia="zh-CN"/>
              </w:rPr>
              <w:t xml:space="preserve"> (nr_Cell11, -85, -82),</w:t>
            </w:r>
          </w:p>
          <w:p w14:paraId="713B7C5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</w:t>
            </w:r>
            <w:proofErr w:type="spellStart"/>
            <w:r w:rsidRPr="00A52278">
              <w:rPr>
                <w:lang w:val="en-US" w:eastAsia="zh-CN"/>
              </w:rPr>
              <w:t>cs_NR_CellPower</w:t>
            </w:r>
            <w:proofErr w:type="spellEnd"/>
            <w:r w:rsidRPr="00A52278">
              <w:rPr>
                <w:lang w:val="en-US" w:eastAsia="zh-CN"/>
              </w:rPr>
              <w:t xml:space="preserve"> (nr_Cell3, </w:t>
            </w:r>
            <w:proofErr w:type="spellStart"/>
            <w:r w:rsidRPr="00A52278">
              <w:rPr>
                <w:lang w:val="en-US" w:eastAsia="zh-CN"/>
              </w:rPr>
              <w:t>tsc_NR_NonSuitableOffCellSSS_EPRE</w:t>
            </w:r>
            <w:proofErr w:type="spellEnd"/>
            <w:r w:rsidRPr="00A52278">
              <w:rPr>
                <w:lang w:val="en-US" w:eastAsia="zh-CN"/>
              </w:rPr>
              <w:t xml:space="preserve">, </w:t>
            </w:r>
            <w:proofErr w:type="spellStart"/>
            <w:r w:rsidRPr="00A52278">
              <w:rPr>
                <w:lang w:val="en-US" w:eastAsia="zh-CN"/>
              </w:rPr>
              <w:t>tsc_NR_NonSuitableOffCellSSS_EPRE</w:t>
            </w:r>
            <w:proofErr w:type="spellEnd"/>
            <w:r w:rsidRPr="00A52278">
              <w:rPr>
                <w:lang w:val="en-US" w:eastAsia="zh-CN"/>
              </w:rPr>
              <w:t>)</w:t>
            </w:r>
          </w:p>
          <w:p w14:paraId="121E761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};</w:t>
            </w:r>
          </w:p>
          <w:p w14:paraId="35A531B0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1D7004E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6D78F53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transmits a </w:t>
            </w:r>
            <w:proofErr w:type="spellStart"/>
            <w:r w:rsidRPr="00A52278">
              <w:rPr>
                <w:lang w:val="en-US" w:eastAsia="zh-CN"/>
              </w:rPr>
              <w:t>LoggedMeasurementConfiguration</w:t>
            </w:r>
            <w:proofErr w:type="spellEnd"/>
            <w:r w:rsidRPr="00A52278">
              <w:rPr>
                <w:lang w:val="en-US" w:eastAsia="zh-CN"/>
              </w:rPr>
              <w:t xml:space="preserve"> message on Cell 1.</w:t>
            </w:r>
          </w:p>
          <w:p w14:paraId="546372D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SRB.send</w:t>
            </w:r>
            <w:proofErr w:type="spellEnd"/>
            <w:r w:rsidRPr="00A52278">
              <w:rPr>
                <w:lang w:val="en-US" w:eastAsia="zh-CN"/>
              </w:rPr>
              <w:t>(cas_NR_SRB1_RrcPdu_REQ(nr_Cell1,</w:t>
            </w:r>
          </w:p>
          <w:p w14:paraId="063A006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-,</w:t>
            </w:r>
          </w:p>
          <w:p w14:paraId="7A2EDFE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cs_38508_LoggedMeasurementConfiguration(v_PlmnID_NRCell1,</w:t>
            </w:r>
          </w:p>
          <w:p w14:paraId="7351D69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v_AbsoluteTimeInfo_r16,</w:t>
            </w:r>
          </w:p>
          <w:p w14:paraId="25A19DE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</w:t>
            </w:r>
            <w:proofErr w:type="spellStart"/>
            <w:r w:rsidRPr="00A52278">
              <w:rPr>
                <w:lang w:val="en-US" w:eastAsia="zh-CN"/>
              </w:rPr>
              <w:t>cs_LoggedMeasurementConfiguration_reportType_Periodical</w:t>
            </w:r>
            <w:proofErr w:type="spellEnd"/>
            <w:r w:rsidRPr="00A52278">
              <w:rPr>
                <w:lang w:val="en-US" w:eastAsia="zh-CN"/>
              </w:rPr>
              <w:t>)));</w:t>
            </w:r>
          </w:p>
          <w:p w14:paraId="44332199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789CC86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"Steps 2"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31C08E0E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transmits a </w:t>
            </w:r>
            <w:proofErr w:type="spellStart"/>
            <w:r w:rsidRPr="00A52278">
              <w:rPr>
                <w:lang w:val="en-US" w:eastAsia="zh-CN"/>
              </w:rPr>
              <w:t>RRCRelease</w:t>
            </w:r>
            <w:proofErr w:type="spellEnd"/>
            <w:r w:rsidRPr="00A52278">
              <w:rPr>
                <w:lang w:val="en-US" w:eastAsia="zh-CN"/>
              </w:rPr>
              <w:t xml:space="preserve"> message to release the RRC connection.</w:t>
            </w:r>
          </w:p>
          <w:p w14:paraId="43166DF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f_NR_RRCRelease</w:t>
            </w:r>
            <w:proofErr w:type="spellEnd"/>
            <w:r w:rsidRPr="00A52278">
              <w:rPr>
                <w:lang w:val="en-US" w:eastAsia="zh-CN"/>
              </w:rPr>
              <w:t>(nr_Cell1);</w:t>
            </w:r>
          </w:p>
          <w:p w14:paraId="4E84EC54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5C6B1F5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3"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149D473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Wait 10 seconds for UE performing the logging at regular time intervals</w:t>
            </w:r>
          </w:p>
          <w:p w14:paraId="70C2965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f_Delay</w:t>
            </w:r>
            <w:proofErr w:type="spellEnd"/>
            <w:r w:rsidRPr="00A52278">
              <w:rPr>
                <w:lang w:val="en-US" w:eastAsia="zh-CN"/>
              </w:rPr>
              <w:t>(</w:t>
            </w:r>
            <w:proofErr w:type="spellStart"/>
            <w:r w:rsidRPr="00A52278">
              <w:rPr>
                <w:lang w:val="en-US" w:eastAsia="zh-CN"/>
              </w:rPr>
              <w:t>v_WaitToLogging</w:t>
            </w:r>
            <w:proofErr w:type="spellEnd"/>
            <w:r w:rsidRPr="00A52278">
              <w:rPr>
                <w:lang w:val="en-US" w:eastAsia="zh-CN"/>
              </w:rPr>
              <w:t>);</w:t>
            </w:r>
          </w:p>
          <w:p w14:paraId="740EAE1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7239BFE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4"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2C851F5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changes Cell 1 and Cell 3 level according to the row "T1" in Table 8.1.6.1.2.10.3.2-1/2</w:t>
            </w:r>
          </w:p>
          <w:p w14:paraId="0A1065F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f_NR_SetCellPowerList</w:t>
            </w:r>
            <w:proofErr w:type="spellEnd"/>
            <w:r w:rsidRPr="00A52278">
              <w:rPr>
                <w:lang w:val="en-US" w:eastAsia="zh-CN"/>
              </w:rPr>
              <w:t>(v_CellPowerList_T1);  // Table 8.1.6.1.2.10.3.2-1</w:t>
            </w:r>
          </w:p>
          <w:p w14:paraId="3225476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5B31A9A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5-10"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1B46B7C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Steps 1 to 6 of generic test procedure in TS 38.508-1 subclause 4.9.5.2.2-1 are performed on Cell 3.</w:t>
            </w:r>
          </w:p>
          <w:p w14:paraId="0304F8AE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f_NR5GC_MobilityRegistration (nr_Cell3);</w:t>
            </w:r>
          </w:p>
          <w:p w14:paraId="70C4E534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4C99EC5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11"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480D688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Wait 10 seconds for UE to perform the logging at regular time intervals.</w:t>
            </w:r>
          </w:p>
          <w:p w14:paraId="4570CEF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f_Delay</w:t>
            </w:r>
            <w:proofErr w:type="spellEnd"/>
            <w:r w:rsidRPr="00A52278">
              <w:rPr>
                <w:lang w:val="en-US" w:eastAsia="zh-CN"/>
              </w:rPr>
              <w:t>(</w:t>
            </w:r>
            <w:proofErr w:type="spellStart"/>
            <w:r w:rsidRPr="00A52278">
              <w:rPr>
                <w:lang w:val="en-US" w:eastAsia="zh-CN"/>
              </w:rPr>
              <w:t>v_WaitToLogging</w:t>
            </w:r>
            <w:proofErr w:type="spellEnd"/>
            <w:r w:rsidRPr="00A52278">
              <w:rPr>
                <w:lang w:val="en-US" w:eastAsia="zh-CN"/>
              </w:rPr>
              <w:t>);</w:t>
            </w:r>
          </w:p>
          <w:p w14:paraId="13C119E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720C490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12"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5C5B5B2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proofErr w:type="spellStart"/>
            <w:r w:rsidRPr="00A52278">
              <w:rPr>
                <w:lang w:val="en-US" w:eastAsia="zh-CN"/>
              </w:rPr>
              <w:t>TThe</w:t>
            </w:r>
            <w:proofErr w:type="spellEnd"/>
            <w:r w:rsidRPr="00A52278">
              <w:rPr>
                <w:lang w:val="en-US" w:eastAsia="zh-CN"/>
              </w:rPr>
              <w:t xml:space="preserve"> SS transmits a Paging message.</w:t>
            </w:r>
          </w:p>
          <w:p w14:paraId="37C4C28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f_NR_Paging_Def</w:t>
            </w:r>
            <w:proofErr w:type="spellEnd"/>
            <w:r w:rsidRPr="00A52278">
              <w:rPr>
                <w:lang w:val="en-US" w:eastAsia="zh-CN"/>
              </w:rPr>
              <w:t>(nr_Cell3, RRC_IDLE);</w:t>
            </w:r>
          </w:p>
          <w:p w14:paraId="1266B8D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09CCD74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13"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126AD4B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UE transmits an </w:t>
            </w:r>
            <w:proofErr w:type="spellStart"/>
            <w:r w:rsidRPr="00A52278">
              <w:rPr>
                <w:lang w:val="en-US" w:eastAsia="zh-CN"/>
              </w:rPr>
              <w:t>RRCRequest</w:t>
            </w:r>
            <w:proofErr w:type="spellEnd"/>
            <w:r w:rsidRPr="00A52278">
              <w:rPr>
                <w:lang w:val="en-US" w:eastAsia="zh-CN"/>
              </w:rPr>
              <w:t xml:space="preserve"> message.</w:t>
            </w:r>
          </w:p>
          <w:p w14:paraId="276E82B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14"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559955F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 an </w:t>
            </w:r>
            <w:proofErr w:type="spellStart"/>
            <w:r w:rsidRPr="00A52278">
              <w:rPr>
                <w:lang w:val="en-US" w:eastAsia="zh-CN"/>
              </w:rPr>
              <w:t>RRCSetup</w:t>
            </w:r>
            <w:proofErr w:type="spellEnd"/>
            <w:r w:rsidRPr="00A52278">
              <w:rPr>
                <w:lang w:val="en-US" w:eastAsia="zh-CN"/>
              </w:rPr>
              <w:t xml:space="preserve"> message.</w:t>
            </w:r>
          </w:p>
          <w:p w14:paraId="7684848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15"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54DD230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Check: Does UE transmit an </w:t>
            </w:r>
            <w:proofErr w:type="spellStart"/>
            <w:r w:rsidRPr="00A52278">
              <w:rPr>
                <w:lang w:val="en-US" w:eastAsia="zh-CN"/>
              </w:rPr>
              <w:t>RRCSetupComplete</w:t>
            </w:r>
            <w:proofErr w:type="spellEnd"/>
            <w:r w:rsidRPr="00A52278">
              <w:rPr>
                <w:lang w:val="en-US" w:eastAsia="zh-CN"/>
              </w:rPr>
              <w:t xml:space="preserve"> message with </w:t>
            </w:r>
            <w:proofErr w:type="spellStart"/>
            <w:r w:rsidRPr="00A52278">
              <w:rPr>
                <w:lang w:val="en-US" w:eastAsia="zh-CN"/>
              </w:rPr>
              <w:t>logMeasAvailable</w:t>
            </w:r>
            <w:proofErr w:type="spellEnd"/>
            <w:r w:rsidRPr="00A52278">
              <w:rPr>
                <w:lang w:val="en-US" w:eastAsia="zh-CN"/>
              </w:rPr>
              <w:t xml:space="preserve"> IE not present?</w:t>
            </w:r>
          </w:p>
          <w:p w14:paraId="4295CAA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v_ReceivedMsg</w:t>
            </w:r>
            <w:proofErr w:type="spellEnd"/>
            <w:r w:rsidRPr="00A52278">
              <w:rPr>
                <w:lang w:val="en-US" w:eastAsia="zh-CN"/>
              </w:rPr>
              <w:t xml:space="preserve"> := f_NR_RRC_ConnEst_DefWithNas(nr_Cell3,tsc_NR_RRC_TI_Def,?,-,-,-,-,</w:t>
            </w:r>
          </w:p>
          <w:p w14:paraId="078BBC2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</w:t>
            </w:r>
            <w:r w:rsidRPr="007D0D67">
              <w:rPr>
                <w:highlight w:val="yellow"/>
                <w:lang w:val="en-US" w:eastAsia="zh-CN"/>
              </w:rPr>
              <w:t>-</w:t>
            </w:r>
            <w:r w:rsidRPr="00A52278">
              <w:rPr>
                <w:lang w:val="en-US" w:eastAsia="zh-CN"/>
              </w:rPr>
              <w:t>);  //logMeasAvailable_r16 omit</w:t>
            </w:r>
          </w:p>
          <w:p w14:paraId="16BE4EC8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>/*</w:t>
            </w:r>
          </w:p>
          <w:p w14:paraId="1DE118FD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if (not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f_Check_NG_RegistrationReqMsg</w:t>
            </w:r>
            <w:proofErr w:type="spellEnd"/>
            <w:r w:rsidRPr="007D0D67">
              <w:rPr>
                <w:highlight w:val="yellow"/>
                <w:lang w:val="en-US" w:eastAsia="zh-CN"/>
              </w:rPr>
              <w:t xml:space="preserve"> (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v_GMM_MobilityInfo</w:t>
            </w:r>
            <w:proofErr w:type="spellEnd"/>
            <w:r w:rsidRPr="007D0D67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v_ReceivedMsg.Pdu</w:t>
            </w:r>
            <w:proofErr w:type="spellEnd"/>
            <w:r w:rsidRPr="007D0D67">
              <w:rPr>
                <w:highlight w:val="yellow"/>
                <w:lang w:val="en-US" w:eastAsia="zh-CN"/>
              </w:rPr>
              <w:t>, Mobility)) {</w:t>
            </w:r>
          </w:p>
          <w:p w14:paraId="5F885C94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 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f_NR_SetVerdictFailOrInconc</w:t>
            </w:r>
            <w:proofErr w:type="spellEnd"/>
            <w:r w:rsidRPr="007D0D67">
              <w:rPr>
                <w:highlight w:val="yellow"/>
                <w:lang w:val="en-US" w:eastAsia="zh-CN"/>
              </w:rPr>
              <w:t>(__FILE__, __LINE__, "Registration Request Message Failed");</w:t>
            </w:r>
          </w:p>
          <w:p w14:paraId="0D547C3A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}</w:t>
            </w:r>
          </w:p>
          <w:p w14:paraId="7D2E641B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f_NR_PreliminaryPass</w:t>
            </w:r>
            <w:proofErr w:type="spellEnd"/>
            <w:r w:rsidRPr="007D0D67">
              <w:rPr>
                <w:highlight w:val="yellow"/>
                <w:lang w:val="en-US" w:eastAsia="zh-CN"/>
              </w:rPr>
              <w:t>(__FILE__, __LINE__, "Test Case 8.1.6.1.2.10 Step 15");</w:t>
            </w:r>
          </w:p>
          <w:p w14:paraId="77C351F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lastRenderedPageBreak/>
              <w:t xml:space="preserve">   */</w:t>
            </w:r>
          </w:p>
          <w:p w14:paraId="1B2D9CF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16"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3FEACCC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transmits a </w:t>
            </w:r>
            <w:proofErr w:type="spellStart"/>
            <w:r w:rsidRPr="00A52278">
              <w:rPr>
                <w:lang w:val="en-US" w:eastAsia="zh-CN"/>
              </w:rPr>
              <w:t>RRCRelease</w:t>
            </w:r>
            <w:proofErr w:type="spellEnd"/>
            <w:r w:rsidRPr="00A52278">
              <w:rPr>
                <w:lang w:val="en-US" w:eastAsia="zh-CN"/>
              </w:rPr>
              <w:t xml:space="preserve"> message to release RRC connection and move to RRC_IDLE on Cell 3.</w:t>
            </w:r>
          </w:p>
          <w:p w14:paraId="2DBDBD9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f_NR_RRCRelease</w:t>
            </w:r>
            <w:proofErr w:type="spellEnd"/>
            <w:r w:rsidRPr="00A52278">
              <w:rPr>
                <w:lang w:val="en-US" w:eastAsia="zh-CN"/>
              </w:rPr>
              <w:t>(nr_Cell3);</w:t>
            </w:r>
          </w:p>
          <w:p w14:paraId="631FFE0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5D617C7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17"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7FF1530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changes Cell 1, Cell 11 and Cell 3 level according to the row "T2" in Table 8.1.6.1.2.10.3.2-1/2.</w:t>
            </w:r>
          </w:p>
          <w:p w14:paraId="680AECF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f_NR_SetCellPowerList</w:t>
            </w:r>
            <w:proofErr w:type="spellEnd"/>
            <w:r w:rsidRPr="00A52278">
              <w:rPr>
                <w:lang w:val="en-US" w:eastAsia="zh-CN"/>
              </w:rPr>
              <w:t>(v_CellPowerList_T2);</w:t>
            </w:r>
          </w:p>
          <w:p w14:paraId="0630926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106E0DE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18-23"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69183A7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Steps 1 to 6 of generic test procedure in TS 38.508-1 subclause 4.9.5.2.2-1 are performed on Cell 11</w:t>
            </w:r>
          </w:p>
          <w:p w14:paraId="6189035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f_NR5GC_MobilityRegistration (nr_Cell11);</w:t>
            </w:r>
          </w:p>
          <w:p w14:paraId="6051D4F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3E6479C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24"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2F9F890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Wait 10 seconds for UE performing the logging at regular time intervals</w:t>
            </w:r>
          </w:p>
          <w:p w14:paraId="16598A7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f_Delay</w:t>
            </w:r>
            <w:proofErr w:type="spellEnd"/>
            <w:r w:rsidRPr="00A52278">
              <w:rPr>
                <w:lang w:val="en-US" w:eastAsia="zh-CN"/>
              </w:rPr>
              <w:t>(</w:t>
            </w:r>
            <w:proofErr w:type="spellStart"/>
            <w:r w:rsidRPr="00A52278">
              <w:rPr>
                <w:lang w:val="en-US" w:eastAsia="zh-CN"/>
              </w:rPr>
              <w:t>v_WaitToLogging</w:t>
            </w:r>
            <w:proofErr w:type="spellEnd"/>
            <w:r w:rsidRPr="00A52278">
              <w:rPr>
                <w:lang w:val="en-US" w:eastAsia="zh-CN"/>
              </w:rPr>
              <w:t>);</w:t>
            </w:r>
          </w:p>
          <w:p w14:paraId="0420FF4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00EDDB5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r w:rsidRPr="007D0D67">
              <w:rPr>
                <w:highlight w:val="yellow"/>
                <w:lang w:val="en-US" w:eastAsia="zh-CN"/>
              </w:rPr>
              <w:t>@</w:t>
            </w:r>
            <w:r w:rsidRPr="00A52278">
              <w:rPr>
                <w:lang w:val="en-US" w:eastAsia="zh-CN"/>
              </w:rPr>
              <w:t xml:space="preserve">siclog "Step 25"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4003D02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transmits a Paging message.</w:t>
            </w:r>
          </w:p>
          <w:p w14:paraId="6D55293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f_NR_Paging_Def</w:t>
            </w:r>
            <w:proofErr w:type="spellEnd"/>
            <w:r w:rsidRPr="00A52278">
              <w:rPr>
                <w:lang w:val="en-US" w:eastAsia="zh-CN"/>
              </w:rPr>
              <w:t>(nr_Cell11, RRC_IDLE);</w:t>
            </w:r>
          </w:p>
          <w:p w14:paraId="771AAEA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55ABBCD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r w:rsidRPr="007D0D67">
              <w:rPr>
                <w:highlight w:val="yellow"/>
                <w:lang w:val="en-US" w:eastAsia="zh-CN"/>
              </w:rPr>
              <w:t>@</w:t>
            </w:r>
            <w:r w:rsidRPr="00A52278">
              <w:rPr>
                <w:lang w:val="en-US" w:eastAsia="zh-CN"/>
              </w:rPr>
              <w:t xml:space="preserve">siclog "Step 26"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3878ABD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UE transmits an </w:t>
            </w:r>
            <w:proofErr w:type="spellStart"/>
            <w:r w:rsidRPr="00A52278">
              <w:rPr>
                <w:lang w:val="en-US" w:eastAsia="zh-CN"/>
              </w:rPr>
              <w:t>RRCRequest</w:t>
            </w:r>
            <w:proofErr w:type="spellEnd"/>
            <w:r w:rsidRPr="00A52278">
              <w:rPr>
                <w:lang w:val="en-US" w:eastAsia="zh-CN"/>
              </w:rPr>
              <w:t xml:space="preserve"> message.</w:t>
            </w:r>
          </w:p>
          <w:p w14:paraId="0866581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r w:rsidRPr="007D0D67">
              <w:rPr>
                <w:highlight w:val="yellow"/>
                <w:lang w:val="en-US" w:eastAsia="zh-CN"/>
              </w:rPr>
              <w:t>@</w:t>
            </w:r>
            <w:r w:rsidRPr="00A52278">
              <w:rPr>
                <w:lang w:val="en-US" w:eastAsia="zh-CN"/>
              </w:rPr>
              <w:t xml:space="preserve">siclog "Step 27"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594E282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 an </w:t>
            </w:r>
            <w:proofErr w:type="spellStart"/>
            <w:r w:rsidRPr="00A52278">
              <w:rPr>
                <w:lang w:val="en-US" w:eastAsia="zh-CN"/>
              </w:rPr>
              <w:t>RRCSetup</w:t>
            </w:r>
            <w:proofErr w:type="spellEnd"/>
            <w:r w:rsidRPr="00A52278">
              <w:rPr>
                <w:lang w:val="en-US" w:eastAsia="zh-CN"/>
              </w:rPr>
              <w:t xml:space="preserve"> message.</w:t>
            </w:r>
          </w:p>
          <w:p w14:paraId="2667F43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r w:rsidRPr="007D0D67">
              <w:rPr>
                <w:highlight w:val="yellow"/>
                <w:lang w:val="en-US" w:eastAsia="zh-CN"/>
              </w:rPr>
              <w:t>@</w:t>
            </w:r>
            <w:r w:rsidRPr="00A52278">
              <w:rPr>
                <w:lang w:val="en-US" w:eastAsia="zh-CN"/>
              </w:rPr>
              <w:t xml:space="preserve">siclog "Step 28"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7D104F0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Check: Does UE transmit an </w:t>
            </w:r>
            <w:proofErr w:type="spellStart"/>
            <w:r w:rsidRPr="00A52278">
              <w:rPr>
                <w:lang w:val="en-US" w:eastAsia="zh-CN"/>
              </w:rPr>
              <w:t>RRCSetupComplete</w:t>
            </w:r>
            <w:proofErr w:type="spellEnd"/>
            <w:r w:rsidRPr="00A52278">
              <w:rPr>
                <w:lang w:val="en-US" w:eastAsia="zh-CN"/>
              </w:rPr>
              <w:t xml:space="preserve"> message with </w:t>
            </w:r>
            <w:proofErr w:type="spellStart"/>
            <w:r w:rsidRPr="00A52278">
              <w:rPr>
                <w:lang w:val="en-US" w:eastAsia="zh-CN"/>
              </w:rPr>
              <w:t>logMeasAvailable</w:t>
            </w:r>
            <w:proofErr w:type="spellEnd"/>
            <w:r w:rsidRPr="00A52278">
              <w:rPr>
                <w:lang w:val="en-US" w:eastAsia="zh-CN"/>
              </w:rPr>
              <w:t xml:space="preserve"> set as true?</w:t>
            </w:r>
          </w:p>
          <w:p w14:paraId="75B474B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v_ReceivedMsg</w:t>
            </w:r>
            <w:proofErr w:type="spellEnd"/>
            <w:r w:rsidRPr="00A52278">
              <w:rPr>
                <w:lang w:val="en-US" w:eastAsia="zh-CN"/>
              </w:rPr>
              <w:t xml:space="preserve"> := f_NR_RRC_ConnEst_DefWithNas(nr_Cell11,tsc_NR_RRC_TI_Def,?,-,-,-,-,</w:t>
            </w:r>
          </w:p>
          <w:p w14:paraId="26EF75A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cr_RRCSetupComplete_v1610_IEs(*,*,cr_UE_MeasurementsAvailable_r16(true_,omit,omit,omit,omit))); // receive RRC Connection Setup Complete as per Table 8.1.6.1.2.10.3.3-2</w:t>
            </w:r>
          </w:p>
          <w:p w14:paraId="4B81D01A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4E194B03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</w:t>
            </w:r>
            <w:r w:rsidRPr="007D0D67">
              <w:rPr>
                <w:highlight w:val="yellow"/>
                <w:lang w:val="en-US" w:eastAsia="zh-CN"/>
              </w:rPr>
              <w:t>/*</w:t>
            </w:r>
          </w:p>
          <w:p w14:paraId="3B5F9C90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if (not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f_Check_NG_RegistrationReqMsg</w:t>
            </w:r>
            <w:proofErr w:type="spellEnd"/>
            <w:r w:rsidRPr="007D0D67">
              <w:rPr>
                <w:highlight w:val="yellow"/>
                <w:lang w:val="en-US" w:eastAsia="zh-CN"/>
              </w:rPr>
              <w:t xml:space="preserve"> (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v_GMM_MobilityInfo</w:t>
            </w:r>
            <w:proofErr w:type="spellEnd"/>
            <w:r w:rsidRPr="007D0D67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v_ReceivedMsg.Pdu</w:t>
            </w:r>
            <w:proofErr w:type="spellEnd"/>
            <w:r w:rsidRPr="007D0D67">
              <w:rPr>
                <w:highlight w:val="yellow"/>
                <w:lang w:val="en-US" w:eastAsia="zh-CN"/>
              </w:rPr>
              <w:t>, Mobility)) {</w:t>
            </w:r>
          </w:p>
          <w:p w14:paraId="5E061E6C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 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f_NR_SetVerdictFailOrInconc</w:t>
            </w:r>
            <w:proofErr w:type="spellEnd"/>
            <w:r w:rsidRPr="007D0D67">
              <w:rPr>
                <w:highlight w:val="yellow"/>
                <w:lang w:val="en-US" w:eastAsia="zh-CN"/>
              </w:rPr>
              <w:t>(__FILE__, __LINE__, "Registration Request Message Failed");</w:t>
            </w:r>
          </w:p>
          <w:p w14:paraId="2BC9F478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lastRenderedPageBreak/>
              <w:t xml:space="preserve">   }</w:t>
            </w:r>
          </w:p>
          <w:p w14:paraId="7DB47442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f_NR_PreliminaryPass</w:t>
            </w:r>
            <w:proofErr w:type="spellEnd"/>
            <w:r w:rsidRPr="007D0D67">
              <w:rPr>
                <w:highlight w:val="yellow"/>
                <w:lang w:val="en-US" w:eastAsia="zh-CN"/>
              </w:rPr>
              <w:t>(__FILE__, __LINE__, "Test Case 8.1.6.1.2.10 Steps 28");</w:t>
            </w:r>
          </w:p>
          <w:p w14:paraId="0EDD11E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 */</w:t>
            </w:r>
          </w:p>
          <w:p w14:paraId="52054DA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 xml:space="preserve"> "Step 29-31"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308094A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Steps 6 to 8 of the generic procedure in TS 38.508 Table 4.5.4.2-3 are executed to successfully complete the service request procedure.</w:t>
            </w:r>
          </w:p>
          <w:p w14:paraId="4FD378C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f_NR5GC_RRC_ConnectedState3N_Steps5_8(nr_Cell11, </w:t>
            </w:r>
            <w:proofErr w:type="spellStart"/>
            <w:r w:rsidRPr="00A52278">
              <w:rPr>
                <w:lang w:val="en-US" w:eastAsia="zh-CN"/>
              </w:rPr>
              <w:t>v_ReceivedMsg</w:t>
            </w:r>
            <w:proofErr w:type="spellEnd"/>
            <w:r w:rsidRPr="00A52278">
              <w:rPr>
                <w:lang w:val="en-US" w:eastAsia="zh-CN"/>
              </w:rPr>
              <w:t>);</w:t>
            </w:r>
          </w:p>
          <w:p w14:paraId="7ECC2C6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79D120C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 xml:space="preserve"> "Step 32"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66E40BC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send a </w:t>
            </w:r>
            <w:proofErr w:type="spellStart"/>
            <w:r w:rsidRPr="00A52278">
              <w:rPr>
                <w:lang w:val="en-US" w:eastAsia="zh-CN"/>
              </w:rPr>
              <w:t>UEInformationRequest</w:t>
            </w:r>
            <w:proofErr w:type="spellEnd"/>
            <w:r w:rsidRPr="00A52278">
              <w:rPr>
                <w:lang w:val="en-US" w:eastAsia="zh-CN"/>
              </w:rPr>
              <w:t xml:space="preserve"> message to get </w:t>
            </w:r>
            <w:proofErr w:type="spellStart"/>
            <w:r w:rsidRPr="00A52278">
              <w:rPr>
                <w:lang w:val="en-US" w:eastAsia="zh-CN"/>
              </w:rPr>
              <w:t>logMeasReport</w:t>
            </w:r>
            <w:proofErr w:type="spellEnd"/>
            <w:r w:rsidRPr="00A52278">
              <w:rPr>
                <w:lang w:val="en-US" w:eastAsia="zh-CN"/>
              </w:rPr>
              <w:t>.</w:t>
            </w:r>
          </w:p>
          <w:p w14:paraId="55A57B4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SRB.send</w:t>
            </w:r>
            <w:proofErr w:type="spellEnd"/>
            <w:r w:rsidRPr="00A52278">
              <w:rPr>
                <w:lang w:val="en-US" w:eastAsia="zh-CN"/>
              </w:rPr>
              <w:t>(cas_NR_SRB1_RrcPdu_REQ(nr_Cell11,</w:t>
            </w:r>
          </w:p>
          <w:p w14:paraId="487761C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-,</w:t>
            </w:r>
          </w:p>
          <w:p w14:paraId="26EE18D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A52278">
              <w:rPr>
                <w:lang w:val="en-US" w:eastAsia="zh-CN"/>
              </w:rPr>
              <w:t>cs_NR_UEInformationRequest_LOG</w:t>
            </w:r>
            <w:proofErr w:type="spellEnd"/>
            <w:r w:rsidRPr="00A52278">
              <w:rPr>
                <w:lang w:val="en-US" w:eastAsia="zh-CN"/>
              </w:rPr>
              <w:t>)); // Logged MDT</w:t>
            </w:r>
          </w:p>
          <w:p w14:paraId="173B768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</w:t>
            </w:r>
          </w:p>
          <w:p w14:paraId="5F3FCA8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 xml:space="preserve"> "Step 33"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2D49659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Check: Does the UE send an </w:t>
            </w:r>
            <w:proofErr w:type="spellStart"/>
            <w:r w:rsidRPr="00A52278">
              <w:rPr>
                <w:lang w:val="en-US" w:eastAsia="zh-CN"/>
              </w:rPr>
              <w:t>UEInformationResponse</w:t>
            </w:r>
            <w:proofErr w:type="spellEnd"/>
            <w:r w:rsidRPr="00A52278">
              <w:rPr>
                <w:lang w:val="en-US" w:eastAsia="zh-CN"/>
              </w:rPr>
              <w:t xml:space="preserve"> message including at least one </w:t>
            </w:r>
            <w:proofErr w:type="spellStart"/>
            <w:r w:rsidRPr="00A52278">
              <w:rPr>
                <w:lang w:val="en-US" w:eastAsia="zh-CN"/>
              </w:rPr>
              <w:t>logMeasReport</w:t>
            </w:r>
            <w:proofErr w:type="spellEnd"/>
            <w:r w:rsidRPr="00A52278">
              <w:rPr>
                <w:lang w:val="en-US" w:eastAsia="zh-CN"/>
              </w:rPr>
              <w:t xml:space="preserve"> with serving cell measurements for Cell 1 and Cell 11 and without serving cell measurements for Cell 3?</w:t>
            </w:r>
          </w:p>
          <w:p w14:paraId="73CA8BA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v_MeasQuantityResults</w:t>
            </w:r>
            <w:proofErr w:type="spellEnd"/>
            <w:r w:rsidRPr="00A52278">
              <w:rPr>
                <w:lang w:val="en-US" w:eastAsia="zh-CN"/>
              </w:rPr>
              <w:t xml:space="preserve"> := </w:t>
            </w:r>
            <w:proofErr w:type="spellStart"/>
            <w:r w:rsidRPr="00A52278">
              <w:rPr>
                <w:lang w:val="en-US" w:eastAsia="zh-CN"/>
              </w:rPr>
              <w:t>f_NR_Get_MeasQuantityResults</w:t>
            </w:r>
            <w:proofErr w:type="spellEnd"/>
            <w:r w:rsidRPr="00A52278">
              <w:rPr>
                <w:lang w:val="en-US" w:eastAsia="zh-CN"/>
              </w:rPr>
              <w:t>();</w:t>
            </w:r>
          </w:p>
          <w:p w14:paraId="3C5C319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SRB.receive</w:t>
            </w:r>
            <w:proofErr w:type="spellEnd"/>
            <w:r w:rsidRPr="00A52278">
              <w:rPr>
                <w:lang w:val="en-US" w:eastAsia="zh-CN"/>
              </w:rPr>
              <w:t>(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7D0D67">
              <w:rPr>
                <w:highlight w:val="yellow"/>
                <w:lang w:val="en-US" w:eastAsia="zh-CN"/>
              </w:rPr>
              <w:t>(</w:t>
            </w:r>
            <w:r w:rsidRPr="00A52278">
              <w:rPr>
                <w:lang w:val="en-US" w:eastAsia="zh-CN"/>
              </w:rPr>
              <w:t>nr_Cell11,</w:t>
            </w:r>
            <w:r w:rsidRPr="007D0D67">
              <w:rPr>
                <w:highlight w:val="yellow"/>
                <w:lang w:val="en-US" w:eastAsia="zh-CN"/>
              </w:rPr>
              <w:t>tsc_NR_RbId_SRB2</w:t>
            </w:r>
            <w:r w:rsidRPr="00A52278">
              <w:rPr>
                <w:lang w:val="en-US" w:eastAsia="zh-CN"/>
              </w:rPr>
              <w:t>,</w:t>
            </w:r>
          </w:p>
          <w:p w14:paraId="37E6BF5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cr_38508_UEInformationResponse(</w:t>
            </w:r>
            <w:proofErr w:type="spellStart"/>
            <w:r w:rsidRPr="00A52278">
              <w:rPr>
                <w:lang w:val="en-US" w:eastAsia="zh-CN"/>
              </w:rPr>
              <w:t>tsc_NR_RRC_TI_Def</w:t>
            </w:r>
            <w:proofErr w:type="spellEnd"/>
            <w:r w:rsidRPr="00A52278">
              <w:rPr>
                <w:lang w:val="en-US" w:eastAsia="zh-CN"/>
              </w:rPr>
              <w:t>, -,-,</w:t>
            </w:r>
          </w:p>
          <w:p w14:paraId="2A46B4B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cr_LogMeasReport_r16(v_AbsoluteTimeInfo_r16,</w:t>
            </w:r>
          </w:p>
          <w:p w14:paraId="758F709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cr_TraceReference_r16(v_PlmnID_NRCell1),</w:t>
            </w:r>
          </w:p>
          <w:p w14:paraId="1AE0810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31C3517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2D18631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1B9D8F8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r w:rsidRPr="00A52278">
              <w:rPr>
                <w:lang w:val="en-US" w:eastAsia="zh-CN"/>
              </w:rPr>
              <w:t>omit,omit,omit</w:t>
            </w:r>
            <w:proofErr w:type="spellEnd"/>
          </w:p>
          <w:p w14:paraId="06979CF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)))) -&gt; value </w:t>
            </w:r>
            <w:proofErr w:type="spellStart"/>
            <w:r w:rsidRPr="00A52278">
              <w:rPr>
                <w:lang w:val="en-US" w:eastAsia="zh-CN"/>
              </w:rPr>
              <w:t>v_ReceivedAsp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016D5353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5A22555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</w:t>
            </w:r>
            <w:proofErr w:type="spellStart"/>
            <w:r w:rsidRPr="00A52278">
              <w:rPr>
                <w:lang w:val="en-US" w:eastAsia="zh-CN"/>
              </w:rPr>
              <w:t>v_FieldCnt</w:t>
            </w:r>
            <w:proofErr w:type="spellEnd"/>
            <w:r w:rsidRPr="00A52278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7230E1A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if (</w:t>
            </w:r>
            <w:proofErr w:type="spellStart"/>
            <w:r w:rsidRPr="00A52278">
              <w:rPr>
                <w:lang w:val="en-US" w:eastAsia="zh-CN"/>
              </w:rPr>
              <w:t>v_FieldCnt</w:t>
            </w:r>
            <w:proofErr w:type="spellEnd"/>
            <w:r w:rsidRPr="00A52278">
              <w:rPr>
                <w:lang w:val="en-US" w:eastAsia="zh-CN"/>
              </w:rPr>
              <w:t xml:space="preserve"> &lt; 2) {</w:t>
            </w:r>
          </w:p>
          <w:p w14:paraId="584E341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</w:t>
            </w:r>
            <w:proofErr w:type="spellStart"/>
            <w:r w:rsidRPr="00A52278">
              <w:rPr>
                <w:lang w:val="en-US" w:eastAsia="zh-CN"/>
              </w:rPr>
              <w:t>f_NR_SetVerdictFailOrInconc</w:t>
            </w:r>
            <w:proofErr w:type="spellEnd"/>
            <w:r w:rsidRPr="00A52278">
              <w:rPr>
                <w:lang w:val="en-US" w:eastAsia="zh-CN"/>
              </w:rPr>
              <w:t xml:space="preserve">(__FILE__, __LINE__, "Step 33: Not enough </w:t>
            </w:r>
            <w:proofErr w:type="spellStart"/>
            <w:r w:rsidRPr="00A52278">
              <w:rPr>
                <w:lang w:val="en-US" w:eastAsia="zh-CN"/>
              </w:rPr>
              <w:t>LogMeasurementInfo</w:t>
            </w:r>
            <w:proofErr w:type="spellEnd"/>
            <w:r w:rsidRPr="00A52278">
              <w:rPr>
                <w:lang w:val="en-US" w:eastAsia="zh-CN"/>
              </w:rPr>
              <w:t xml:space="preserve"> entries")</w:t>
            </w:r>
          </w:p>
          <w:p w14:paraId="4B32120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}</w:t>
            </w:r>
          </w:p>
          <w:p w14:paraId="5AEA7A0C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7059009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while ((</w:t>
            </w:r>
            <w:proofErr w:type="spellStart"/>
            <w:r w:rsidRPr="00A52278">
              <w:rPr>
                <w:lang w:val="en-US" w:eastAsia="zh-CN"/>
              </w:rPr>
              <w:t>i</w:t>
            </w:r>
            <w:proofErr w:type="spellEnd"/>
            <w:r w:rsidRPr="00A52278">
              <w:rPr>
                <w:lang w:val="en-US" w:eastAsia="zh-CN"/>
              </w:rPr>
              <w:t xml:space="preserve"> &lt; </w:t>
            </w:r>
            <w:proofErr w:type="spellStart"/>
            <w:r w:rsidRPr="00A52278">
              <w:rPr>
                <w:lang w:val="en-US" w:eastAsia="zh-CN"/>
              </w:rPr>
              <w:t>v_FieldCnt</w:t>
            </w:r>
            <w:proofErr w:type="spellEnd"/>
            <w:r w:rsidRPr="00A52278">
              <w:rPr>
                <w:lang w:val="en-US" w:eastAsia="zh-CN"/>
              </w:rPr>
              <w:t xml:space="preserve">) and (not v_EntryFound_NR_Cell_1 </w:t>
            </w:r>
            <w:r w:rsidRPr="007D0D67">
              <w:rPr>
                <w:highlight w:val="yellow"/>
                <w:lang w:val="en-US" w:eastAsia="zh-CN"/>
              </w:rPr>
              <w:t>or</w:t>
            </w:r>
            <w:r w:rsidRPr="00A52278">
              <w:rPr>
                <w:lang w:val="en-US" w:eastAsia="zh-CN"/>
              </w:rPr>
              <w:t xml:space="preserve"> not v_EntryFound_NR_Cell_11)) {</w:t>
            </w:r>
          </w:p>
          <w:p w14:paraId="21787FB8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26C867D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7143C30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if (match(v_LogMeasInfo_r16, cr_LogMeasInfo_r16(-, cr_CGI_Info_Logging_r16(v_PlmnID_NRCell1, v_CellIdentity_NRCell1, v_TAC_NRCell1),</w:t>
            </w:r>
          </w:p>
          <w:p w14:paraId="4F9E827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cr_MeasResultServCell_r16(</w:t>
            </w:r>
            <w:proofErr w:type="spellStart"/>
            <w:r w:rsidRPr="00A52278">
              <w:rPr>
                <w:lang w:val="en-US" w:eastAsia="zh-CN"/>
              </w:rPr>
              <w:t>v_MeasQuantityResults</w:t>
            </w:r>
            <w:proofErr w:type="spellEnd"/>
            <w:r w:rsidRPr="00A52278">
              <w:rPr>
                <w:lang w:val="en-US" w:eastAsia="zh-CN"/>
              </w:rPr>
              <w:t>),</w:t>
            </w:r>
          </w:p>
          <w:p w14:paraId="0EFF163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</w:t>
            </w:r>
            <w:r w:rsidRPr="00A52278">
              <w:rPr>
                <w:highlight w:val="yellow"/>
                <w:lang w:val="en-US" w:eastAsia="zh-CN"/>
              </w:rPr>
              <w:t>*</w:t>
            </w:r>
            <w:r w:rsidRPr="00A52278">
              <w:rPr>
                <w:lang w:val="en-US" w:eastAsia="zh-CN"/>
              </w:rPr>
              <w:t>,</w:t>
            </w:r>
          </w:p>
          <w:p w14:paraId="6B04552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omit)))</w:t>
            </w:r>
          </w:p>
          <w:p w14:paraId="2042DDA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{</w:t>
            </w:r>
          </w:p>
          <w:p w14:paraId="403F3E7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v_EntryFound_NR_Cell_1 := true;</w:t>
            </w:r>
          </w:p>
          <w:p w14:paraId="554B53E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}</w:t>
            </w:r>
          </w:p>
          <w:p w14:paraId="45DEE9D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else if (match(v_LogMeasInfo_r16, cr_LogMeasInfo_r16(-, cr_CGI_Info_Logging_r16(v_PlmnID_NRCell11, v_CellIdentity_NRCell11, v_TAC_NRCell11),</w:t>
            </w:r>
          </w:p>
          <w:p w14:paraId="13BD889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cr_MeasResultServCell_r16(</w:t>
            </w:r>
            <w:proofErr w:type="spellStart"/>
            <w:r w:rsidRPr="00A52278">
              <w:rPr>
                <w:lang w:val="en-US" w:eastAsia="zh-CN"/>
              </w:rPr>
              <w:t>v_MeasQuantityResults</w:t>
            </w:r>
            <w:proofErr w:type="spellEnd"/>
            <w:r w:rsidRPr="00A52278">
              <w:rPr>
                <w:lang w:val="en-US" w:eastAsia="zh-CN"/>
              </w:rPr>
              <w:t>),</w:t>
            </w:r>
          </w:p>
          <w:p w14:paraId="692CE3A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</w:t>
            </w:r>
            <w:r w:rsidRPr="00A52278">
              <w:rPr>
                <w:highlight w:val="yellow"/>
                <w:lang w:val="en-US" w:eastAsia="zh-CN"/>
              </w:rPr>
              <w:t>*,</w:t>
            </w:r>
          </w:p>
          <w:p w14:paraId="7A25D08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omit)))</w:t>
            </w:r>
          </w:p>
          <w:p w14:paraId="17BEF0D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{</w:t>
            </w:r>
          </w:p>
          <w:p w14:paraId="132946F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v_EntryFound_NR_Cell_11 := true;</w:t>
            </w:r>
          </w:p>
          <w:p w14:paraId="319323D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}</w:t>
            </w:r>
          </w:p>
          <w:p w14:paraId="74D2502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i:=i+1;</w:t>
            </w:r>
          </w:p>
          <w:p w14:paraId="435A0E0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}</w:t>
            </w:r>
          </w:p>
          <w:p w14:paraId="70DA3548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7E3AF13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if (v_EntryFound_NR_Cell_1 and v_EntryFound_NR_Cell_11)</w:t>
            </w:r>
          </w:p>
          <w:p w14:paraId="3644676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{</w:t>
            </w:r>
          </w:p>
          <w:p w14:paraId="793EC81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</w:t>
            </w:r>
            <w:proofErr w:type="spellStart"/>
            <w:r w:rsidRPr="00A52278">
              <w:rPr>
                <w:lang w:val="en-US" w:eastAsia="zh-CN"/>
              </w:rPr>
              <w:t>f_NR_PreliminaryPass</w:t>
            </w:r>
            <w:proofErr w:type="spellEnd"/>
            <w:r w:rsidRPr="00A52278">
              <w:rPr>
                <w:lang w:val="en-US" w:eastAsia="zh-CN"/>
              </w:rPr>
              <w:t>(__FILE__, __LINE__, "Step 33");</w:t>
            </w:r>
          </w:p>
          <w:p w14:paraId="788EB14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}</w:t>
            </w:r>
          </w:p>
          <w:p w14:paraId="1534077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else {</w:t>
            </w:r>
          </w:p>
          <w:p w14:paraId="080F919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</w:t>
            </w:r>
            <w:proofErr w:type="spellStart"/>
            <w:r w:rsidRPr="00A52278">
              <w:rPr>
                <w:lang w:val="en-US" w:eastAsia="zh-CN"/>
              </w:rPr>
              <w:t>f_NR_SetVerdictFailOrInconc</w:t>
            </w:r>
            <w:proofErr w:type="spellEnd"/>
            <w:r w:rsidRPr="00A52278">
              <w:rPr>
                <w:lang w:val="en-US" w:eastAsia="zh-CN"/>
              </w:rPr>
              <w:t xml:space="preserve">(__FILE__, __LINE__, "Step 33: condition not fulfilled for the </w:t>
            </w:r>
            <w:proofErr w:type="spellStart"/>
            <w:r w:rsidRPr="00A52278">
              <w:rPr>
                <w:lang w:val="en-US" w:eastAsia="zh-CN"/>
              </w:rPr>
              <w:t>LogMeasurementInfo</w:t>
            </w:r>
            <w:proofErr w:type="spellEnd"/>
            <w:r w:rsidRPr="00A52278">
              <w:rPr>
                <w:lang w:val="en-US" w:eastAsia="zh-CN"/>
              </w:rPr>
              <w:t xml:space="preserve"> entries");</w:t>
            </w:r>
          </w:p>
          <w:p w14:paraId="5850FF2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}</w:t>
            </w:r>
          </w:p>
          <w:p w14:paraId="46767570" w14:textId="36598F4D" w:rsidR="00A71C2E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}//end of f_TC_8_1_6_1_2_10_NR5GC_TestBody</w:t>
            </w:r>
          </w:p>
        </w:tc>
      </w:tr>
    </w:tbl>
    <w:p w14:paraId="128DE8ED" w14:textId="27BD6AF6" w:rsidR="003A22C0" w:rsidRDefault="003A22C0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97207481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6" w:name="_Hlk90298239"/>
      <w:bookmarkStart w:id="17" w:name="_Toc122434494"/>
      <w:bookmarkStart w:id="18" w:name="_Toc295288971"/>
      <w:bookmarkStart w:id="19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97207482"/>
      <w:bookmarkEnd w:id="16"/>
      <w:r w:rsidRPr="00854C55">
        <w:rPr>
          <w:rFonts w:cs="Arial"/>
          <w:b/>
        </w:rPr>
        <w:lastRenderedPageBreak/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97207483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21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2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2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7ADF83A9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</w:t>
      </w:r>
      <w:r w:rsidR="009B47CC">
        <w:rPr>
          <w:rFonts w:ascii="Arial" w:hAnsi="Arial" w:cs="Arial"/>
        </w:rPr>
        <w:t>0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2E26A0C9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</w:t>
      </w:r>
      <w:r w:rsidR="009B47CC">
        <w:rPr>
          <w:rFonts w:ascii="Arial" w:hAnsi="Arial" w:cs="Arial"/>
        </w:rPr>
        <w:t>0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97207484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131A522E" w:rsidR="003A22C0" w:rsidRPr="00372056" w:rsidRDefault="00E81954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E81954">
              <w:rPr>
                <w:rFonts w:cs="Arial"/>
                <w:b/>
                <w:sz w:val="18"/>
              </w:rPr>
              <w:t>R5s220371: Supporting information for addition of NR5GC Logged MDT test case 8.1.6.1.2.10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FA29" w14:textId="77777777" w:rsidR="003C276A" w:rsidRDefault="003C276A">
      <w:r>
        <w:separator/>
      </w:r>
    </w:p>
  </w:endnote>
  <w:endnote w:type="continuationSeparator" w:id="0">
    <w:p w14:paraId="69E450B3" w14:textId="77777777" w:rsidR="003C276A" w:rsidRDefault="003C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D8299" w14:textId="77777777" w:rsidR="003C276A" w:rsidRDefault="003C276A">
      <w:r>
        <w:separator/>
      </w:r>
    </w:p>
  </w:footnote>
  <w:footnote w:type="continuationSeparator" w:id="0">
    <w:p w14:paraId="477C77C5" w14:textId="77777777" w:rsidR="003C276A" w:rsidRDefault="003C2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9"/>
  </w:num>
  <w:num w:numId="5">
    <w:abstractNumId w:val="13"/>
  </w:num>
  <w:num w:numId="6">
    <w:abstractNumId w:val="11"/>
  </w:num>
  <w:num w:numId="7">
    <w:abstractNumId w:val="12"/>
  </w:num>
  <w:num w:numId="8">
    <w:abstractNumId w:val="5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 w:numId="13">
    <w:abstractNumId w:val="1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27D5B"/>
    <w:rsid w:val="00043F80"/>
    <w:rsid w:val="00082C5E"/>
    <w:rsid w:val="000A6394"/>
    <w:rsid w:val="000B7FED"/>
    <w:rsid w:val="000C038A"/>
    <w:rsid w:val="000C6598"/>
    <w:rsid w:val="000D44B3"/>
    <w:rsid w:val="000F78A8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3E3"/>
    <w:rsid w:val="001F5BBF"/>
    <w:rsid w:val="002118AB"/>
    <w:rsid w:val="002160BA"/>
    <w:rsid w:val="0023257B"/>
    <w:rsid w:val="0024267E"/>
    <w:rsid w:val="0025709B"/>
    <w:rsid w:val="0026004D"/>
    <w:rsid w:val="002640DD"/>
    <w:rsid w:val="0027584B"/>
    <w:rsid w:val="00275D12"/>
    <w:rsid w:val="00284FEB"/>
    <w:rsid w:val="002860C4"/>
    <w:rsid w:val="00293C17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C276A"/>
    <w:rsid w:val="003D237E"/>
    <w:rsid w:val="003E1A36"/>
    <w:rsid w:val="003F03E6"/>
    <w:rsid w:val="00404E97"/>
    <w:rsid w:val="00410371"/>
    <w:rsid w:val="0041557E"/>
    <w:rsid w:val="004242F1"/>
    <w:rsid w:val="004643EE"/>
    <w:rsid w:val="00464AC0"/>
    <w:rsid w:val="004B68FC"/>
    <w:rsid w:val="004B75B7"/>
    <w:rsid w:val="004F3907"/>
    <w:rsid w:val="0051580D"/>
    <w:rsid w:val="00547111"/>
    <w:rsid w:val="00564C8E"/>
    <w:rsid w:val="00592D74"/>
    <w:rsid w:val="00595E68"/>
    <w:rsid w:val="005D6D5B"/>
    <w:rsid w:val="005E2C44"/>
    <w:rsid w:val="005F0EEB"/>
    <w:rsid w:val="006202BB"/>
    <w:rsid w:val="00621188"/>
    <w:rsid w:val="006257ED"/>
    <w:rsid w:val="00631675"/>
    <w:rsid w:val="00665C47"/>
    <w:rsid w:val="00666F6C"/>
    <w:rsid w:val="006938E7"/>
    <w:rsid w:val="00695808"/>
    <w:rsid w:val="006B3C17"/>
    <w:rsid w:val="006B4269"/>
    <w:rsid w:val="006B46FB"/>
    <w:rsid w:val="006E21FB"/>
    <w:rsid w:val="00705E6A"/>
    <w:rsid w:val="007173F7"/>
    <w:rsid w:val="00760C1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729E1"/>
    <w:rsid w:val="008863B9"/>
    <w:rsid w:val="008A45A6"/>
    <w:rsid w:val="008B4608"/>
    <w:rsid w:val="008F11A7"/>
    <w:rsid w:val="008F3789"/>
    <w:rsid w:val="008F686C"/>
    <w:rsid w:val="009148DE"/>
    <w:rsid w:val="00916D11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B47CC"/>
    <w:rsid w:val="009C3ADF"/>
    <w:rsid w:val="009E3297"/>
    <w:rsid w:val="009E3609"/>
    <w:rsid w:val="009E789A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1CD8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7EC2"/>
    <w:rsid w:val="00D50255"/>
    <w:rsid w:val="00D66520"/>
    <w:rsid w:val="00D7645C"/>
    <w:rsid w:val="00DC6827"/>
    <w:rsid w:val="00DD72D0"/>
    <w:rsid w:val="00DE34CF"/>
    <w:rsid w:val="00DE7626"/>
    <w:rsid w:val="00E10E54"/>
    <w:rsid w:val="00E13F3D"/>
    <w:rsid w:val="00E259B2"/>
    <w:rsid w:val="00E34898"/>
    <w:rsid w:val="00E63240"/>
    <w:rsid w:val="00E81954"/>
    <w:rsid w:val="00E86784"/>
    <w:rsid w:val="00EA3573"/>
    <w:rsid w:val="00EB09B7"/>
    <w:rsid w:val="00EC3C5D"/>
    <w:rsid w:val="00ED0578"/>
    <w:rsid w:val="00EE7D7C"/>
    <w:rsid w:val="00F14B22"/>
    <w:rsid w:val="00F230F2"/>
    <w:rsid w:val="00F25D98"/>
    <w:rsid w:val="00F26FAA"/>
    <w:rsid w:val="00F300FB"/>
    <w:rsid w:val="00F85F7E"/>
    <w:rsid w:val="00FA0CC8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17</Pages>
  <Words>4337</Words>
  <Characters>23855</Characters>
  <Application>Microsoft Office Word</Application>
  <DocSecurity>0</DocSecurity>
  <Lines>198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25</cp:revision>
  <cp:lastPrinted>1900-01-01T00:00:00Z</cp:lastPrinted>
  <dcterms:created xsi:type="dcterms:W3CDTF">2021-12-13T09:58:00Z</dcterms:created>
  <dcterms:modified xsi:type="dcterms:W3CDTF">2022-03-05T16:32:00Z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