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1EFB4" w14:textId="77777777" w:rsidR="0078454C" w:rsidRDefault="0078454C" w:rsidP="00784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76A9">
        <w:fldChar w:fldCharType="begin"/>
      </w:r>
      <w:r w:rsidR="005876A9">
        <w:instrText xml:space="preserve"> DOCPROPERTY  TSG/WGRef  \* MERGEFORMAT </w:instrText>
      </w:r>
      <w:r w:rsidR="005876A9">
        <w:fldChar w:fldCharType="separate"/>
      </w:r>
      <w:r>
        <w:rPr>
          <w:b/>
          <w:noProof/>
          <w:sz w:val="24"/>
        </w:rPr>
        <w:t>RAN5</w:t>
      </w:r>
      <w:r w:rsidR="005876A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876A9">
        <w:fldChar w:fldCharType="begin"/>
      </w:r>
      <w:r w:rsidR="005876A9">
        <w:instrText xml:space="preserve"> DOCPROPERTY  MtgSeq  \* MERGEFORMAT </w:instrText>
      </w:r>
      <w:r w:rsidR="005876A9">
        <w:fldChar w:fldCharType="separate"/>
      </w:r>
      <w:r w:rsidRPr="00EB09B7">
        <w:rPr>
          <w:b/>
          <w:noProof/>
          <w:sz w:val="24"/>
        </w:rPr>
        <w:t>2022</w:t>
      </w:r>
      <w:r w:rsidR="005876A9">
        <w:rPr>
          <w:b/>
          <w:noProof/>
          <w:sz w:val="24"/>
        </w:rPr>
        <w:fldChar w:fldCharType="end"/>
      </w:r>
      <w:r w:rsidR="005876A9">
        <w:fldChar w:fldCharType="begin"/>
      </w:r>
      <w:r w:rsidR="005876A9">
        <w:instrText xml:space="preserve"> DOCPROPERTY  MtgTitle  \* MERGEFORMAT </w:instrText>
      </w:r>
      <w:r w:rsidR="005876A9">
        <w:fldChar w:fldCharType="separate"/>
      </w:r>
      <w:r>
        <w:rPr>
          <w:b/>
          <w:noProof/>
          <w:sz w:val="24"/>
        </w:rPr>
        <w:t>-TTCN email</w:t>
      </w:r>
      <w:r w:rsidR="005876A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76A9">
        <w:fldChar w:fldCharType="begin"/>
      </w:r>
      <w:r w:rsidR="005876A9">
        <w:instrText xml:space="preserve"> DOCPROPERTY  Tdoc#  \* MERGEFORMAT </w:instrText>
      </w:r>
      <w:r w:rsidR="005876A9">
        <w:fldChar w:fldCharType="separate"/>
      </w:r>
      <w:r w:rsidRPr="00E13F3D">
        <w:rPr>
          <w:b/>
          <w:i/>
          <w:noProof/>
          <w:sz w:val="28"/>
        </w:rPr>
        <w:t>R5s220354</w:t>
      </w:r>
      <w:r w:rsidR="005876A9">
        <w:rPr>
          <w:b/>
          <w:i/>
          <w:noProof/>
          <w:sz w:val="28"/>
        </w:rPr>
        <w:fldChar w:fldCharType="end"/>
      </w:r>
    </w:p>
    <w:p w14:paraId="17358EEE" w14:textId="77777777" w:rsidR="0078454C" w:rsidRDefault="005876A9" w:rsidP="0078454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8454C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8454C">
        <w:rPr>
          <w:b/>
          <w:noProof/>
          <w:sz w:val="24"/>
        </w:rPr>
        <w:t xml:space="preserve">, </w:t>
      </w:r>
      <w:r w:rsidR="0078454C">
        <w:fldChar w:fldCharType="begin"/>
      </w:r>
      <w:r w:rsidR="0078454C">
        <w:instrText xml:space="preserve"> DOCPROPERTY  Country  \* MERGEFORMAT </w:instrText>
      </w:r>
      <w:r w:rsidR="0078454C">
        <w:fldChar w:fldCharType="end"/>
      </w:r>
      <w:r w:rsidR="0078454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454C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78454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454C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454C" w14:paraId="6027FC33" w14:textId="77777777" w:rsidTr="00E97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8FF53" w14:textId="77777777" w:rsidR="0078454C" w:rsidRDefault="0078454C" w:rsidP="00E97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8454C" w14:paraId="0882DDDA" w14:textId="77777777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323D7" w14:textId="77777777" w:rsidR="0078454C" w:rsidRDefault="0078454C" w:rsidP="00E97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454C" w14:paraId="6830241E" w14:textId="77777777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5B9A8" w14:textId="77777777"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14:paraId="3A5C991E" w14:textId="77777777" w:rsidTr="00E97022">
        <w:tc>
          <w:tcPr>
            <w:tcW w:w="142" w:type="dxa"/>
            <w:tcBorders>
              <w:left w:val="single" w:sz="4" w:space="0" w:color="auto"/>
            </w:tcBorders>
          </w:tcPr>
          <w:p w14:paraId="19E674AF" w14:textId="77777777" w:rsidR="0078454C" w:rsidRDefault="0078454C" w:rsidP="00E97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1712A0" w14:textId="77777777" w:rsidR="0078454C" w:rsidRPr="00410371" w:rsidRDefault="005876A9" w:rsidP="00E970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54C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324EAE" w14:textId="77777777" w:rsidR="0078454C" w:rsidRDefault="0078454C" w:rsidP="00E97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138C9" w14:textId="77777777" w:rsidR="0078454C" w:rsidRPr="00410371" w:rsidRDefault="005876A9" w:rsidP="00E9702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8454C" w:rsidRPr="00410371">
              <w:rPr>
                <w:b/>
                <w:noProof/>
                <w:sz w:val="28"/>
              </w:rPr>
              <w:t>2406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C4D1C" w14:textId="77777777" w:rsidR="0078454C" w:rsidRDefault="0078454C" w:rsidP="00E97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7200F" w14:textId="77777777" w:rsidR="0078454C" w:rsidRPr="00410371" w:rsidRDefault="005876A9" w:rsidP="00E97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8454C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75C712" w14:textId="77777777" w:rsidR="0078454C" w:rsidRDefault="0078454C" w:rsidP="00E97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305D5" w14:textId="77777777" w:rsidR="0078454C" w:rsidRPr="00410371" w:rsidRDefault="005876A9" w:rsidP="00E970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454C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E3A5CD" w14:textId="77777777" w:rsidR="0078454C" w:rsidRDefault="0078454C" w:rsidP="00E97022">
            <w:pPr>
              <w:pStyle w:val="CRCoverPage"/>
              <w:spacing w:after="0"/>
              <w:rPr>
                <w:noProof/>
              </w:rPr>
            </w:pPr>
          </w:p>
        </w:tc>
      </w:tr>
      <w:tr w:rsidR="0078454C" w14:paraId="5829D49C" w14:textId="77777777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AE041" w14:textId="77777777" w:rsidR="0078454C" w:rsidRDefault="0078454C" w:rsidP="00E97022">
            <w:pPr>
              <w:pStyle w:val="CRCoverPage"/>
              <w:spacing w:after="0"/>
              <w:rPr>
                <w:noProof/>
              </w:rPr>
            </w:pPr>
          </w:p>
        </w:tc>
      </w:tr>
      <w:tr w:rsidR="0078454C" w14:paraId="201E23CC" w14:textId="77777777" w:rsidTr="00E97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CE4AF3" w14:textId="77777777" w:rsidR="0078454C" w:rsidRPr="00F25D98" w:rsidRDefault="0078454C" w:rsidP="00E97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454C" w14:paraId="7B7FCDD1" w14:textId="77777777" w:rsidTr="00E97022">
        <w:tc>
          <w:tcPr>
            <w:tcW w:w="9641" w:type="dxa"/>
            <w:gridSpan w:val="9"/>
          </w:tcPr>
          <w:p w14:paraId="3F500294" w14:textId="77777777"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07B3E6" w14:textId="77777777" w:rsidR="0078454C" w:rsidRDefault="0078454C" w:rsidP="007845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454C" w14:paraId="472DBA23" w14:textId="77777777" w:rsidTr="00E97022">
        <w:tc>
          <w:tcPr>
            <w:tcW w:w="2835" w:type="dxa"/>
          </w:tcPr>
          <w:p w14:paraId="4F8D6AD3" w14:textId="77777777" w:rsidR="0078454C" w:rsidRDefault="0078454C" w:rsidP="00E97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480C9F" w14:textId="77777777" w:rsidR="0078454C" w:rsidRDefault="0078454C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192627" w14:textId="77777777" w:rsidR="0078454C" w:rsidRDefault="0078454C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D95959" w14:textId="77777777" w:rsidR="0078454C" w:rsidRDefault="0078454C" w:rsidP="00E97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456122" w14:textId="77777777" w:rsidR="0078454C" w:rsidRDefault="0078454C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AC18DE" w14:textId="77777777" w:rsidR="0078454C" w:rsidRDefault="0078454C" w:rsidP="00E97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2BA01" w14:textId="77777777" w:rsidR="0078454C" w:rsidRDefault="0078454C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6A03F" w14:textId="77777777" w:rsidR="0078454C" w:rsidRDefault="0078454C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E9E5B" w14:textId="77777777" w:rsidR="0078454C" w:rsidRDefault="0078454C" w:rsidP="00E97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4AA995" w14:textId="77777777" w:rsidR="0078454C" w:rsidRDefault="0078454C" w:rsidP="007845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454C" w14:paraId="5CBDEBC9" w14:textId="77777777" w:rsidTr="00E97022">
        <w:tc>
          <w:tcPr>
            <w:tcW w:w="9640" w:type="dxa"/>
            <w:gridSpan w:val="11"/>
          </w:tcPr>
          <w:p w14:paraId="0B587CF1" w14:textId="77777777"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14:paraId="050EBCD6" w14:textId="77777777" w:rsidTr="00E97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0B6DBC" w14:textId="77777777" w:rsidR="0078454C" w:rsidRDefault="0078454C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DBED5" w14:textId="77777777" w:rsidR="0078454C" w:rsidRDefault="005876A9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454C">
              <w:t>Correction to the NR5GC testcases 8.1.4.1.9.1, 8.1.4.1.9.2 and 8.1.4.1.9.3</w:t>
            </w:r>
            <w:r>
              <w:fldChar w:fldCharType="end"/>
            </w:r>
          </w:p>
        </w:tc>
      </w:tr>
      <w:tr w:rsidR="0078454C" w14:paraId="2426CCC4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216F0DD9" w14:textId="77777777" w:rsidR="0078454C" w:rsidRDefault="0078454C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308D6" w14:textId="77777777"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14:paraId="13EA4336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7F8A3891" w14:textId="77777777" w:rsidR="0078454C" w:rsidRDefault="0078454C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909CF" w14:textId="77777777" w:rsidR="0078454C" w:rsidRDefault="005876A9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8454C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8454C" w14:paraId="1C6E7E0A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1D212F95" w14:textId="77777777" w:rsidR="0078454C" w:rsidRDefault="0078454C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2B2D1D" w14:textId="77777777" w:rsidR="0078454C" w:rsidRDefault="0078454C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8454C" w14:paraId="56493062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55E60A91" w14:textId="77777777" w:rsidR="0078454C" w:rsidRDefault="0078454C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03AB5" w14:textId="77777777"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14:paraId="39F1BBBE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50D1F88A" w14:textId="77777777" w:rsidR="0078454C" w:rsidRDefault="0078454C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38B747" w14:textId="77777777" w:rsidR="0078454C" w:rsidRDefault="005876A9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454C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DBDCE8" w14:textId="77777777" w:rsidR="0078454C" w:rsidRDefault="0078454C" w:rsidP="00E97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6A060" w14:textId="77777777" w:rsidR="0078454C" w:rsidRDefault="0078454C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35286" w14:textId="77777777" w:rsidR="0078454C" w:rsidRDefault="005876A9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8454C">
              <w:rPr>
                <w:noProof/>
              </w:rPr>
              <w:t>2022-02-24</w:t>
            </w:r>
            <w:r>
              <w:rPr>
                <w:noProof/>
              </w:rPr>
              <w:fldChar w:fldCharType="end"/>
            </w:r>
          </w:p>
        </w:tc>
      </w:tr>
      <w:tr w:rsidR="0078454C" w14:paraId="3FEF63E0" w14:textId="77777777" w:rsidTr="00E97022">
        <w:tc>
          <w:tcPr>
            <w:tcW w:w="1843" w:type="dxa"/>
            <w:tcBorders>
              <w:left w:val="single" w:sz="4" w:space="0" w:color="auto"/>
            </w:tcBorders>
          </w:tcPr>
          <w:p w14:paraId="09BC326E" w14:textId="77777777" w:rsidR="0078454C" w:rsidRDefault="0078454C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E7679A" w14:textId="77777777"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E36EB" w14:textId="77777777"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0DA326" w14:textId="77777777"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38B11C" w14:textId="77777777"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14:paraId="3BD4FFEF" w14:textId="77777777" w:rsidTr="00E97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D76702" w14:textId="77777777" w:rsidR="0078454C" w:rsidRDefault="0078454C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97A161" w14:textId="77777777" w:rsidR="0078454C" w:rsidRDefault="005876A9" w:rsidP="00E97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454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16BE0F" w14:textId="77777777" w:rsidR="0078454C" w:rsidRDefault="0078454C" w:rsidP="00E97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62BA7" w14:textId="77777777" w:rsidR="0078454C" w:rsidRDefault="0078454C" w:rsidP="00E97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57638" w14:textId="77777777" w:rsidR="0078454C" w:rsidRDefault="005876A9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8454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8454C" w14:paraId="3AB308CA" w14:textId="77777777" w:rsidTr="00E97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6B5980" w14:textId="77777777" w:rsidR="0078454C" w:rsidRDefault="0078454C" w:rsidP="00E97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556FFF" w14:textId="77777777" w:rsidR="0078454C" w:rsidRDefault="0078454C" w:rsidP="00E97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B66414" w14:textId="77777777" w:rsidR="0078454C" w:rsidRDefault="0078454C" w:rsidP="00E97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2A0FF4" w14:textId="77777777" w:rsidR="0078454C" w:rsidRPr="007C2097" w:rsidRDefault="0078454C" w:rsidP="00E97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8454C" w14:paraId="69A82617" w14:textId="77777777" w:rsidTr="00E97022">
        <w:tc>
          <w:tcPr>
            <w:tcW w:w="1843" w:type="dxa"/>
          </w:tcPr>
          <w:p w14:paraId="0164FEAF" w14:textId="77777777" w:rsidR="0078454C" w:rsidRDefault="0078454C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8B3620" w14:textId="77777777" w:rsidR="0078454C" w:rsidRDefault="0078454C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14:paraId="12E84CB8" w14:textId="77777777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A3C19" w14:textId="77777777"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07747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</w:t>
            </w:r>
          </w:p>
          <w:p w14:paraId="1C9CC3B9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14:paraId="450D5D62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At Step  7 , SS transmits Reconfiguration message on Nr cell 1 , to release scell ( Nr Cell3 / 10) and UE to perform Inter frequency handover to Nr Cell 3 / 10 . But the network configuration is missing for the same , release scell has to be done at network end as well so that Dci switch can happen, in order to  reconfigure DAI as single serving cell </w:t>
            </w:r>
          </w:p>
          <w:p w14:paraId="2CC455E4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14:paraId="031FC4C7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2.At Step 7 and 18 , reconfiguration is transmitted to do Handover to Cell 3 / 10 for which UE may not send Harq ACK, which leads to network doing retransmissions; To prevent this retransmission RB release and reconfiguration is required ; this problem point is already addressed with R5s220201</w:t>
            </w:r>
          </w:p>
          <w:p w14:paraId="74CCBB90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14:paraId="6D448922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At Step 9 , 10, 11 , 12 and 13 p_MacBearerRoutingCA has to be set to Omit as CA is not configured during these steps </w:t>
            </w:r>
          </w:p>
          <w:p w14:paraId="794DDE00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14:paraId="3B4AA18F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4.At Step 12-13 , reconfiguration message is sent to resume existing radio bearers on NR cell 1 and to add Nr cell 3 / 10 as Scell;</w:t>
            </w:r>
          </w:p>
          <w:p w14:paraId="3924B2A8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required to make sure , in addition to scell addition , reconfiguration DAI as multiple serving cell is also required . It is proposed to send reconfiguration to resume existing radio beares on Nr cell 1 at steps 12-13, and at step 12A-12B ( new Steps ) , SS can be configured with addition of scells and send peer message to UE for addition of Scells .</w:t>
            </w:r>
          </w:p>
          <w:p w14:paraId="4FE6AA5A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will make sure reconfiguration DAI as multiple serving cell is done before sending Step14 , Reconfiguration message to setup Event A3 – Prose will be raised for this change</w:t>
            </w:r>
          </w:p>
          <w:p w14:paraId="5F2217EF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14:paraId="39FD127A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 At step 17 , SS is configured for NO rach response for cell 3 / 10 ;</w:t>
            </w:r>
          </w:p>
          <w:p w14:paraId="3CBAA651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at step 18 , reconfiguration message on Nr cell 1 is sent to do Handover to cell 3 / 10 ; as per the test case prose , UE has to initiate reeestablishment request on Cell 3 / 10 .</w:t>
            </w:r>
          </w:p>
          <w:p w14:paraId="5F8B3CA7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 immeidate timing at step 20 , Nr cell 3 / 10 is configured with Rar response without waiting for T304 duration .</w:t>
            </w:r>
          </w:p>
          <w:p w14:paraId="7BA2BA97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required to wait for the duration of T304 before calling f_NR5GC_RRCReestablishment_Def at step 20 , </w:t>
            </w:r>
          </w:p>
          <w:p w14:paraId="2CDD3096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 that Rach sent by UE is responded back for reestablishment request . </w:t>
            </w:r>
          </w:p>
          <w:p w14:paraId="3C9DBC8A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Providing rar grant immediately at step 20 will make the SS to respond for the rach procedure triggered for reconfiguration complete  HO) procedure </w:t>
            </w:r>
          </w:p>
          <w:p w14:paraId="0A56D001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14:paraId="3F766FFC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6.In function f_NR5GC_RRCReestablishment_Steps8To13 at step 13,</w:t>
            </w:r>
          </w:p>
          <w:p w14:paraId="3DB2E42C" w14:textId="77777777" w:rsidR="0078454C" w:rsidRPr="00F12C50" w:rsidRDefault="0078454C" w:rsidP="0078454C">
            <w:pPr>
              <w:pStyle w:val="CRCoverPage"/>
              <w:spacing w:after="0"/>
              <w:rPr>
                <w:rFonts w:cs="Arial"/>
                <w:color w:val="000000"/>
                <w:bdr w:val="none" w:sz="0" w:space="0" w:color="auto" w:frame="1"/>
                <w:shd w:val="clear" w:color="auto" w:fill="FFFF00"/>
                <w:lang w:val="en-US" w:eastAsia="zh-CN"/>
              </w:rPr>
            </w:pPr>
            <w:r>
              <w:rPr>
                <w:noProof/>
              </w:rPr>
              <w:t>f_NR_GetActiveDRBs has to be queried for Source cell id instead of target cell id ; so that rb release and configuration can be done for source cell id</w:t>
            </w:r>
          </w:p>
        </w:tc>
      </w:tr>
      <w:tr w:rsidR="0078454C" w14:paraId="4B994373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3F56C" w14:textId="77777777"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B347D" w14:textId="77777777" w:rsidR="0078454C" w:rsidRPr="00F12C50" w:rsidRDefault="0078454C" w:rsidP="0078454C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78454C" w14:paraId="2E7099FE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D7AC8" w14:textId="77777777"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C19A1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Release Scell is done at Network end as well at step 7 which is also helping to reconfigure DAI as single serving cell</w:t>
            </w:r>
          </w:p>
          <w:p w14:paraId="6A10208F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14:paraId="07BDFD85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RB release and reconfiguration is done at Step 7 and 18 , so that network can stop doing the retransmission for handover Message</w:t>
            </w:r>
          </w:p>
          <w:p w14:paraId="1EB39C8D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14:paraId="6B89A0C4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At Step 9,10,11,12 and 13 p_MacBearerRoutingCA is set as 'Omit' as CA is not configured during these steps </w:t>
            </w:r>
          </w:p>
          <w:p w14:paraId="19E96D5A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14:paraId="2B14C9C6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 At step 12-13 , reconfiguration message is sent only to resume existing radio bearers on NR cell 1 as a new step 12A-13A , addition of Scell ( NR cell 3/10 ) is done which is also helping to reconfigure DAI as multiple serving cell</w:t>
            </w:r>
          </w:p>
          <w:p w14:paraId="578D6D9F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14:paraId="67B34B8B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 At step 20 , f_NR5GC_RRCReestablishment_Def is called after the duration of T304 , so that Network will respond to the rach which is received for the purpose of reestablishment request ( not for handover reconfiguration complete )</w:t>
            </w:r>
          </w:p>
          <w:p w14:paraId="64660B14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  <w:p w14:paraId="39C3FA93" w14:textId="77777777" w:rsidR="0078454C" w:rsidRPr="006316B2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 In function f_NR5GC_RRCReestablishment_Steps8To13  , at step 13 , f_NR_GetActiveDRBs is called for source cell id</w:t>
            </w:r>
          </w:p>
        </w:tc>
      </w:tr>
      <w:tr w:rsidR="0078454C" w14:paraId="170D977B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06EC8" w14:textId="77777777"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6A966" w14:textId="77777777" w:rsidR="0078454C" w:rsidRPr="00CF39F2" w:rsidRDefault="0078454C" w:rsidP="0078454C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8454C" w14:paraId="475BF553" w14:textId="77777777" w:rsidTr="00E97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7912F6" w14:textId="77777777"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959EE" w14:textId="77777777" w:rsidR="0078454C" w:rsidRPr="00CF39F2" w:rsidRDefault="0078454C" w:rsidP="0078454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78454C" w14:paraId="04B0CDF1" w14:textId="77777777" w:rsidTr="00E97022">
        <w:tc>
          <w:tcPr>
            <w:tcW w:w="2694" w:type="dxa"/>
            <w:gridSpan w:val="2"/>
          </w:tcPr>
          <w:p w14:paraId="2DDF4047" w14:textId="77777777"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B1B670" w14:textId="77777777" w:rsidR="0078454C" w:rsidRDefault="0078454C" w:rsidP="00784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14:paraId="55AB8A88" w14:textId="77777777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D95592" w14:textId="77777777"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46C4C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8.1.4.1.9.1.NR5GC, 8.1.4.1.9.2.N</w:t>
            </w:r>
            <w:r w:rsidR="00FE2E8D">
              <w:rPr>
                <w:noProof/>
              </w:rPr>
              <w:t>R</w:t>
            </w:r>
            <w:r>
              <w:rPr>
                <w:noProof/>
              </w:rPr>
              <w:t>5GC and 8.1.4.1.9.3.NR5GC</w:t>
            </w:r>
          </w:p>
        </w:tc>
      </w:tr>
      <w:tr w:rsidR="0078454C" w14:paraId="6728E113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E64F7" w14:textId="77777777"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41E3D" w14:textId="77777777" w:rsidR="0078454C" w:rsidRDefault="0078454C" w:rsidP="007845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54C" w14:paraId="2BE80639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F8AB8" w14:textId="77777777"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96F23" w14:textId="77777777"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7977B1" w14:textId="77777777"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F1A34F" w14:textId="77777777" w:rsidR="0078454C" w:rsidRDefault="0078454C" w:rsidP="007845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D7A7" w14:textId="77777777" w:rsidR="0078454C" w:rsidRDefault="0078454C" w:rsidP="007845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54C" w14:paraId="74F58E06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38967" w14:textId="77777777"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B264F" w14:textId="77777777"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98223" w14:textId="77777777"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023F98" w14:textId="77777777" w:rsidR="0078454C" w:rsidRDefault="0078454C" w:rsidP="007845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EA3FA" w14:textId="77777777" w:rsidR="0078454C" w:rsidRDefault="0078454C" w:rsidP="007845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54C" w14:paraId="21583C40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68514" w14:textId="77777777"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BFE5A" w14:textId="77777777"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96B02" w14:textId="77777777"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AAFAED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92FB7" w14:textId="77777777" w:rsidR="0078454C" w:rsidRDefault="0078454C" w:rsidP="007845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78454C" w14:paraId="6A300531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C22A3" w14:textId="77777777"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9BAAE" w14:textId="77777777"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7B86" w14:textId="77777777" w:rsidR="0078454C" w:rsidRDefault="0078454C" w:rsidP="00784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DECD79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D764B" w14:textId="77777777" w:rsidR="0078454C" w:rsidRDefault="0078454C" w:rsidP="007845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54C" w14:paraId="2ECF90A0" w14:textId="77777777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422DC" w14:textId="77777777" w:rsidR="0078454C" w:rsidRDefault="0078454C" w:rsidP="007845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A27A5" w14:textId="77777777" w:rsidR="0078454C" w:rsidRDefault="0078454C" w:rsidP="0078454C">
            <w:pPr>
              <w:pStyle w:val="CRCoverPage"/>
              <w:spacing w:after="0"/>
              <w:rPr>
                <w:noProof/>
              </w:rPr>
            </w:pPr>
          </w:p>
        </w:tc>
      </w:tr>
      <w:tr w:rsidR="0078454C" w14:paraId="3C7F38AE" w14:textId="77777777" w:rsidTr="00E97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EC1FFE" w14:textId="77777777"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43341" w14:textId="77777777" w:rsidR="0078454C" w:rsidRDefault="0078454C" w:rsidP="00784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454C" w:rsidRPr="008863B9" w14:paraId="60651AE8" w14:textId="77777777" w:rsidTr="00E970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E2C8C" w14:textId="77777777" w:rsidR="0078454C" w:rsidRPr="008863B9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EFDFAE" w14:textId="77777777" w:rsidR="0078454C" w:rsidRPr="008863B9" w:rsidRDefault="0078454C" w:rsidP="00784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454C" w14:paraId="5730B1BA" w14:textId="77777777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62A7F" w14:textId="77777777" w:rsidR="0078454C" w:rsidRDefault="0078454C" w:rsidP="00784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91969" w14:textId="77777777" w:rsidR="0078454C" w:rsidRDefault="0078454C" w:rsidP="00784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1F0B9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C0C12E4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3DA4C5" w14:textId="77777777" w:rsidR="009478EE" w:rsidRDefault="009478EE" w:rsidP="009478EE">
      <w:pPr>
        <w:rPr>
          <w:noProof/>
        </w:rPr>
      </w:pPr>
    </w:p>
    <w:p w14:paraId="35E718B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65935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DAC2E1F" w14:textId="77777777" w:rsidR="009B799C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B799C" w:rsidRPr="00D740CF">
        <w:rPr>
          <w:rFonts w:ascii="Arial" w:hAnsi="Arial" w:cs="Arial"/>
          <w:iCs/>
        </w:rPr>
        <w:t>Table of Contents</w:t>
      </w:r>
      <w:r w:rsidR="009B799C">
        <w:tab/>
      </w:r>
      <w:r w:rsidR="009B799C">
        <w:fldChar w:fldCharType="begin"/>
      </w:r>
      <w:r w:rsidR="009B799C">
        <w:instrText xml:space="preserve"> PAGEREF _Toc96593539 \h </w:instrText>
      </w:r>
      <w:r w:rsidR="009B799C">
        <w:fldChar w:fldCharType="separate"/>
      </w:r>
      <w:r w:rsidR="009B799C">
        <w:t>3</w:t>
      </w:r>
      <w:r w:rsidR="009B799C">
        <w:fldChar w:fldCharType="end"/>
      </w:r>
    </w:p>
    <w:p w14:paraId="51724EF3" w14:textId="77777777" w:rsidR="009B799C" w:rsidRDefault="009B799C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740C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740C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_Toc96593540 \h </w:instrText>
      </w:r>
      <w:r>
        <w:fldChar w:fldCharType="separate"/>
      </w:r>
      <w:r>
        <w:t>3</w:t>
      </w:r>
      <w:r>
        <w:fldChar w:fldCharType="end"/>
      </w:r>
    </w:p>
    <w:p w14:paraId="294BAB80" w14:textId="77777777" w:rsidR="009B799C" w:rsidRDefault="009B79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740CF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740CF">
        <w:rPr>
          <w:rFonts w:cs="Arial"/>
          <w:b/>
          <w:color w:val="000000"/>
          <w:lang w:eastAsia="en-GB"/>
        </w:rPr>
        <w:t xml:space="preserve">Correction to the </w:t>
      </w:r>
      <w:r w:rsidRPr="00D740CF">
        <w:rPr>
          <w:rFonts w:cs="Arial"/>
          <w:b/>
          <w:bCs/>
          <w:color w:val="000000"/>
          <w:lang w:val="en-US" w:eastAsia="en-GB"/>
        </w:rPr>
        <w:t>function f_TC_8_1_4_1_9_x_NR5GC_TestBody()</w:t>
      </w:r>
      <w:r>
        <w:tab/>
      </w:r>
      <w:r>
        <w:fldChar w:fldCharType="begin"/>
      </w:r>
      <w:r>
        <w:instrText xml:space="preserve"> PAGEREF _Toc96593541 \h </w:instrText>
      </w:r>
      <w:r>
        <w:fldChar w:fldCharType="separate"/>
      </w:r>
      <w:r>
        <w:t>3</w:t>
      </w:r>
      <w:r>
        <w:fldChar w:fldCharType="end"/>
      </w:r>
    </w:p>
    <w:p w14:paraId="56FF2491" w14:textId="77777777" w:rsidR="009B799C" w:rsidRDefault="009B79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740CF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740CF">
        <w:rPr>
          <w:rFonts w:cs="Arial"/>
          <w:b/>
          <w:color w:val="000000"/>
          <w:lang w:eastAsia="en-GB"/>
        </w:rPr>
        <w:t xml:space="preserve">Correction to the </w:t>
      </w:r>
      <w:r w:rsidRPr="00D740CF">
        <w:rPr>
          <w:rFonts w:cs="Arial"/>
          <w:b/>
          <w:bCs/>
          <w:color w:val="000000"/>
          <w:lang w:val="en-US" w:eastAsia="en-GB"/>
        </w:rPr>
        <w:t>function f_NR5GC_RRCReestablishment_Steps8To13</w:t>
      </w:r>
      <w:r>
        <w:tab/>
      </w:r>
      <w:r>
        <w:fldChar w:fldCharType="begin"/>
      </w:r>
      <w:r>
        <w:instrText xml:space="preserve"> PAGEREF _Toc96593542 \h </w:instrText>
      </w:r>
      <w:r>
        <w:fldChar w:fldCharType="separate"/>
      </w:r>
      <w:r>
        <w:t>15</w:t>
      </w:r>
      <w:r>
        <w:fldChar w:fldCharType="end"/>
      </w:r>
    </w:p>
    <w:p w14:paraId="152AAB11" w14:textId="77777777" w:rsidR="009B799C" w:rsidRDefault="009B79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740CF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740CF">
        <w:rPr>
          <w:rFonts w:cs="Arial"/>
          <w:b/>
          <w:color w:val="000000"/>
          <w:lang w:eastAsia="en-GB"/>
        </w:rPr>
        <w:t xml:space="preserve">Correction to the </w:t>
      </w:r>
      <w:r w:rsidRPr="00D740CF">
        <w:rPr>
          <w:rFonts w:cs="Arial"/>
          <w:b/>
          <w:bCs/>
          <w:color w:val="000000"/>
          <w:lang w:val="en-US" w:eastAsia="en-GB"/>
        </w:rPr>
        <w:t>module RRC_NR_CA_IntraNR_Handover_NR5GC</w:t>
      </w:r>
      <w:r>
        <w:tab/>
      </w:r>
      <w:r>
        <w:fldChar w:fldCharType="begin"/>
      </w:r>
      <w:r>
        <w:instrText xml:space="preserve"> PAGEREF _Toc96593543 \h </w:instrText>
      </w:r>
      <w:r>
        <w:fldChar w:fldCharType="separate"/>
      </w:r>
      <w:r>
        <w:t>16</w:t>
      </w:r>
      <w:r>
        <w:fldChar w:fldCharType="end"/>
      </w:r>
    </w:p>
    <w:p w14:paraId="20F15D3B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69260CC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6593540"/>
      <w:r w:rsidRPr="00854C55">
        <w:rPr>
          <w:b/>
        </w:rPr>
        <w:t>Corrections required</w:t>
      </w:r>
      <w:bookmarkEnd w:id="1"/>
      <w:bookmarkEnd w:id="2"/>
      <w:bookmarkEnd w:id="3"/>
    </w:p>
    <w:p w14:paraId="18984D13" w14:textId="77777777"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659354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B0A08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643C1" w:rsidRPr="00D643C1">
        <w:rPr>
          <w:rFonts w:cs="Arial"/>
          <w:b/>
          <w:bCs/>
          <w:color w:val="000000"/>
          <w:lang w:val="en-US" w:eastAsia="en-GB"/>
        </w:rPr>
        <w:t>f_TC_8_1_4_1_9_x_NR5GC_TestBody</w:t>
      </w:r>
      <w:r w:rsidR="00CB4875">
        <w:rPr>
          <w:rFonts w:cs="Arial"/>
          <w:b/>
          <w:bCs/>
          <w:color w:val="000000"/>
          <w:lang w:val="en-US" w:eastAsia="en-GB"/>
        </w:rPr>
        <w:t>()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7B3E4262" w14:textId="77777777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9903" w14:textId="77777777" w:rsidR="00FB0A08" w:rsidRDefault="00FB0A08" w:rsidP="0026203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CA06" w14:textId="77777777" w:rsidR="00FB0A08" w:rsidRPr="007F5C63" w:rsidRDefault="00A469B6" w:rsidP="0026203E">
            <w:pPr>
              <w:pStyle w:val="CRCoverPage"/>
              <w:spacing w:after="0"/>
              <w:rPr>
                <w:noProof/>
              </w:rPr>
            </w:pPr>
            <w:r w:rsidRPr="00A469B6">
              <w:rPr>
                <w:noProof/>
              </w:rPr>
              <w:t>f_TC_8_1_4_1_9_x_NR5GC_TestBody</w:t>
            </w:r>
          </w:p>
        </w:tc>
      </w:tr>
      <w:tr w:rsidR="00FB0A08" w14:paraId="537F22E5" w14:textId="77777777" w:rsidTr="0026203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B3B2" w14:textId="77777777" w:rsidR="00FB0A08" w:rsidRDefault="00FB0A08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8484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</w:t>
            </w:r>
          </w:p>
          <w:p w14:paraId="0E276F0F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</w:p>
          <w:p w14:paraId="19DC4148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At Step  7 , SS transmits Reconfiguration message on Nr cell 1 , to release scell ( Nr Cell3 / 10) and UE to perform Inter frequency handover to Nr Cell 3 / 10 . But the network configuration is missing for the same , release scell has to be done at network end as well so that Dci switch can happen, in order to  reconfigure DAI as single serving cell </w:t>
            </w:r>
          </w:p>
          <w:p w14:paraId="31C12ECA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</w:p>
          <w:p w14:paraId="5B2CC7BC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2.At Step 7 and 18 , reconfiguration is transmitted to do Handover to Cell 3 / 10 for which UE may not send Harq ACK, which leads to network doing retransmissions; To prevent this retransmission RB release and reconfiguration is required ; this problem point is already addressed with R5s220201</w:t>
            </w:r>
          </w:p>
          <w:p w14:paraId="5FF754A8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</w:p>
          <w:p w14:paraId="2E77974F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At Step 9 , 10, 11 , 12,13 p_MacBearerRoutingCA has to be set to Omit as CA is not configured during these steps </w:t>
            </w:r>
          </w:p>
          <w:p w14:paraId="3CF48937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</w:p>
          <w:p w14:paraId="0C40E2D1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4.At Step 12-13 , reconfiguration message is sent to resume existing radio bearers on NR cell 1 and to add Nr cell 3 / 10 as Scell;</w:t>
            </w:r>
          </w:p>
          <w:p w14:paraId="304A2B9E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required to make sure , in addition to scell addition , reconfiguration DAI as multiple serving cell is also required . It is proposed to send reconfiguration to resume existing radio beares on Nr cell 1 at steps 12-13, and at step 12A-12B ( </w:t>
            </w:r>
            <w:r>
              <w:rPr>
                <w:noProof/>
              </w:rPr>
              <w:lastRenderedPageBreak/>
              <w:t>new Steps ) , SS can be configured with addition of scells and send peer message to UE for addition of Scells .</w:t>
            </w:r>
          </w:p>
          <w:p w14:paraId="28780F03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will make sure reconfiguration DAI as multiple serving cell is done before sending Step14 , Reconfiguration message to setup Event A3 – Prose will be raised for this change</w:t>
            </w:r>
          </w:p>
          <w:p w14:paraId="20E4ABED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</w:p>
          <w:p w14:paraId="7FA461A9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 At step 17 , SS is configured for NO rach response for cell 3 / 10 ;</w:t>
            </w:r>
          </w:p>
          <w:p w14:paraId="604383EF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step 18 , reconfiguration message on Nr cell 1 is sent to do Handover to cell 3 / 10 ; as per the test case prose , UE has to initiate reeestablishment request on Cell 3 / 10 .</w:t>
            </w:r>
          </w:p>
          <w:p w14:paraId="19294543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 immeidate timing at step 20 , Nr cell 3 / 10 is configured with Rar response without waiting for T304 duration .</w:t>
            </w:r>
          </w:p>
          <w:p w14:paraId="5F52E238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required to wait for the duration of T304 before calling f_NR5GC_RRCReestablishment_Def at step 20 , </w:t>
            </w:r>
          </w:p>
          <w:p w14:paraId="09BD781B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 that Rach sent by UE is responded back for reestablishment request . </w:t>
            </w:r>
          </w:p>
          <w:p w14:paraId="44B55DA7" w14:textId="77777777" w:rsidR="00B23DAA" w:rsidRDefault="00B23DAA" w:rsidP="00B23D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Providing rar grant immediately at step 20 will make the SS to respond for the rach procedure triggered for reconfiguration complete  HO) procedure </w:t>
            </w:r>
          </w:p>
          <w:p w14:paraId="7CD6B232" w14:textId="77777777" w:rsidR="00FB0A08" w:rsidRPr="00AD4ADA" w:rsidRDefault="00FB0A08" w:rsidP="0026203E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1B0A632D" w14:textId="77777777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9969" w14:textId="77777777" w:rsidR="00FB0A08" w:rsidRDefault="00FB0A08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3267" w14:textId="77777777" w:rsidR="0095736A" w:rsidRDefault="0095736A" w:rsidP="0095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Release Scell is done at Network end as well at step 7 which is also helping to reconfigure DAI as single serving cell</w:t>
            </w:r>
          </w:p>
          <w:p w14:paraId="68766A6A" w14:textId="77777777" w:rsidR="0095736A" w:rsidRDefault="0095736A" w:rsidP="0095736A">
            <w:pPr>
              <w:pStyle w:val="CRCoverPage"/>
              <w:spacing w:after="0"/>
              <w:rPr>
                <w:noProof/>
              </w:rPr>
            </w:pPr>
          </w:p>
          <w:p w14:paraId="21DD4BE9" w14:textId="77777777" w:rsidR="0095736A" w:rsidRDefault="0095736A" w:rsidP="0095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RB release and reconfiguration is done at Step 7 and 18 , so that network can stop doing the retransmission for handover Message</w:t>
            </w:r>
          </w:p>
          <w:p w14:paraId="41B5F699" w14:textId="77777777" w:rsidR="0095736A" w:rsidRDefault="0095736A" w:rsidP="0095736A">
            <w:pPr>
              <w:pStyle w:val="CRCoverPage"/>
              <w:spacing w:after="0"/>
              <w:rPr>
                <w:noProof/>
              </w:rPr>
            </w:pPr>
          </w:p>
          <w:p w14:paraId="7CC213F6" w14:textId="77777777" w:rsidR="0095736A" w:rsidRDefault="0095736A" w:rsidP="0095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At Step 9,10,11,12 and 13 p_MacBearerRoutingCA is set as 'Omit' as CA is not configured during these steps </w:t>
            </w:r>
          </w:p>
          <w:p w14:paraId="3C84B00A" w14:textId="77777777" w:rsidR="0095736A" w:rsidRDefault="0095736A" w:rsidP="0095736A">
            <w:pPr>
              <w:pStyle w:val="CRCoverPage"/>
              <w:spacing w:after="0"/>
              <w:rPr>
                <w:noProof/>
              </w:rPr>
            </w:pPr>
          </w:p>
          <w:p w14:paraId="49624A39" w14:textId="77777777" w:rsidR="0095736A" w:rsidRDefault="0095736A" w:rsidP="0095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 At step 12-13 , reconfiguration message is sent only to resume existing radio bearers on NR cell 1 as a new step 12A-13A , addition of Scell ( NR cell 3/10 ) is done which is also helping to reconfigure DAI as multiple serving cell</w:t>
            </w:r>
          </w:p>
          <w:p w14:paraId="5AC63756" w14:textId="77777777" w:rsidR="0095736A" w:rsidRDefault="0095736A" w:rsidP="0095736A">
            <w:pPr>
              <w:pStyle w:val="CRCoverPage"/>
              <w:spacing w:after="0"/>
              <w:rPr>
                <w:noProof/>
              </w:rPr>
            </w:pPr>
          </w:p>
          <w:p w14:paraId="0145B4CA" w14:textId="77777777" w:rsidR="0095736A" w:rsidRDefault="0095736A" w:rsidP="0095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 At step 20 , f_NR5GC_RRCReestablishment_Def is called after the duration of T304 , so that Network will respond to the rach which is received for the purpose of reestablishment request ( not for handover reconfiguration complete )</w:t>
            </w:r>
          </w:p>
          <w:p w14:paraId="6A3554FD" w14:textId="77777777" w:rsidR="005C6479" w:rsidRPr="001124B3" w:rsidRDefault="005C6479" w:rsidP="0026203E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27DE95D6" w14:textId="77777777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7E8D" w14:textId="77777777" w:rsidR="00FB0A08" w:rsidRDefault="00FB0A08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2D2D3" w14:textId="77777777" w:rsidR="00FB0A08" w:rsidRPr="00CC39F9" w:rsidRDefault="00187ADA" w:rsidP="0026203E">
            <w:pPr>
              <w:spacing w:after="0"/>
              <w:rPr>
                <w:rFonts w:ascii="Arial" w:hAnsi="Arial" w:cs="Arial"/>
                <w:lang w:eastAsia="en-GB"/>
              </w:rPr>
            </w:pPr>
            <w:r w:rsidRPr="00187ADA">
              <w:rPr>
                <w:rFonts w:ascii="Arial" w:hAnsi="Arial" w:cs="Arial"/>
                <w:lang w:eastAsia="en-GB"/>
              </w:rPr>
              <w:t>NR5GC\8_1_4\RRC_NR_CA_IntraNR_Handover_NR5GC.ttcn</w:t>
            </w:r>
          </w:p>
        </w:tc>
      </w:tr>
      <w:tr w:rsidR="00FB0A08" w14:paraId="2DA8BF37" w14:textId="77777777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FA87" w14:textId="77777777" w:rsidR="00FB0A08" w:rsidRDefault="00FB0A08" w:rsidP="002620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A764" w14:textId="54C46C6C" w:rsidR="00FB0A08" w:rsidRDefault="00304CDC" w:rsidP="0026203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1. Accepted</w:t>
            </w:r>
          </w:p>
          <w:p w14:paraId="53EDDF23" w14:textId="38DEF886" w:rsidR="00304CDC" w:rsidRDefault="00304CDC" w:rsidP="0026203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2. Accepted, </w:t>
            </w:r>
            <w:r w:rsidRPr="000F51E1">
              <w:rPr>
                <w:rFonts w:ascii="Arial" w:hAnsi="Arial"/>
                <w:highlight w:val="cyan"/>
                <w:lang w:eastAsia="zh-CN"/>
              </w:rPr>
              <w:t xml:space="preserve">implemented inside </w:t>
            </w:r>
            <w:r w:rsidRPr="000F51E1">
              <w:rPr>
                <w:rFonts w:ascii="Arial" w:hAnsi="Arial"/>
                <w:highlight w:val="cyan"/>
                <w:lang w:eastAsia="zh-CN"/>
              </w:rPr>
              <w:t>f_NR5GC_RRCReestablishment_Steps0To2</w:t>
            </w:r>
            <w:r w:rsidRPr="000F51E1">
              <w:rPr>
                <w:rFonts w:ascii="Arial" w:hAnsi="Arial"/>
                <w:highlight w:val="cyan"/>
                <w:lang w:eastAsia="zh-CN"/>
              </w:rPr>
              <w:t xml:space="preserve"> as per R5-221467 (see also R5s220201)</w:t>
            </w:r>
          </w:p>
          <w:p w14:paraId="3FC251B5" w14:textId="5B0C3837" w:rsidR="00304CDC" w:rsidRDefault="00304CDC" w:rsidP="0026203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lastRenderedPageBreak/>
              <w:t>3.</w:t>
            </w:r>
            <w:r w:rsidR="00112176">
              <w:rPr>
                <w:rFonts w:ascii="Arial" w:hAnsi="Arial"/>
                <w:highlight w:val="cyan"/>
                <w:lang w:eastAsia="zh-CN"/>
              </w:rPr>
              <w:t xml:space="preserve"> Accepted</w:t>
            </w:r>
          </w:p>
          <w:p w14:paraId="3FD0BC83" w14:textId="337B0F34" w:rsidR="00304CDC" w:rsidRDefault="00304CDC" w:rsidP="0026203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4.</w:t>
            </w:r>
            <w:r w:rsidR="00E03D36">
              <w:rPr>
                <w:rFonts w:ascii="Arial" w:hAnsi="Arial"/>
                <w:highlight w:val="cyan"/>
                <w:lang w:eastAsia="zh-CN"/>
              </w:rPr>
              <w:t xml:space="preserve"> Accepted as per agreed CR R5-221392</w:t>
            </w:r>
          </w:p>
          <w:p w14:paraId="6F65C0F7" w14:textId="36351B2F" w:rsidR="00304CDC" w:rsidRDefault="00304CDC" w:rsidP="0026203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5.</w:t>
            </w:r>
            <w:r w:rsidR="00E03D36" w:rsidRPr="00E03D36">
              <w:rPr>
                <w:rFonts w:ascii="Arial" w:hAnsi="Arial"/>
                <w:highlight w:val="red"/>
                <w:lang w:eastAsia="zh-CN"/>
              </w:rPr>
              <w:t xml:space="preserve"> Reconfiguring SRB/DRBS in NR cell1 is not needed</w:t>
            </w:r>
            <w:r w:rsidR="000F51E1">
              <w:rPr>
                <w:rFonts w:ascii="Arial" w:hAnsi="Arial"/>
                <w:highlight w:val="red"/>
                <w:lang w:eastAsia="zh-CN"/>
              </w:rPr>
              <w:t xml:space="preserve">. </w:t>
            </w:r>
            <w:r w:rsidR="000F51E1" w:rsidRPr="000F51E1">
              <w:rPr>
                <w:rFonts w:ascii="Arial" w:hAnsi="Arial"/>
                <w:highlight w:val="cyan"/>
                <w:lang w:eastAsia="zh-CN"/>
              </w:rPr>
              <w:t>Timer t304 accepted.</w:t>
            </w:r>
          </w:p>
        </w:tc>
      </w:tr>
    </w:tbl>
    <w:p w14:paraId="3DBC61A5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7EFAC769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75C10A7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8404B24" w14:textId="77777777" w:rsidTr="002620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6DA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function f_TC_8_1_4_1_9_x_NR5GC_TestBody(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CC7461C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3D95A9E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64762CF3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4A7400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50B0B3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97A08A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4F69BF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CAE1D2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MeasObjectParamsList_Type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946160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ReportConfigToAddModList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C7AAC3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EED8B9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FD21E5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v_PhysCellIdNeighbour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0A559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 :={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-85, -85), //FR2 power levels are FFS</w:t>
            </w:r>
          </w:p>
          <w:p w14:paraId="14823E0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-91, -91) //FR2 power levels are FFS</w:t>
            </w:r>
          </w:p>
          <w:p w14:paraId="6392408C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};</w:t>
            </w:r>
          </w:p>
          <w:p w14:paraId="7CC328ED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v_CellPowerList_AtT1orT3 :={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-85, -85), //FR2 power levels are FFS</w:t>
            </w:r>
          </w:p>
          <w:p w14:paraId="660605C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-79, -79) //FR2 power levels are FFS</w:t>
            </w:r>
          </w:p>
          <w:p w14:paraId="1018A2E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};</w:t>
            </w:r>
          </w:p>
          <w:p w14:paraId="1C2E11D8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:={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-85, -85), //FR2 power levels are FFS</w:t>
            </w:r>
          </w:p>
          <w:p w14:paraId="2E6F5F7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01AE237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};</w:t>
            </w:r>
          </w:p>
          <w:p w14:paraId="1093276F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v_CellPowerList_AtT4 :={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785C7E5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-79, -79) //FR2 power levels are FFS</w:t>
            </w:r>
          </w:p>
          <w:p w14:paraId="0F67456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};</w:t>
            </w:r>
          </w:p>
          <w:p w14:paraId="07DED8BD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2D8D5A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Cell parameters according to the row "T0" in table 8.1.4.1.8.1.3.2-1/2.</w:t>
            </w:r>
          </w:p>
          <w:p w14:paraId="6D945C22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14:paraId="6F9F6528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F8A372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1-2"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DA32640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configure NR Cell 3/10 as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6FF5D49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the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14:paraId="2DAA930F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f_NR5GC_AddMod_1SCell(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 // NR Cell1, NR Cell3/10</w:t>
            </w:r>
          </w:p>
          <w:p w14:paraId="03D8829D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17848C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3-4"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544BB9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setup event A3 reporting configuration</w:t>
            </w:r>
          </w:p>
          <w:p w14:paraId="28DD4355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14:paraId="4B6CE58D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2BAF2B9D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A28F442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2; // @sic R5-211391 sic@</w:t>
            </w:r>
          </w:p>
          <w:p w14:paraId="102F7A18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86BB6C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274F8B6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1A45845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0;    //FFS dummy  value FR2</w:t>
            </w:r>
          </w:p>
          <w:p w14:paraId="08DB251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A2A848C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{cs_MeasObjectId1(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), cs_MeasObjectId2(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2C2BDA9C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{cs_NR_ReportConfigEventA3(tsc_NR_IdReportConfigId1,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cs_NR_MeasReportQuantity_All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ms2560)};</w:t>
            </w:r>
          </w:p>
          <w:p w14:paraId="296E4DC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cs_NR_MeasIdToAddMod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(-, tsc_NR_MeasObjectId2)}); //@sic R5-211391 sic@</w:t>
            </w:r>
          </w:p>
          <w:p w14:paraId="07AB244A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R5-213516 sic@</w:t>
            </w:r>
          </w:p>
          <w:p w14:paraId="4B9BDF8F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tsc_NR_MeasObjectId2, tsc_NR_MeasObjectId1, -, -, -,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));  //@sic R5-2135166, R5-217997 (added tsc_NR_MeasObjectId2 as third parameter) sic@</w:t>
            </w:r>
          </w:p>
          <w:p w14:paraId="35DC3F0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6AAD5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8976A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3/10 parameters according to the row "T1" in table 8.1.4.1.9.1.3.2-1/1A</w:t>
            </w:r>
          </w:p>
          <w:p w14:paraId="149951B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(v_CellPowerList_AtT1orT3);</w:t>
            </w:r>
          </w:p>
          <w:p w14:paraId="58E08EAE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CE81B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2529DB9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report event A3 with the measured RSRP, RSRQ value for NR Cell 3/10.</w:t>
            </w:r>
          </w:p>
          <w:p w14:paraId="7679990C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1F14F35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v_PhysCellIdNeighbour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17862D2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f_NR_ReceiveMeasurementReports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73DF7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50B58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tsc_NR_MeasId1,</w:t>
            </w:r>
          </w:p>
          <w:p w14:paraId="2D506843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00BCADF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616B2F4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cr_NR_MeasResults_MeasResultNeighCells_NR({cr_NR_MeasResultNR_CellResults(v_PhysCellIdNeighbour,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f_NR_Get_MeasQuantityResults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())}),</w:t>
            </w:r>
          </w:p>
          <w:p w14:paraId="6801A05E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 -, -, -, -, -,</w:t>
            </w:r>
          </w:p>
          <w:p w14:paraId="217218D5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), //@sic R5-213516 sic@</w:t>
            </w:r>
          </w:p>
          <w:p w14:paraId="312F5F53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true);  //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p_MeasResultServingMOList_NotChecked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@sic R5-217997 sic@</w:t>
            </w:r>
          </w:p>
          <w:p w14:paraId="0168B29F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992B78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//Config target cell for no RACH response</w:t>
            </w:r>
          </w:p>
          <w:p w14:paraId="17256CC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1CB70B1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AEF65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2CC34E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inter frequency handover to NR Cell 3/10 and to release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NR Cell 3.</w:t>
            </w:r>
          </w:p>
          <w:p w14:paraId="5B4D4DC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AD4E8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-,-,-,-,-,-,-,-,-,</w:t>
            </w:r>
          </w:p>
          <w:p w14:paraId="76A9F085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{tsc_SCellIndex_1} //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</w:p>
          <w:p w14:paraId="707D24F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);</w:t>
            </w:r>
          </w:p>
          <w:p w14:paraId="0BFFDAF2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)));     //@sic R5-213516 sic@</w:t>
            </w:r>
          </w:p>
          <w:p w14:paraId="717F26D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3601F76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7CD01C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3/10 parameters according to the row "T2" in table 8.1.4.1.9.1.3.2-1/1A</w:t>
            </w:r>
          </w:p>
          <w:p w14:paraId="434883A9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14:paraId="4FEFBAC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DDD3C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11CDC2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14:paraId="250F773A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R5-211391 sic@</w:t>
            </w:r>
          </w:p>
          <w:p w14:paraId="5D5DA75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f_NR5GC_RRCReestablishment_Steps1To2(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tsc_C_RNTI_Value4, "Step 9",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));  //@sic R5-211391 R5-213516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R5-213516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6CE9821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30326C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10-11"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50B4E80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SRB1 operation and re-activate security on NR Cell 1.</w:t>
            </w:r>
          </w:p>
          <w:p w14:paraId="0DCF423F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632D11C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0,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));    //@sic R5-213516 sic@</w:t>
            </w:r>
          </w:p>
          <w:p w14:paraId="530FBD2F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D98F4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11A"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E59D95A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changes NR Cell 1 and NR Cell 3/10 parameters according to the row "T3" in table 8.1.4.1.9.1.3.2-1/1A</w:t>
            </w:r>
          </w:p>
          <w:p w14:paraId="17F42DA3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(v_CellPowerList_AtT1orT3);</w:t>
            </w:r>
          </w:p>
          <w:p w14:paraId="0D8774D3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997562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12-13"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A38E2F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existing radio bearer on NR Cell 1 and configure NR Cell 3/10 as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14:paraId="336786E1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</w:t>
            </w:r>
          </w:p>
          <w:p w14:paraId="25AE3038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tsc_SCellIndex_1);</w:t>
            </w:r>
          </w:p>
          <w:p w14:paraId="267C9CF3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f_NR5GC_RRCReestablishment_Steps8To13(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v_SCGConfig.sCellToAddModList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));     //@sic R5-213516 sic@</w:t>
            </w:r>
          </w:p>
          <w:p w14:paraId="159DF07E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1FDFEC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14-15"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DE4BE2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setup event A3 reporting configuration</w:t>
            </w:r>
          </w:p>
          <w:p w14:paraId="0711ED3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14:paraId="55C59E09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tsc_NR_MeasObjectId2, tsc_NR_MeasObjectId1, -, -, -,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));    //@sic R5-213516, R5-217997 (added tsc_NR_MeasObjectId2 as third parameter) sic@</w:t>
            </w:r>
          </w:p>
          <w:p w14:paraId="194C9750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559BF3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14C827C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R5-211391 sic@</w:t>
            </w:r>
          </w:p>
          <w:p w14:paraId="5F36944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E361B3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D27FE2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report event A3 with the measured RSRP, RSRQ value for NR Cell 3/10.</w:t>
            </w:r>
          </w:p>
          <w:p w14:paraId="324EB84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1002AA0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v_PhysCellIdNeighbour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7003C2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f_NR_ReceiveMeasurementReports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A4CF5D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57FA361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tsc_NR_MeasId1,</w:t>
            </w:r>
          </w:p>
          <w:p w14:paraId="7CAB802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5A602FAF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37122C69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cr_NR_MeasResults_MeasResultNeighCells_NR({cr_NR_MeasResultNR_CellResults(v_PhysCellIdNeighbour,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f_NR_Get_MeasQuantityResults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())}),</w:t>
            </w:r>
          </w:p>
          <w:p w14:paraId="4F3E77D5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 -, -, -, -, -,</w:t>
            </w:r>
          </w:p>
          <w:p w14:paraId="2A880F5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0C1DBE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true); //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p_MeasResultServingMOList_NotChecked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@sic R5-217997 sic@</w:t>
            </w:r>
          </w:p>
          <w:p w14:paraId="681D9EC1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6045A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//Config target cell for no RACH response</w:t>
            </w:r>
          </w:p>
          <w:p w14:paraId="2F5CF4F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C2E13F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C02CE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18"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D87EC78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3/10 and to release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NR Cell3/10.</w:t>
            </w:r>
          </w:p>
          <w:p w14:paraId="02877ACF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(nr_Cell1)));    //@sic R5-213516 sic@</w:t>
            </w:r>
          </w:p>
          <w:p w14:paraId="227F080E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64C50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</w:t>
            </w:r>
          </w:p>
          <w:p w14:paraId="7AE84488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f_NR5GC_MobileInfo_GetDRBInfoList();</w:t>
            </w:r>
          </w:p>
          <w:p w14:paraId="3B9A1A41" w14:textId="77777777" w:rsidR="00D91489" w:rsidRPr="00BA0A12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A0A12">
              <w:rPr>
                <w:rFonts w:ascii="Courier New" w:hAnsi="Courier New" w:cs="Courier New"/>
                <w:color w:val="000000"/>
                <w:lang w:val="de-DE" w:eastAsia="de-DE"/>
              </w:rPr>
              <w:t>v_RadioBearerList := f_NR5GC_GetRadioBearerList(v_DRBInfoList);</w:t>
            </w:r>
          </w:p>
          <w:p w14:paraId="21EE0B6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f_NR_ReconfigSCellToNormalCell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14:paraId="44383573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675E1C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92302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3/10 parameters according to the row "T4" in table 8.1.4.1.9.1.3.2-1/1A</w:t>
            </w:r>
          </w:p>
          <w:p w14:paraId="0E4D9200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(v_CellPowerList_AtT4);</w:t>
            </w:r>
          </w:p>
          <w:p w14:paraId="50E6B0F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1FB89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F94FED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3/10?</w:t>
            </w:r>
          </w:p>
          <w:p w14:paraId="6B7BED1E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21-22"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C4496AE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SRB1 operation and re-activate security on NR Cell 3/10.</w:t>
            </w:r>
          </w:p>
          <w:p w14:paraId="3E555193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6A274F5D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23-24"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11C9042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existing radio bearer on NR Cell 3/10</w:t>
            </w:r>
          </w:p>
          <w:p w14:paraId="3FD6F5EA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3/10</w:t>
            </w:r>
          </w:p>
          <w:p w14:paraId="34A4E5DB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f_NR5GC_RRCReestablishment_Def(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512CB51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0EA437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 -, -,-,</w:t>
            </w:r>
          </w:p>
          <w:p w14:paraId="25BE97E4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"Step 20");</w:t>
            </w:r>
          </w:p>
          <w:p w14:paraId="1BD5CB5D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3E777D6" w14:textId="77777777" w:rsidR="00D91489" w:rsidRPr="00D91489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1ED50C5" w14:textId="77777777" w:rsidR="00FB0A08" w:rsidRPr="00722896" w:rsidRDefault="00D91489" w:rsidP="00D914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9148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358F790C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C239A7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A5F523C" w14:textId="77777777" w:rsidTr="002620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67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function f_TC_8_1_4_1_9_x_NR5GC_TestBody(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2AAEC02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22CF992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326F1ECC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BFD39E5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A2F276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3C84D7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C0FC35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983766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MeasObjectParamsList_Type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921C18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ReportConfigToAddModList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4CAEF7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6E12972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FFF406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v_PhysCellIdNeighbour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415C87" w14:textId="77777777" w:rsidR="00BA0A12" w:rsidRPr="00D62BC5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41FB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var IntegerList_Type v_DrbIdList; //WA#WI=929545</w:t>
            </w:r>
          </w:p>
          <w:p w14:paraId="2A87726C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2BC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var template(value)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v_CellPowerList_AtT0 :={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-85, -85), //FR2 power levels are FFS</w:t>
            </w:r>
          </w:p>
          <w:p w14:paraId="293D68BC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-91, -91) //FR2 power levels are FFS</w:t>
            </w:r>
          </w:p>
          <w:p w14:paraId="33E7C36C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};</w:t>
            </w:r>
          </w:p>
          <w:p w14:paraId="5D40D8E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v_CellPowerList_AtT1orT3 :={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-85, -85), //FR2 power levels are FFS</w:t>
            </w:r>
          </w:p>
          <w:p w14:paraId="1BCD16F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-79, -79) //FR2 power levels are FFS</w:t>
            </w:r>
          </w:p>
          <w:p w14:paraId="25F7CD4A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};</w:t>
            </w:r>
          </w:p>
          <w:p w14:paraId="2E8B6082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 :={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-85, -85), //FR2 power levels are FFS</w:t>
            </w:r>
          </w:p>
          <w:p w14:paraId="34021FC9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508A4393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};</w:t>
            </w:r>
          </w:p>
          <w:p w14:paraId="634F4B45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v_CellPowerList_AtT4 :={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74079358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-79, -79) //FR2 power levels are FFS</w:t>
            </w:r>
          </w:p>
          <w:p w14:paraId="61AC8BC8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};</w:t>
            </w:r>
          </w:p>
          <w:p w14:paraId="337B5864" w14:textId="77777777" w:rsidR="00BA0A12" w:rsidRPr="00C41FB4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41F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float v_T304Min_1sec := </w:t>
            </w:r>
            <w:proofErr w:type="spellStart"/>
            <w:r w:rsidRPr="00C41F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f_NR_SetTimerToleranceMin</w:t>
            </w:r>
            <w:proofErr w:type="spellEnd"/>
            <w:r w:rsidRPr="00C41F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(nr_Cell1, </w:t>
            </w:r>
            <w:proofErr w:type="spellStart"/>
            <w:r w:rsidRPr="00C41F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rrcTimer</w:t>
            </w:r>
            <w:proofErr w:type="spellEnd"/>
            <w:r w:rsidRPr="00C41F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1.0); //WA#WI=929545</w:t>
            </w:r>
          </w:p>
          <w:p w14:paraId="1DFABAEA" w14:textId="77777777" w:rsidR="00BA0A12" w:rsidRPr="00DF4AA6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F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C41FB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timer t_T304Expiry; //WA#WI=929545</w:t>
            </w:r>
          </w:p>
          <w:p w14:paraId="36E15A88" w14:textId="77777777" w:rsidR="00BA0A12" w:rsidRPr="00DF4AA6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7E5ADDBB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F4AA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//The SS changes Cell parameters according to the row "T0" in table 8.1.4.1.8.1.3.2-1/2.</w:t>
            </w:r>
          </w:p>
          <w:p w14:paraId="7EF95653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(v_CellPowerList_AtT0);</w:t>
            </w:r>
          </w:p>
          <w:p w14:paraId="3E71B70C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881BC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1-2"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F9F7C83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configure NR Cell 3/10 as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4787CCA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the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14:paraId="5D582AFF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f_NR5GC_AddMod_1SCell(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 // NR Cell1, NR Cell3/10</w:t>
            </w:r>
          </w:p>
          <w:p w14:paraId="1A765BC5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AB53F5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3-4"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C0AB1B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setup event A3 reporting configuration</w:t>
            </w:r>
          </w:p>
          <w:p w14:paraId="1671012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14:paraId="08450C0F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if(f_NR_CellInfo_GetIsFR1(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5BEC5059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3D3495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2; // @sic R5-211391 sic@</w:t>
            </w:r>
          </w:p>
          <w:p w14:paraId="2BB059E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774E215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4A121532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2C409A3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0;    //FFS dummy  value FR2</w:t>
            </w:r>
          </w:p>
          <w:p w14:paraId="25B29054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E579F63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{cs_MeasObjectId1(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), cs_MeasObjectId2(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128A6DA3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{cs_NR_ReportConfigEventA3(tsc_NR_IdReportConfigId1,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v_Rsrp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cs_NR_MeasReportQuantity_All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ms2560)};</w:t>
            </w:r>
          </w:p>
          <w:p w14:paraId="639CC36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f_NR_GenerateMeasurementConfigNR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v_MeasuredObjectList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v_ReportConfigList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cs_NR_MeasIdToAddMod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(-, tsc_NR_MeasObjectId2)}); //@sic R5-211391 sic@</w:t>
            </w:r>
          </w:p>
          <w:p w14:paraId="10023C2A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R5-213516 sic@</w:t>
            </w:r>
          </w:p>
          <w:p w14:paraId="40CACBA2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tsc_NR_MeasObjectId2, tsc_NR_MeasObjectId1, -, -, -,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));  //@sic R5-2135166, R5-217997 (added tsc_NR_MeasObjectId2 as third parameter) sic@</w:t>
            </w:r>
          </w:p>
          <w:p w14:paraId="3EF2DE6B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4B7D2D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0DD3B5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3/10 parameters according to the row "T1" in table 8.1.4.1.9.1.3.2-1/1A</w:t>
            </w:r>
          </w:p>
          <w:p w14:paraId="427F8E9C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(v_CellPowerList_AtT1orT3);</w:t>
            </w:r>
          </w:p>
          <w:p w14:paraId="328ED7E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FE9676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DDEEDE8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report event A3 with the measured RSRP, RSRQ value for NR Cell 3/10.</w:t>
            </w:r>
          </w:p>
          <w:p w14:paraId="2C59AA3C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E4882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v_PhysCellIdNeighbour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491206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f_NR_ReceiveMeasurementReports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452454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8F948A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tsc_NR_MeasId1,</w:t>
            </w:r>
          </w:p>
          <w:p w14:paraId="00424CE0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0A8BDF95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330CFF1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cr_NR_MeasResults_MeasResultNeighCells_NR({cr_NR_MeasResultNR_CellResults(v_PhysCellIdNeighbour,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f_NR_Get_MeasQuantityResults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())}),</w:t>
            </w:r>
          </w:p>
          <w:p w14:paraId="14A21047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 -, -, -, -, -,</w:t>
            </w:r>
          </w:p>
          <w:p w14:paraId="2857279C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), //@sic R5-213516 sic@</w:t>
            </w:r>
          </w:p>
          <w:p w14:paraId="32974328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true);  //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p_MeasResultServingMOList_NotChecked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@sic R5-217997 sic@</w:t>
            </w:r>
          </w:p>
          <w:p w14:paraId="6FF82F8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4550DD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//Config target cell for no RACH response</w:t>
            </w:r>
          </w:p>
          <w:p w14:paraId="413BEA4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29878C5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5DED84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46DB387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inter frequency handover to NR Cell 3/10 and to release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NR Cell 3.</w:t>
            </w:r>
          </w:p>
          <w:p w14:paraId="4F8CFBF6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EAAF5DD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-,-,-,-,-,-,-,-,-,</w:t>
            </w:r>
          </w:p>
          <w:p w14:paraId="2FA715E6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{tsc_SCellIndex_1} //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SCellToReleaseList</w:t>
            </w:r>
            <w:proofErr w:type="spellEnd"/>
          </w:p>
          <w:p w14:paraId="37FFE0B6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);</w:t>
            </w:r>
          </w:p>
          <w:p w14:paraId="6E5C7CE2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)));     //@sic R5-213516 sic@</w:t>
            </w:r>
          </w:p>
          <w:p w14:paraId="6D2FD0FA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E70EFCB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f_NR_Rel_SCell_Common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 nr_Cell1,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p_SCell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tsc_PCellIndex_0,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//WA#WI=929545</w:t>
            </w:r>
          </w:p>
          <w:p w14:paraId="2DAC2B05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40FB245A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AE59BF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3/10 parameters according to the row "T2" in table 8.1.4.1.9.1.3.2-1/1A</w:t>
            </w:r>
          </w:p>
          <w:p w14:paraId="24B5F86A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14:paraId="7407B014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65FAEA98" w14:textId="77777777"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 //WA#WI=929545</w:t>
            </w:r>
          </w:p>
          <w:p w14:paraId="6606C8D2" w14:textId="77777777"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 //@sic R5-211417 R5s211169 sic@ //WA#WI=929545</w:t>
            </w:r>
          </w:p>
          <w:p w14:paraId="2D5306F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omit); //WA#WI=929545</w:t>
            </w:r>
          </w:p>
          <w:p w14:paraId="653E1F8B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4D0917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56278EA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1?</w:t>
            </w:r>
          </w:p>
          <w:p w14:paraId="5DC5A6BC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R5-211391 sic@</w:t>
            </w:r>
          </w:p>
          <w:p w14:paraId="029A72B6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f_NR5GC_RRCReestablishment_Steps1To2(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tsc_C_RNTI_Value4, "Step 9"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)*/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);  //@sic R5-211391 R5-213516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R5-213516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sic@ //WA#WI=929545</w:t>
            </w:r>
          </w:p>
          <w:p w14:paraId="7A2F5F9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7436C0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10-11"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3652204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SRB1 operation and re-activate security on NR Cell 1.</w:t>
            </w:r>
          </w:p>
          <w:p w14:paraId="49D6CB1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503B2BAB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0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)*/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    //@sic R5-213516 sic@ //WA#WI=929545</w:t>
            </w:r>
          </w:p>
          <w:p w14:paraId="09071CEF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EDC02F" w14:textId="77777777" w:rsidR="00BA0A12" w:rsidRPr="00D366B9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366B9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 xml:space="preserve">//@siclog "Step 11A" </w:t>
            </w:r>
            <w:proofErr w:type="spellStart"/>
            <w:r w:rsidRPr="00D366B9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D366B9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>@</w:t>
            </w:r>
          </w:p>
          <w:p w14:paraId="6BF2B03A" w14:textId="77777777" w:rsidR="00BA0A12" w:rsidRPr="00D366B9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trike/>
                <w:color w:val="000000"/>
                <w:lang w:eastAsia="de-DE"/>
              </w:rPr>
            </w:pPr>
            <w:r w:rsidRPr="00D366B9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 xml:space="preserve">    //The SS changes NR Cell 1 and NR Cell 3/10 parameters according to the row "T3" in table 8.1.4.1.9.1.3.2-1/1A</w:t>
            </w:r>
          </w:p>
          <w:p w14:paraId="585F834D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(v_CellPowerList_AtT1orT3); //WA#WI=929545</w:t>
            </w:r>
          </w:p>
          <w:p w14:paraId="633CFFE8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32467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12-13"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1C52AC0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existing radio bearer on NR Cell 1 and configure NR Cell 3/10 as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</w:p>
          <w:p w14:paraId="4405EF73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UE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</w:t>
            </w:r>
          </w:p>
          <w:p w14:paraId="32BFF79A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tsc_SCellIndex_1);</w:t>
            </w:r>
          </w:p>
          <w:p w14:paraId="098AAD35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f_NR5GC_RRCReestablishment_Steps8To13(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v_SCGConfig.sCellToAddModList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*/-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omit 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)*/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     //@sic R5-213516 sic@ //WA#WI=929545</w:t>
            </w:r>
          </w:p>
          <w:p w14:paraId="28239110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80DF3C" w14:textId="77777777" w:rsidR="00C02292" w:rsidRDefault="00C02292" w:rsidP="00C022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//@siclog "Step 11A"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14:paraId="26010B7E" w14:textId="77777777" w:rsidR="00D366B9" w:rsidRPr="00BA0A12" w:rsidRDefault="00D366B9" w:rsidP="00D366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F57C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//The SS changes NR Cell 1 and NR Cell 3/10 parameters according to the row "T3" in table 8.1.4.1.9.1.3.2-1/1A</w:t>
            </w:r>
          </w:p>
          <w:p w14:paraId="11229CA5" w14:textId="77777777" w:rsidR="00D366B9" w:rsidRPr="00C02292" w:rsidRDefault="00D366B9" w:rsidP="00C0229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77E01E6F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f_NR_SetCellPowerList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(v_CellPowerList_AtT1orT3); //WA#WI=929545</w:t>
            </w:r>
          </w:p>
          <w:p w14:paraId="6BFC86E0" w14:textId="77777777" w:rsidR="00C02292" w:rsidRDefault="00C0229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CF37A2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02292"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//@siclog "Steps 12A-13A" </w:t>
            </w:r>
            <w:proofErr w:type="spellStart"/>
            <w:r w:rsidR="00C02292"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="00C02292"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14:paraId="15963039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f_NR5GC_AddMod_1SCell(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p_SCell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//WA#WI=929545</w:t>
            </w:r>
          </w:p>
          <w:p w14:paraId="3DC4C38A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8E4DE3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14-15"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E4EE59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setup event A3 reporting configuration</w:t>
            </w:r>
          </w:p>
          <w:p w14:paraId="23CBA44F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1.</w:t>
            </w:r>
          </w:p>
          <w:p w14:paraId="566B303B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f_NR_SendRRCReconfiguration_MeasNR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v_MeasConfig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tsc_NR_MeasObjectId2, tsc_NR_MeasObjectId1, -,-, -,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));    //@sic R5-213516, R5-217997 (added tsc_NR_MeasObjectId2 as third parameter) sic@</w:t>
            </w:r>
          </w:p>
          <w:p w14:paraId="692636DA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1326DA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C67B58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R5-211391 sic@</w:t>
            </w:r>
          </w:p>
          <w:p w14:paraId="1876CC7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8DCCFD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AFDD9C0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MeasurementReport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report event A3 with the measured RSRP, RSRQ value for NR Cell 3/10.</w:t>
            </w:r>
          </w:p>
          <w:p w14:paraId="7797A4C4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F98E386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v_PhysCellIdNeighbour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5D49F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f_NR_ReceiveMeasurementReports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EAA094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v_PhysCellIdServing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41F3BAF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tsc_NR_MeasId1,</w:t>
            </w:r>
          </w:p>
          <w:p w14:paraId="4D419452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67E3EF45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2E5F0FF8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cr_NR_MeasResults_MeasResultNeighCells_NR({cr_NR_MeasResultNR_CellResults(v_PhysCellIdNeighbour,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f_NR_Get_MeasQuantityResults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())}),</w:t>
            </w:r>
          </w:p>
          <w:p w14:paraId="0FF47823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 -, -, -, -, -,</w:t>
            </w:r>
          </w:p>
          <w:p w14:paraId="30B17E6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44BFFC7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true); //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p_MeasResultServingMOList_NotChecked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@sic R5-217997 sic@</w:t>
            </w:r>
          </w:p>
          <w:p w14:paraId="12A04984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3106B9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//Config target cell for no RACH response</w:t>
            </w:r>
          </w:p>
          <w:p w14:paraId="35DBC2C5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ACBD80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92C7EC9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B089580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3/10 and to release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NR Cell3/10.</w:t>
            </w:r>
          </w:p>
          <w:p w14:paraId="635C16FB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(nr_Cell1)));    //@sic R5-213516 sic@</w:t>
            </w:r>
          </w:p>
          <w:p w14:paraId="5EEA7FF6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53BE5F8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F2409F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to normal cell</w:t>
            </w:r>
          </w:p>
          <w:p w14:paraId="79A5F25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v_DRBInfoList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:= f_NR5GC_MobileInfo_GetDRBInfoList();</w:t>
            </w:r>
          </w:p>
          <w:p w14:paraId="6E4E1678" w14:textId="77777777" w:rsidR="00BA0A12" w:rsidRPr="00C41FB4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41FB4">
              <w:rPr>
                <w:rFonts w:ascii="Courier New" w:hAnsi="Courier New" w:cs="Courier New"/>
                <w:color w:val="000000"/>
                <w:lang w:val="de-DE" w:eastAsia="de-DE"/>
              </w:rPr>
              <w:t>v_RadioBearerList := f_NR5GC_GetRadioBearerList(v_DRBInfoList);</w:t>
            </w:r>
          </w:p>
          <w:p w14:paraId="44C0DBFA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1FB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f_NR_ReconfigSCellToNormalCell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v_RadioBearerList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-);</w:t>
            </w:r>
          </w:p>
          <w:p w14:paraId="35C3CC54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82896F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1DF35C6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NR Cell 1 and NR Cell 3/10 parameters according to the row "T4" in table 8.1.4.1.9.1.3.2-1/1A</w:t>
            </w:r>
          </w:p>
          <w:p w14:paraId="5B1ECD96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(v_CellPowerList_AtT4);</w:t>
            </w:r>
          </w:p>
          <w:p w14:paraId="47C1D978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2C0B299" w14:textId="77777777"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 //WA#WI=929545</w:t>
            </w:r>
          </w:p>
          <w:p w14:paraId="659087E6" w14:textId="77777777"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f_NR_SS_SRBs_DRBs_Release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 //@sic R5-211417 R5s211169 sic@ //WA#WI=929545</w:t>
            </w:r>
          </w:p>
          <w:p w14:paraId="74BA672E" w14:textId="77777777"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f_NR_SS_SRBs_DRBs_Config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omit); //WA#WI=929545</w:t>
            </w:r>
          </w:p>
          <w:p w14:paraId="2E154DBE" w14:textId="77777777"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02543996" w14:textId="77777777"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C0229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t_T304Expiry.start(v_T304Min_1sec);   //WA#WI=929545 </w:t>
            </w:r>
          </w:p>
          <w:p w14:paraId="7431CE82" w14:textId="77777777" w:rsidR="00BA0A12" w:rsidRPr="00C0229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</w:p>
          <w:p w14:paraId="35CC5913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0229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t_T304Expiry.timeout;    //WA#WI=929545</w:t>
            </w:r>
          </w:p>
          <w:p w14:paraId="7B82047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</w:t>
            </w:r>
          </w:p>
          <w:p w14:paraId="45F15B63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574BB403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 20"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E45C922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RRCReestablishmentRequest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3/10?</w:t>
            </w:r>
          </w:p>
          <w:p w14:paraId="2641E25D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21-22"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95C86D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SRB1 operation and re-activate security on NR Cell 3/10.</w:t>
            </w:r>
          </w:p>
          <w:p w14:paraId="3536D1BE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14:paraId="13193F3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23-24"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A99F41F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resume existing radio bearer on NR Cell 3/10</w:t>
            </w:r>
          </w:p>
          <w:p w14:paraId="0F37216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RRCConnectionReconfigurationComplete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3/10</w:t>
            </w:r>
          </w:p>
          <w:p w14:paraId="51085117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f_NR5GC_RRCReestablishment_Def(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71BCACD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400673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r w:rsidR="00C02292">
              <w:rPr>
                <w:rFonts w:ascii="Courier New" w:hAnsi="Courier New" w:cs="Courier New"/>
                <w:color w:val="000000"/>
                <w:lang w:eastAsia="de-DE"/>
              </w:rPr>
              <w:t>-</w:t>
            </w: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>, -, -,-,</w:t>
            </w:r>
          </w:p>
          <w:p w14:paraId="03441371" w14:textId="77777777" w:rsidR="00BA0A12" w:rsidRPr="00BA0A12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"Step 20");</w:t>
            </w:r>
          </w:p>
          <w:p w14:paraId="65AA893A" w14:textId="77777777" w:rsidR="00FB0A08" w:rsidRPr="006D35E4" w:rsidRDefault="00BA0A12" w:rsidP="00BA0A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A0A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15E2A250" w14:textId="77777777" w:rsidR="00895D6B" w:rsidRDefault="00895D6B" w:rsidP="00895D6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6593542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1C4405" w:rsidRPr="001C4405">
        <w:rPr>
          <w:rFonts w:cs="Arial"/>
          <w:b/>
          <w:bCs/>
          <w:color w:val="000000"/>
          <w:lang w:val="en-US" w:eastAsia="en-GB"/>
        </w:rPr>
        <w:t>f_NR5GC_RRCReestablishment_Steps8To13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95D6B" w14:paraId="4CE98D9C" w14:textId="77777777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9AB9" w14:textId="77777777" w:rsidR="00895D6B" w:rsidRDefault="00895D6B" w:rsidP="0026203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85DE" w14:textId="77777777" w:rsidR="00895D6B" w:rsidRPr="007F5C63" w:rsidRDefault="00261DF2" w:rsidP="0026203E">
            <w:pPr>
              <w:pStyle w:val="CRCoverPage"/>
              <w:spacing w:after="0"/>
              <w:rPr>
                <w:noProof/>
              </w:rPr>
            </w:pPr>
            <w:r w:rsidRPr="00261DF2">
              <w:rPr>
                <w:noProof/>
              </w:rPr>
              <w:t>f_NR5GC_RRCReestablishment_Steps8To13</w:t>
            </w:r>
          </w:p>
        </w:tc>
      </w:tr>
      <w:tr w:rsidR="00895D6B" w14:paraId="70217C73" w14:textId="77777777" w:rsidTr="0026203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6C2B" w14:textId="77777777" w:rsidR="00895D6B" w:rsidRDefault="00895D6B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86EF" w14:textId="77777777" w:rsidR="00895D6B" w:rsidRDefault="00895D6B" w:rsidP="00262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</w:t>
            </w:r>
          </w:p>
          <w:p w14:paraId="11F96C73" w14:textId="77777777" w:rsidR="00895D6B" w:rsidRDefault="00895D6B" w:rsidP="0026203E">
            <w:pPr>
              <w:pStyle w:val="CRCoverPage"/>
              <w:spacing w:after="0"/>
              <w:rPr>
                <w:noProof/>
              </w:rPr>
            </w:pPr>
          </w:p>
          <w:p w14:paraId="28C2214A" w14:textId="77777777" w:rsidR="00E53EBC" w:rsidRDefault="00E53EBC" w:rsidP="00E53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function f_NR5GC_RRCReestablishment_Steps8To13 at step 13,</w:t>
            </w:r>
          </w:p>
          <w:p w14:paraId="3A83DF7C" w14:textId="77777777" w:rsidR="00895D6B" w:rsidRPr="00AD4ADA" w:rsidRDefault="00E53EBC" w:rsidP="00E53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f_NR_GetActiveDRBs has to be queried for Source cell id instead of target cell id ; so that rb release and configuration can be done for source cell id</w:t>
            </w:r>
          </w:p>
        </w:tc>
      </w:tr>
      <w:tr w:rsidR="00895D6B" w14:paraId="7AF1D97E" w14:textId="77777777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30E7" w14:textId="77777777" w:rsidR="00895D6B" w:rsidRDefault="00895D6B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E1C4" w14:textId="77777777" w:rsidR="00895D6B" w:rsidRPr="001124B3" w:rsidRDefault="0078579E" w:rsidP="00262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function f_NR5GC_RRCReestablishment_Steps8To13  , at step 13 , f_NR_GetActiveDRBs is called for source cell id</w:t>
            </w:r>
            <w:r w:rsidRPr="001124B3">
              <w:rPr>
                <w:noProof/>
              </w:rPr>
              <w:t xml:space="preserve"> </w:t>
            </w:r>
          </w:p>
        </w:tc>
      </w:tr>
      <w:tr w:rsidR="00895D6B" w14:paraId="2BA0246F" w14:textId="77777777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A6F1" w14:textId="77777777" w:rsidR="00895D6B" w:rsidRDefault="00895D6B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423F" w14:textId="77777777" w:rsidR="00895D6B" w:rsidRPr="00CC39F9" w:rsidRDefault="006A1A7B" w:rsidP="0026203E">
            <w:pPr>
              <w:spacing w:after="0"/>
              <w:rPr>
                <w:rFonts w:ascii="Arial" w:hAnsi="Arial" w:cs="Arial"/>
                <w:lang w:eastAsia="en-GB"/>
              </w:rPr>
            </w:pPr>
            <w:r w:rsidRPr="006A1A7B">
              <w:rPr>
                <w:rFonts w:ascii="Arial" w:hAnsi="Arial" w:cs="Arial"/>
                <w:lang w:eastAsia="en-GB"/>
              </w:rPr>
              <w:t>Common\NR5GC\NR5GC_RRCSteps.ttcn</w:t>
            </w:r>
          </w:p>
        </w:tc>
      </w:tr>
      <w:tr w:rsidR="00895D6B" w14:paraId="35D2DBD7" w14:textId="77777777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7CFB" w14:textId="77777777" w:rsidR="00895D6B" w:rsidRPr="008765C6" w:rsidRDefault="00895D6B" w:rsidP="002620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765C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8E0A" w14:textId="23110530" w:rsidR="00895D6B" w:rsidRPr="00445D69" w:rsidRDefault="008765C6" w:rsidP="0026203E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445D69">
              <w:rPr>
                <w:rFonts w:ascii="Arial" w:hAnsi="Arial" w:cs="Arial"/>
                <w:highlight w:val="cyan"/>
                <w:lang w:eastAsia="zh-CN"/>
              </w:rPr>
              <w:t>Accepted. In addition, the parameter</w:t>
            </w:r>
            <w:r w:rsidR="000F51E1" w:rsidRPr="00445D69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proofErr w:type="spellStart"/>
            <w:r w:rsidR="000F51E1" w:rsidRPr="00445D69">
              <w:rPr>
                <w:rFonts w:ascii="Arial" w:hAnsi="Arial" w:cs="Arial"/>
                <w:highlight w:val="cyan"/>
                <w:lang w:eastAsia="zh-CN"/>
              </w:rPr>
              <w:t>p_SCellToAddModList</w:t>
            </w:r>
            <w:proofErr w:type="spellEnd"/>
            <w:r w:rsidRPr="00445D69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="00445D69">
              <w:rPr>
                <w:rFonts w:ascii="Arial" w:hAnsi="Arial" w:cs="Arial"/>
                <w:highlight w:val="cyan"/>
                <w:lang w:eastAsia="zh-CN"/>
              </w:rPr>
              <w:t xml:space="preserve">is </w:t>
            </w:r>
            <w:r w:rsidRPr="00445D69">
              <w:rPr>
                <w:rFonts w:ascii="Arial" w:hAnsi="Arial" w:cs="Arial"/>
                <w:highlight w:val="cyan"/>
                <w:lang w:eastAsia="zh-CN"/>
              </w:rPr>
              <w:t xml:space="preserve">deleted from </w:t>
            </w:r>
            <w:r w:rsidRPr="00445D69">
              <w:rPr>
                <w:rFonts w:ascii="Arial" w:hAnsi="Arial" w:cs="Arial"/>
                <w:color w:val="000000"/>
                <w:highlight w:val="cyan"/>
                <w:lang w:eastAsia="de-DE"/>
              </w:rPr>
              <w:t>f_NR5GC_RRCReestablishment_Steps8To13</w:t>
            </w:r>
            <w:r w:rsidRPr="00445D69">
              <w:rPr>
                <w:rFonts w:ascii="Arial" w:hAnsi="Arial" w:cs="Arial"/>
                <w:color w:val="000000"/>
                <w:highlight w:val="cyan"/>
                <w:lang w:eastAsia="de-DE"/>
              </w:rPr>
              <w:t xml:space="preserve"> </w:t>
            </w:r>
            <w:r w:rsidRPr="00445D69">
              <w:rPr>
                <w:rFonts w:ascii="Arial" w:hAnsi="Arial" w:cs="Arial"/>
                <w:highlight w:val="cyan"/>
                <w:lang w:eastAsia="zh-CN"/>
              </w:rPr>
              <w:t xml:space="preserve">and </w:t>
            </w:r>
            <w:r w:rsidRPr="00445D69">
              <w:rPr>
                <w:rFonts w:ascii="Arial" w:hAnsi="Arial" w:cs="Arial"/>
                <w:highlight w:val="cyan"/>
                <w:lang w:eastAsia="zh-CN"/>
              </w:rPr>
              <w:t>f_NR5GC_RRCReestablishment_Def</w:t>
            </w:r>
          </w:p>
        </w:tc>
      </w:tr>
    </w:tbl>
    <w:p w14:paraId="7548A882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</w:p>
    <w:p w14:paraId="7F758885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B035BEA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95D6B" w:rsidRPr="00CD057D" w14:paraId="3165EB28" w14:textId="77777777" w:rsidTr="002620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4C1" w14:textId="77777777"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f_NR5GC_RRCReestablishment_Steps8To13(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C5F544C" w14:textId="77777777"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031CCB1" w14:textId="77777777"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31865720" w14:textId="77777777"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09C942A4" w14:textId="77777777"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090E4328" w14:textId="77777777"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14:paraId="03330424" w14:textId="77777777"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14:paraId="57328BCE" w14:textId="77777777" w:rsidR="00C56130" w:rsidRDefault="003C4FCA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  <w:r w:rsidR="00C5613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492A368E" w14:textId="77777777" w:rsidR="003C4FCA" w:rsidRPr="00C56130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56130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37BB276" w14:textId="77777777" w:rsidR="003C4FCA" w:rsidRPr="003C4FCA" w:rsidRDefault="003C4FCA" w:rsidP="003C4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7A40A4" w14:textId="77777777"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from the Target Cell:</w:t>
            </w:r>
          </w:p>
          <w:p w14:paraId="4C0EC372" w14:textId="77777777"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//  Release security.</w:t>
            </w:r>
          </w:p>
          <w:p w14:paraId="6D6CCD98" w14:textId="77777777"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DRBs.</w:t>
            </w:r>
          </w:p>
          <w:p w14:paraId="0218309E" w14:textId="77777777"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// (Re-)configure SRBs.</w:t>
            </w:r>
          </w:p>
          <w:p w14:paraId="750DBC31" w14:textId="77777777"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UL grant and periodic TA.</w:t>
            </w:r>
          </w:p>
          <w:p w14:paraId="2AF996BF" w14:textId="77777777"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418DA01" w14:textId="77777777"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f_NR_SS_RRC_ReleaseSecurity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); //@sic R5s211165 sic@</w:t>
            </w:r>
          </w:p>
          <w:p w14:paraId="0870302F" w14:textId="77777777"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2F52A0E" w14:textId="77777777"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); //@sic R5-211417 R5s211165 sic@</w:t>
            </w:r>
          </w:p>
          <w:p w14:paraId="225B30A8" w14:textId="77777777"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666125" w14:textId="77777777" w:rsidR="002E6CD4" w:rsidRPr="002E6CD4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A98030" w14:textId="77777777" w:rsidR="00EF4DEF" w:rsidRDefault="002E6CD4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6CD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2A790AC" w14:textId="77777777" w:rsidR="00895D6B" w:rsidRPr="00722896" w:rsidRDefault="003C4FCA" w:rsidP="002E6CD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DFB1AC0" w14:textId="77777777"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</w:p>
    <w:p w14:paraId="153DFA97" w14:textId="77777777"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95D6B" w:rsidRPr="00CD057D" w14:paraId="2E630B89" w14:textId="77777777" w:rsidTr="002620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273C" w14:textId="77777777"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AC4DB00" w14:textId="77777777"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125D4C" w14:textId="77777777"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49225B2" w14:textId="77777777"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15BCE586" w14:textId="77777777"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0ABE0094" w14:textId="77777777"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14:paraId="3628D867" w14:textId="77777777"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14:paraId="5802A874" w14:textId="77777777" w:rsidR="00C56130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9055D74" w14:textId="77777777" w:rsidR="00C56130" w:rsidRPr="00C56130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56130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5DDF19E2" w14:textId="77777777" w:rsidR="00C56130" w:rsidRPr="003C4FCA" w:rsidRDefault="00C56130" w:rsidP="00C561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F0DEEC" w14:textId="77777777"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from the Target Cell:</w:t>
            </w:r>
          </w:p>
          <w:p w14:paraId="7DA4EC2E" w14:textId="77777777"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//  Release security.</w:t>
            </w:r>
          </w:p>
          <w:p w14:paraId="3B05A8DB" w14:textId="77777777"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DRBs.</w:t>
            </w:r>
          </w:p>
          <w:p w14:paraId="632BB50B" w14:textId="77777777"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// (Re-)configure SRBs.</w:t>
            </w:r>
          </w:p>
          <w:p w14:paraId="1ECD5EE2" w14:textId="77777777"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UL grant and periodic TA.</w:t>
            </w:r>
          </w:p>
          <w:p w14:paraId="47BDCF8E" w14:textId="77777777"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7D0510D" w14:textId="77777777"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f_NR_SS_RRC_ReleaseSecurity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); //@sic R5s211165 sic@</w:t>
            </w:r>
          </w:p>
          <w:p w14:paraId="6DC25116" w14:textId="77777777"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D2A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v_DrbIdList</w:t>
            </w:r>
            <w:proofErr w:type="spellEnd"/>
            <w:r w:rsidRPr="005D2A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5D2A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f_NR_GetActiveDRBs</w:t>
            </w:r>
            <w:proofErr w:type="spellEnd"/>
            <w:r w:rsidRPr="005D2A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5D2A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p_NR_SourceCellId</w:t>
            </w:r>
            <w:proofErr w:type="spellEnd"/>
            <w:r w:rsidRPr="005D2AB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//WA#WI=929545</w:t>
            </w:r>
          </w:p>
          <w:p w14:paraId="52ADB260" w14:textId="77777777"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); //@sic R5-211417 R5s211165 sic@</w:t>
            </w:r>
          </w:p>
          <w:p w14:paraId="6CA0F09A" w14:textId="77777777"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3B3B14" w14:textId="77777777" w:rsidR="002B4D7F" w:rsidRPr="002B4D7F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566745" w14:textId="77777777" w:rsidR="007769B5" w:rsidRDefault="002B4D7F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4D7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C4CFC2" w14:textId="77777777" w:rsidR="00895D6B" w:rsidRPr="006D35E4" w:rsidRDefault="00C56130" w:rsidP="002B4D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8BE5A3E" w14:textId="77777777" w:rsidR="00B65C21" w:rsidRDefault="00B65C21" w:rsidP="00B65C2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6593543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 w:rsidR="00D45108">
        <w:rPr>
          <w:rFonts w:cs="Arial"/>
          <w:b/>
          <w:bCs/>
          <w:color w:val="000000"/>
          <w:lang w:val="en-US" w:eastAsia="en-GB"/>
        </w:rPr>
        <w:t>module</w:t>
      </w:r>
      <w:r>
        <w:rPr>
          <w:rFonts w:cs="Arial"/>
          <w:b/>
          <w:bCs/>
          <w:color w:val="000000"/>
          <w:lang w:val="en-US" w:eastAsia="en-GB"/>
        </w:rPr>
        <w:t xml:space="preserve"> </w:t>
      </w:r>
      <w:r w:rsidR="00D45108" w:rsidRPr="00D45108">
        <w:rPr>
          <w:rFonts w:cs="Arial"/>
          <w:b/>
          <w:bCs/>
          <w:color w:val="000000"/>
          <w:lang w:val="en-US" w:eastAsia="en-GB"/>
        </w:rPr>
        <w:t>RRC_NR_CA_IntraNR_Handover_NR5GC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65C21" w14:paraId="359C5D6A" w14:textId="77777777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BD57" w14:textId="77777777" w:rsidR="00B65C21" w:rsidRDefault="007B24BB" w:rsidP="0026203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Module</w:t>
            </w:r>
            <w:r w:rsidR="00B65C2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65C2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6AA6" w14:textId="77777777" w:rsidR="00B65C21" w:rsidRPr="007F5C63" w:rsidRDefault="007B24BB" w:rsidP="0026203E">
            <w:pPr>
              <w:pStyle w:val="CRCoverPage"/>
              <w:spacing w:after="0"/>
              <w:rPr>
                <w:noProof/>
              </w:rPr>
            </w:pPr>
            <w:r w:rsidRPr="007B24BB">
              <w:rPr>
                <w:noProof/>
              </w:rPr>
              <w:t>RRC_NR_CA_IntraNR_Handover_NR5GC</w:t>
            </w:r>
          </w:p>
        </w:tc>
      </w:tr>
      <w:tr w:rsidR="00B65C21" w14:paraId="78116A59" w14:textId="77777777" w:rsidTr="0026203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6FB1" w14:textId="77777777" w:rsidR="00B65C21" w:rsidRDefault="00B65C21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BE62" w14:textId="77777777" w:rsidR="00B65C21" w:rsidRPr="00AD4ADA" w:rsidRDefault="001211F6" w:rsidP="00262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the compilation purpose of the changes made in section 1.</w:t>
            </w:r>
            <w:r w:rsidR="00D71883">
              <w:rPr>
                <w:noProof/>
              </w:rPr>
              <w:t>1</w:t>
            </w:r>
          </w:p>
        </w:tc>
      </w:tr>
      <w:tr w:rsidR="00B65C21" w14:paraId="0C2C1C50" w14:textId="77777777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9D3BD" w14:textId="77777777" w:rsidR="00B65C21" w:rsidRDefault="00B65C21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D9CC" w14:textId="77777777" w:rsidR="00B65C21" w:rsidRPr="001124B3" w:rsidRDefault="00D71883" w:rsidP="00262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Modules are imported for the compilation purpose of the changes made in section 1.1</w:t>
            </w:r>
            <w:r w:rsidR="00B65C21" w:rsidRPr="001124B3">
              <w:rPr>
                <w:noProof/>
              </w:rPr>
              <w:t xml:space="preserve"> </w:t>
            </w:r>
          </w:p>
        </w:tc>
      </w:tr>
      <w:tr w:rsidR="00B65C21" w14:paraId="454C2532" w14:textId="77777777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DB31" w14:textId="77777777" w:rsidR="00B65C21" w:rsidRDefault="00B65C21" w:rsidP="002620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AE23" w14:textId="77777777" w:rsidR="00B65C21" w:rsidRPr="00CC39F9" w:rsidRDefault="00574954" w:rsidP="0026203E">
            <w:pPr>
              <w:spacing w:after="0"/>
              <w:rPr>
                <w:rFonts w:ascii="Arial" w:hAnsi="Arial" w:cs="Arial"/>
                <w:lang w:eastAsia="en-GB"/>
              </w:rPr>
            </w:pPr>
            <w:r w:rsidRPr="00574954">
              <w:rPr>
                <w:rFonts w:ascii="Arial" w:hAnsi="Arial" w:cs="Arial"/>
                <w:lang w:eastAsia="en-GB"/>
              </w:rPr>
              <w:t>\NR5GC\8_1_4\RRC_NR_CA_IntraNR_Handover_NR5GC.ttcn</w:t>
            </w:r>
          </w:p>
        </w:tc>
      </w:tr>
      <w:tr w:rsidR="00B65C21" w:rsidRPr="00AE76D9" w14:paraId="1886C473" w14:textId="77777777" w:rsidTr="002620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B6A6" w14:textId="77777777" w:rsidR="00B65C21" w:rsidRPr="00AE76D9" w:rsidRDefault="00B65C21" w:rsidP="002620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E76D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BCB9" w14:textId="076E8A74" w:rsidR="00B65C21" w:rsidRPr="00AE76D9" w:rsidRDefault="00AE76D9" w:rsidP="0026203E">
            <w:pPr>
              <w:rPr>
                <w:rFonts w:ascii="Arial" w:hAnsi="Arial"/>
                <w:highlight w:val="cyan"/>
                <w:lang w:eastAsia="zh-CN"/>
              </w:rPr>
            </w:pPr>
            <w:r w:rsidRPr="00AE76D9">
              <w:rPr>
                <w:rFonts w:ascii="Arial" w:hAnsi="Arial"/>
                <w:highlight w:val="cyan"/>
                <w:lang w:eastAsia="zh-CN"/>
              </w:rPr>
              <w:t xml:space="preserve">Accepted, </w:t>
            </w:r>
            <w:r w:rsidRPr="00AE76D9">
              <w:rPr>
                <w:rFonts w:ascii="Arial" w:hAnsi="Arial" w:cs="Arial"/>
                <w:highlight w:val="cyan"/>
                <w:lang w:eastAsia="zh-CN"/>
              </w:rPr>
              <w:t xml:space="preserve">only </w:t>
            </w:r>
            <w:proofErr w:type="spellStart"/>
            <w:r w:rsidRPr="00AE76D9">
              <w:rPr>
                <w:rFonts w:ascii="Arial" w:hAnsi="Arial" w:cs="Arial"/>
                <w:color w:val="000000"/>
                <w:highlight w:val="cyan"/>
                <w:lang w:eastAsia="de-DE"/>
              </w:rPr>
              <w:t>NR_Timing</w:t>
            </w:r>
            <w:proofErr w:type="spellEnd"/>
            <w:r w:rsidRPr="00AE76D9">
              <w:rPr>
                <w:rFonts w:ascii="Arial" w:hAnsi="Arial" w:cs="Arial"/>
                <w:color w:val="000000"/>
                <w:highlight w:val="cyan"/>
                <w:lang w:eastAsia="de-DE"/>
              </w:rPr>
              <w:t xml:space="preserve"> is needed</w:t>
            </w:r>
          </w:p>
        </w:tc>
      </w:tr>
    </w:tbl>
    <w:p w14:paraId="052B2EF2" w14:textId="77777777" w:rsidR="00B65C21" w:rsidRDefault="00B65C21" w:rsidP="00B65C21">
      <w:pPr>
        <w:spacing w:after="0"/>
        <w:rPr>
          <w:rFonts w:ascii="Arial" w:hAnsi="Arial"/>
          <w:b/>
          <w:lang w:eastAsia="en-GB"/>
        </w:rPr>
      </w:pPr>
    </w:p>
    <w:p w14:paraId="64B4B21C" w14:textId="77777777" w:rsidR="00B65C21" w:rsidRDefault="00B65C21" w:rsidP="00B65C2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321BEDB" w14:textId="77777777" w:rsidR="00B65C21" w:rsidRDefault="00B65C21" w:rsidP="00B65C2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65C21" w:rsidRPr="00CD057D" w14:paraId="7C6522BB" w14:textId="77777777" w:rsidTr="002620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9380" w14:textId="77777777" w:rsidR="00DB5720" w:rsidRPr="00DB5720" w:rsidRDefault="00B65C21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C4FC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B5720" w:rsidRPr="00DB5720">
              <w:rPr>
                <w:rFonts w:ascii="Courier New" w:hAnsi="Courier New" w:cs="Courier New"/>
                <w:color w:val="000000"/>
                <w:lang w:eastAsia="de-DE"/>
              </w:rPr>
              <w:t>module RRC_NR_CA_IntraNR_Handover_NR5GC {</w:t>
            </w:r>
          </w:p>
          <w:p w14:paraId="5E5E7B54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AE3096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A8AD9FC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14:paraId="1BD97D2E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NR_Component_Base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1A3FF05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14:paraId="0B7B03DD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NR_CommonDefs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94FECBD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NG_NAS_Common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A39B728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EUTRA_NR_Parameters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3346D55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NR_ASP_TypeDefs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D533856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CA508CB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4F2D83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NR_ConfigurationSteps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291C54B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14:paraId="3D4AABC2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NR5GC_NASSteps all;</w:t>
            </w:r>
          </w:p>
          <w:p w14:paraId="74ABFF53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NR_FrequencyCommon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56F08CB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NG_NASTemplateFunctions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FB10E1E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NR_CellInfo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16775B7C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NR5GC_LoopBack all;</w:t>
            </w:r>
          </w:p>
          <w:p w14:paraId="7BFD5B91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NR_ASP_Templates_SRB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1AEBA5E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14:paraId="6730892E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NR5GC_RRCSteps all;</w:t>
            </w:r>
          </w:p>
          <w:p w14:paraId="4C0B8C2B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NR_Measurement_Functions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20D1B05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NR_RRC_Templates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BD28101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NR_CellCfg_Templates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5ABFCAC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NR_Measurement_Templates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2092F52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NR_ASP_Templates_CommonPart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56938A6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0AF2CAB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</w:t>
            </w:r>
            <w:proofErr w:type="spellStart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>NR_CommonFunctions_CA</w:t>
            </w:r>
            <w:proofErr w:type="spellEnd"/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B517968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NR5GC_CommonFunctions_CA all;</w:t>
            </w:r>
          </w:p>
          <w:p w14:paraId="3FAB6A17" w14:textId="77777777" w:rsidR="00DB5720" w:rsidRPr="00DB5720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E11CFFF" w14:textId="77777777" w:rsidR="00B65C21" w:rsidRPr="00722896" w:rsidRDefault="00DB5720" w:rsidP="00DB57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B5720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NR5GC_Handover all;</w:t>
            </w:r>
          </w:p>
        </w:tc>
      </w:tr>
    </w:tbl>
    <w:p w14:paraId="4EF24982" w14:textId="77777777" w:rsidR="00B65C21" w:rsidRPr="00CD057D" w:rsidRDefault="00B65C21" w:rsidP="00B65C21">
      <w:pPr>
        <w:spacing w:after="0"/>
        <w:rPr>
          <w:rFonts w:ascii="Arial" w:hAnsi="Arial"/>
          <w:b/>
          <w:color w:val="000000"/>
          <w:lang w:eastAsia="en-GB"/>
        </w:rPr>
      </w:pPr>
    </w:p>
    <w:p w14:paraId="3FFAD785" w14:textId="77777777" w:rsidR="00B65C21" w:rsidRPr="00CD057D" w:rsidRDefault="00B65C21" w:rsidP="00B65C2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65C21" w:rsidRPr="00CD057D" w14:paraId="51232881" w14:textId="77777777" w:rsidTr="002620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D43F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module RRC_NR_CA_IntraNR_Handover_NR5GC {</w:t>
            </w:r>
          </w:p>
          <w:p w14:paraId="271D40F1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511F0A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CommonDefs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B209308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NR_RRC_ASN1_Definitions language "ASN.1:2002" all with {encode "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UNALIGNED_PER_OctetAligned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"};</w:t>
            </w:r>
          </w:p>
          <w:p w14:paraId="3BB56FED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NR_Component_Base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A939EA8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NR_Component_NR5GC all;</w:t>
            </w:r>
          </w:p>
          <w:p w14:paraId="4C3A586A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NR_CommonDefs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755EBBFD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NG_NAS_Common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E5EBED0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EUTRA_NR_Parameters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23CB0C9A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NR_ASP_TypeDefs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FAF3E05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0EB29FF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B6EFDC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NR_ConfigurationSteps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D1C84B1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 all;</w:t>
            </w:r>
          </w:p>
          <w:p w14:paraId="0A1B55DE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NR5GC_NASSteps all;</w:t>
            </w:r>
          </w:p>
          <w:p w14:paraId="55B9D7C6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NR_FrequencyCommon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597B4A0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NG_NASTemplateFunctions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7F934F8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NR_CellInfo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6E71D593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NR5GC_LoopBack all;</w:t>
            </w:r>
          </w:p>
          <w:p w14:paraId="201B4D2F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NR_ASP_Templates_SRB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26CC363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Common4G5G_Templates all;</w:t>
            </w:r>
          </w:p>
          <w:p w14:paraId="31909976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NR5GC_RRCSteps all;</w:t>
            </w:r>
          </w:p>
          <w:p w14:paraId="135C1E4F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NR_Measurement_Functions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0037964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NR_RRC_Templates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054D01D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NR_CellCfg_Templates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40C0B9C2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NR_Measurement_Templates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3CA31D6B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NR_ASP_Templates_CommonPart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58AC78D2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BA40028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</w:t>
            </w:r>
            <w:proofErr w:type="spellStart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>NR_CommonFunctions_CA</w:t>
            </w:r>
            <w:proofErr w:type="spellEnd"/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all;</w:t>
            </w:r>
          </w:p>
          <w:p w14:paraId="0DA6DFA4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NR5GC_CommonFunctions_CA all;</w:t>
            </w:r>
          </w:p>
          <w:p w14:paraId="55DE59A3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E21B1DC" w14:textId="77777777" w:rsidR="00784193" w:rsidRPr="00784193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NR5GC_Handover all;</w:t>
            </w:r>
          </w:p>
          <w:p w14:paraId="7DB1111F" w14:textId="77777777" w:rsidR="00784193" w:rsidRPr="008730DD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8419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730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8730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NR_SecuritySteps</w:t>
            </w:r>
            <w:proofErr w:type="spellEnd"/>
            <w:r w:rsidRPr="008730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//WA#WI=929545</w:t>
            </w:r>
          </w:p>
          <w:p w14:paraId="0CEAC80D" w14:textId="77777777" w:rsidR="00784193" w:rsidRPr="008730DD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260962E1" w14:textId="77777777" w:rsidR="00B65C21" w:rsidRPr="006D35E4" w:rsidRDefault="00784193" w:rsidP="007841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730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import from </w:t>
            </w:r>
            <w:proofErr w:type="spellStart"/>
            <w:r w:rsidRPr="008730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NR_Timing</w:t>
            </w:r>
            <w:proofErr w:type="spellEnd"/>
            <w:r w:rsidRPr="008730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//WA#WI=929545</w:t>
            </w:r>
          </w:p>
        </w:tc>
      </w:tr>
    </w:tbl>
    <w:p w14:paraId="4CD5C3BD" w14:textId="77777777" w:rsidR="00F96833" w:rsidRDefault="00F96833" w:rsidP="000721D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642BF" w14:textId="77777777" w:rsidR="005876A9" w:rsidRDefault="005876A9">
      <w:r>
        <w:separator/>
      </w:r>
    </w:p>
  </w:endnote>
  <w:endnote w:type="continuationSeparator" w:id="0">
    <w:p w14:paraId="79109488" w14:textId="77777777" w:rsidR="005876A9" w:rsidRDefault="00587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9E078" w14:textId="77777777" w:rsidR="005876A9" w:rsidRDefault="005876A9">
      <w:r>
        <w:separator/>
      </w:r>
    </w:p>
  </w:footnote>
  <w:footnote w:type="continuationSeparator" w:id="0">
    <w:p w14:paraId="0DFCDB48" w14:textId="77777777" w:rsidR="005876A9" w:rsidRDefault="00587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46549" w14:textId="77777777" w:rsidR="0026203E" w:rsidRDefault="002620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1CA5" w14:textId="77777777" w:rsidR="0026203E" w:rsidRDefault="00262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E35D0" w14:textId="77777777" w:rsidR="0026203E" w:rsidRDefault="002620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D6365" w14:textId="77777777" w:rsidR="0026203E" w:rsidRDefault="002620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3FFC"/>
    <w:rsid w:val="0001496E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61F"/>
    <w:rsid w:val="0005014E"/>
    <w:rsid w:val="000507D6"/>
    <w:rsid w:val="00051BC3"/>
    <w:rsid w:val="00054E62"/>
    <w:rsid w:val="00057DBD"/>
    <w:rsid w:val="000602A8"/>
    <w:rsid w:val="000614B3"/>
    <w:rsid w:val="0006172A"/>
    <w:rsid w:val="00063580"/>
    <w:rsid w:val="0006562C"/>
    <w:rsid w:val="000660F3"/>
    <w:rsid w:val="00067DBE"/>
    <w:rsid w:val="00067F11"/>
    <w:rsid w:val="000721D3"/>
    <w:rsid w:val="000724EA"/>
    <w:rsid w:val="00074218"/>
    <w:rsid w:val="000749BF"/>
    <w:rsid w:val="00081833"/>
    <w:rsid w:val="0008356D"/>
    <w:rsid w:val="00084025"/>
    <w:rsid w:val="00084DD9"/>
    <w:rsid w:val="00085CA5"/>
    <w:rsid w:val="00086B57"/>
    <w:rsid w:val="00086DFC"/>
    <w:rsid w:val="00093BCD"/>
    <w:rsid w:val="000954D7"/>
    <w:rsid w:val="0009581D"/>
    <w:rsid w:val="00096F61"/>
    <w:rsid w:val="000A1C38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4F01"/>
    <w:rsid w:val="000D62AE"/>
    <w:rsid w:val="000E07FB"/>
    <w:rsid w:val="000E1C08"/>
    <w:rsid w:val="000E34B8"/>
    <w:rsid w:val="000E681E"/>
    <w:rsid w:val="000E732E"/>
    <w:rsid w:val="000F0F70"/>
    <w:rsid w:val="000F0F81"/>
    <w:rsid w:val="000F119F"/>
    <w:rsid w:val="000F16B4"/>
    <w:rsid w:val="000F20B4"/>
    <w:rsid w:val="000F34D6"/>
    <w:rsid w:val="000F51E1"/>
    <w:rsid w:val="000F5876"/>
    <w:rsid w:val="00101135"/>
    <w:rsid w:val="00101905"/>
    <w:rsid w:val="00101E79"/>
    <w:rsid w:val="001037D4"/>
    <w:rsid w:val="00103810"/>
    <w:rsid w:val="00103C72"/>
    <w:rsid w:val="0010735D"/>
    <w:rsid w:val="001109AC"/>
    <w:rsid w:val="00112176"/>
    <w:rsid w:val="001124B3"/>
    <w:rsid w:val="00112785"/>
    <w:rsid w:val="001127D4"/>
    <w:rsid w:val="00112C21"/>
    <w:rsid w:val="0011415B"/>
    <w:rsid w:val="00114637"/>
    <w:rsid w:val="001166B1"/>
    <w:rsid w:val="001209DE"/>
    <w:rsid w:val="001211F6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B84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61F"/>
    <w:rsid w:val="001609DB"/>
    <w:rsid w:val="00160E00"/>
    <w:rsid w:val="00162E72"/>
    <w:rsid w:val="00164CFC"/>
    <w:rsid w:val="00173835"/>
    <w:rsid w:val="001748D6"/>
    <w:rsid w:val="00176185"/>
    <w:rsid w:val="00176B97"/>
    <w:rsid w:val="00183F58"/>
    <w:rsid w:val="001860F5"/>
    <w:rsid w:val="00187ADA"/>
    <w:rsid w:val="001901A2"/>
    <w:rsid w:val="00192C46"/>
    <w:rsid w:val="00193020"/>
    <w:rsid w:val="00194378"/>
    <w:rsid w:val="00195DD9"/>
    <w:rsid w:val="0019670B"/>
    <w:rsid w:val="00196C17"/>
    <w:rsid w:val="001A08B3"/>
    <w:rsid w:val="001A0D31"/>
    <w:rsid w:val="001A1F6E"/>
    <w:rsid w:val="001A3A40"/>
    <w:rsid w:val="001A3E1A"/>
    <w:rsid w:val="001A41BB"/>
    <w:rsid w:val="001A62F8"/>
    <w:rsid w:val="001A6DD0"/>
    <w:rsid w:val="001A709A"/>
    <w:rsid w:val="001A7B60"/>
    <w:rsid w:val="001B0C74"/>
    <w:rsid w:val="001B2825"/>
    <w:rsid w:val="001B40B2"/>
    <w:rsid w:val="001B52F0"/>
    <w:rsid w:val="001B65A9"/>
    <w:rsid w:val="001B7A65"/>
    <w:rsid w:val="001C249D"/>
    <w:rsid w:val="001C31F3"/>
    <w:rsid w:val="001C4405"/>
    <w:rsid w:val="001C5C2A"/>
    <w:rsid w:val="001D1407"/>
    <w:rsid w:val="001D22EC"/>
    <w:rsid w:val="001D29C1"/>
    <w:rsid w:val="001D7DA2"/>
    <w:rsid w:val="001E0BCF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1D67"/>
    <w:rsid w:val="00202337"/>
    <w:rsid w:val="002040A1"/>
    <w:rsid w:val="00204437"/>
    <w:rsid w:val="00205361"/>
    <w:rsid w:val="00205944"/>
    <w:rsid w:val="002102E3"/>
    <w:rsid w:val="00212AF9"/>
    <w:rsid w:val="00220349"/>
    <w:rsid w:val="00220405"/>
    <w:rsid w:val="00221C5A"/>
    <w:rsid w:val="00222013"/>
    <w:rsid w:val="002249E0"/>
    <w:rsid w:val="002264D8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79F"/>
    <w:rsid w:val="0026004D"/>
    <w:rsid w:val="002607CD"/>
    <w:rsid w:val="00260C7D"/>
    <w:rsid w:val="00261DF2"/>
    <w:rsid w:val="0026203E"/>
    <w:rsid w:val="0026339A"/>
    <w:rsid w:val="00263668"/>
    <w:rsid w:val="002640DD"/>
    <w:rsid w:val="0026715F"/>
    <w:rsid w:val="0026741D"/>
    <w:rsid w:val="00273E8B"/>
    <w:rsid w:val="00274776"/>
    <w:rsid w:val="00275D12"/>
    <w:rsid w:val="00276787"/>
    <w:rsid w:val="00280375"/>
    <w:rsid w:val="00281651"/>
    <w:rsid w:val="00284FEB"/>
    <w:rsid w:val="002860C4"/>
    <w:rsid w:val="002901A3"/>
    <w:rsid w:val="0029157F"/>
    <w:rsid w:val="002940D8"/>
    <w:rsid w:val="002954BB"/>
    <w:rsid w:val="00295744"/>
    <w:rsid w:val="002977CB"/>
    <w:rsid w:val="002A0A67"/>
    <w:rsid w:val="002A29B2"/>
    <w:rsid w:val="002A4DCB"/>
    <w:rsid w:val="002A7EBA"/>
    <w:rsid w:val="002A7F3A"/>
    <w:rsid w:val="002B14D3"/>
    <w:rsid w:val="002B159B"/>
    <w:rsid w:val="002B4D7F"/>
    <w:rsid w:val="002B4E18"/>
    <w:rsid w:val="002B5741"/>
    <w:rsid w:val="002C7E01"/>
    <w:rsid w:val="002D16DD"/>
    <w:rsid w:val="002D607D"/>
    <w:rsid w:val="002D6A77"/>
    <w:rsid w:val="002E008A"/>
    <w:rsid w:val="002E137B"/>
    <w:rsid w:val="002E2700"/>
    <w:rsid w:val="002E69D0"/>
    <w:rsid w:val="002E6CD4"/>
    <w:rsid w:val="002F029B"/>
    <w:rsid w:val="002F3F5B"/>
    <w:rsid w:val="002F45F1"/>
    <w:rsid w:val="002F48D2"/>
    <w:rsid w:val="002F53B6"/>
    <w:rsid w:val="002F7D40"/>
    <w:rsid w:val="00300A37"/>
    <w:rsid w:val="00300FAB"/>
    <w:rsid w:val="00304CDC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248B5"/>
    <w:rsid w:val="003328F3"/>
    <w:rsid w:val="0033294A"/>
    <w:rsid w:val="00334295"/>
    <w:rsid w:val="003377F0"/>
    <w:rsid w:val="00341F6F"/>
    <w:rsid w:val="00342D98"/>
    <w:rsid w:val="0034341E"/>
    <w:rsid w:val="00343CD7"/>
    <w:rsid w:val="00345383"/>
    <w:rsid w:val="00346D77"/>
    <w:rsid w:val="00350C3D"/>
    <w:rsid w:val="003556DC"/>
    <w:rsid w:val="00355C6B"/>
    <w:rsid w:val="003573A5"/>
    <w:rsid w:val="003609EF"/>
    <w:rsid w:val="003614D1"/>
    <w:rsid w:val="0036231A"/>
    <w:rsid w:val="0036418A"/>
    <w:rsid w:val="0036509E"/>
    <w:rsid w:val="00366971"/>
    <w:rsid w:val="00367D9B"/>
    <w:rsid w:val="00370456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A75F5"/>
    <w:rsid w:val="003A7F68"/>
    <w:rsid w:val="003B0DCE"/>
    <w:rsid w:val="003B0E73"/>
    <w:rsid w:val="003B79C8"/>
    <w:rsid w:val="003C2766"/>
    <w:rsid w:val="003C4691"/>
    <w:rsid w:val="003C4FCA"/>
    <w:rsid w:val="003C6AD0"/>
    <w:rsid w:val="003D1092"/>
    <w:rsid w:val="003D1466"/>
    <w:rsid w:val="003D5051"/>
    <w:rsid w:val="003D5C48"/>
    <w:rsid w:val="003D6AF6"/>
    <w:rsid w:val="003E0DD2"/>
    <w:rsid w:val="003E1A36"/>
    <w:rsid w:val="003E33B8"/>
    <w:rsid w:val="003E51C2"/>
    <w:rsid w:val="003E74A0"/>
    <w:rsid w:val="003F055F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0F27"/>
    <w:rsid w:val="00444377"/>
    <w:rsid w:val="00445D69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77DCB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3D1"/>
    <w:rsid w:val="004B75B7"/>
    <w:rsid w:val="004B7B95"/>
    <w:rsid w:val="004C29A3"/>
    <w:rsid w:val="004C31F2"/>
    <w:rsid w:val="004C56A7"/>
    <w:rsid w:val="004C5DAE"/>
    <w:rsid w:val="004C6530"/>
    <w:rsid w:val="004D336B"/>
    <w:rsid w:val="004D455F"/>
    <w:rsid w:val="004D4A95"/>
    <w:rsid w:val="004D5164"/>
    <w:rsid w:val="004D575F"/>
    <w:rsid w:val="004D57D7"/>
    <w:rsid w:val="004D746E"/>
    <w:rsid w:val="004D751D"/>
    <w:rsid w:val="004E3C15"/>
    <w:rsid w:val="004F0155"/>
    <w:rsid w:val="004F1AD2"/>
    <w:rsid w:val="004F24BD"/>
    <w:rsid w:val="004F57CD"/>
    <w:rsid w:val="004F5949"/>
    <w:rsid w:val="004F5BE9"/>
    <w:rsid w:val="004F6175"/>
    <w:rsid w:val="004F661B"/>
    <w:rsid w:val="00503C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3336"/>
    <w:rsid w:val="00526EF6"/>
    <w:rsid w:val="005279F5"/>
    <w:rsid w:val="00532891"/>
    <w:rsid w:val="00532EAB"/>
    <w:rsid w:val="00533927"/>
    <w:rsid w:val="0053550D"/>
    <w:rsid w:val="005371B9"/>
    <w:rsid w:val="0054198B"/>
    <w:rsid w:val="00544788"/>
    <w:rsid w:val="00547111"/>
    <w:rsid w:val="00547665"/>
    <w:rsid w:val="00550364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74954"/>
    <w:rsid w:val="00580EF6"/>
    <w:rsid w:val="00581ECE"/>
    <w:rsid w:val="0058240F"/>
    <w:rsid w:val="00582A39"/>
    <w:rsid w:val="00583FEE"/>
    <w:rsid w:val="005855D1"/>
    <w:rsid w:val="005876A9"/>
    <w:rsid w:val="00587F6A"/>
    <w:rsid w:val="005912FE"/>
    <w:rsid w:val="00592D74"/>
    <w:rsid w:val="0059301A"/>
    <w:rsid w:val="005945D5"/>
    <w:rsid w:val="005948BA"/>
    <w:rsid w:val="00596753"/>
    <w:rsid w:val="005970EE"/>
    <w:rsid w:val="005A61EB"/>
    <w:rsid w:val="005A6679"/>
    <w:rsid w:val="005B1FCC"/>
    <w:rsid w:val="005B3792"/>
    <w:rsid w:val="005B4127"/>
    <w:rsid w:val="005B62B9"/>
    <w:rsid w:val="005B7AC3"/>
    <w:rsid w:val="005C0252"/>
    <w:rsid w:val="005C2D20"/>
    <w:rsid w:val="005C6479"/>
    <w:rsid w:val="005D07BE"/>
    <w:rsid w:val="005D27CA"/>
    <w:rsid w:val="005D2AB2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E"/>
    <w:rsid w:val="005F7FF7"/>
    <w:rsid w:val="00600458"/>
    <w:rsid w:val="006006C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57A5"/>
    <w:rsid w:val="006361E4"/>
    <w:rsid w:val="00637DB3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57F"/>
    <w:rsid w:val="006726D2"/>
    <w:rsid w:val="006735AF"/>
    <w:rsid w:val="0068444E"/>
    <w:rsid w:val="00691021"/>
    <w:rsid w:val="006939C7"/>
    <w:rsid w:val="00693E69"/>
    <w:rsid w:val="00694F50"/>
    <w:rsid w:val="00695808"/>
    <w:rsid w:val="00696432"/>
    <w:rsid w:val="006A1A7B"/>
    <w:rsid w:val="006A2209"/>
    <w:rsid w:val="006A5853"/>
    <w:rsid w:val="006A6982"/>
    <w:rsid w:val="006A737E"/>
    <w:rsid w:val="006A76D6"/>
    <w:rsid w:val="006A7CCE"/>
    <w:rsid w:val="006B0A3B"/>
    <w:rsid w:val="006B2A14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3784"/>
    <w:rsid w:val="0071537C"/>
    <w:rsid w:val="0071755D"/>
    <w:rsid w:val="00717D86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071C"/>
    <w:rsid w:val="0074257A"/>
    <w:rsid w:val="00742960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6794A"/>
    <w:rsid w:val="0077295E"/>
    <w:rsid w:val="00773780"/>
    <w:rsid w:val="007746AB"/>
    <w:rsid w:val="007769B5"/>
    <w:rsid w:val="00777C3F"/>
    <w:rsid w:val="007807B2"/>
    <w:rsid w:val="007834DD"/>
    <w:rsid w:val="00784193"/>
    <w:rsid w:val="0078454C"/>
    <w:rsid w:val="0078579E"/>
    <w:rsid w:val="0079074F"/>
    <w:rsid w:val="00792342"/>
    <w:rsid w:val="007955CC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3FE2"/>
    <w:rsid w:val="007B504B"/>
    <w:rsid w:val="007B512A"/>
    <w:rsid w:val="007C0A23"/>
    <w:rsid w:val="007C13F4"/>
    <w:rsid w:val="007C2097"/>
    <w:rsid w:val="007C28A7"/>
    <w:rsid w:val="007C36F2"/>
    <w:rsid w:val="007D46DC"/>
    <w:rsid w:val="007D6A07"/>
    <w:rsid w:val="007D6DB1"/>
    <w:rsid w:val="007D7566"/>
    <w:rsid w:val="007E0564"/>
    <w:rsid w:val="007E07EF"/>
    <w:rsid w:val="007E0E30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6C4"/>
    <w:rsid w:val="00801CF0"/>
    <w:rsid w:val="0080284C"/>
    <w:rsid w:val="0080392D"/>
    <w:rsid w:val="008040A8"/>
    <w:rsid w:val="00804EC2"/>
    <w:rsid w:val="00807B85"/>
    <w:rsid w:val="00810296"/>
    <w:rsid w:val="00814CF6"/>
    <w:rsid w:val="00822A77"/>
    <w:rsid w:val="00824C2C"/>
    <w:rsid w:val="00825391"/>
    <w:rsid w:val="00825B66"/>
    <w:rsid w:val="00827110"/>
    <w:rsid w:val="0082765A"/>
    <w:rsid w:val="008279FA"/>
    <w:rsid w:val="008322F4"/>
    <w:rsid w:val="00837183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5541"/>
    <w:rsid w:val="00861EC3"/>
    <w:rsid w:val="008626E7"/>
    <w:rsid w:val="00864DAC"/>
    <w:rsid w:val="008667AF"/>
    <w:rsid w:val="0086761B"/>
    <w:rsid w:val="00870EE7"/>
    <w:rsid w:val="00872554"/>
    <w:rsid w:val="008730DD"/>
    <w:rsid w:val="0087422E"/>
    <w:rsid w:val="00874EED"/>
    <w:rsid w:val="0087510D"/>
    <w:rsid w:val="008765C6"/>
    <w:rsid w:val="008765EE"/>
    <w:rsid w:val="00880F55"/>
    <w:rsid w:val="00883A39"/>
    <w:rsid w:val="008863B9"/>
    <w:rsid w:val="0089088C"/>
    <w:rsid w:val="008915F4"/>
    <w:rsid w:val="0089198D"/>
    <w:rsid w:val="00893782"/>
    <w:rsid w:val="00894819"/>
    <w:rsid w:val="00895954"/>
    <w:rsid w:val="00895D6B"/>
    <w:rsid w:val="008968BD"/>
    <w:rsid w:val="00896D84"/>
    <w:rsid w:val="008A03D7"/>
    <w:rsid w:val="008A3054"/>
    <w:rsid w:val="008A45A6"/>
    <w:rsid w:val="008A5658"/>
    <w:rsid w:val="008A58E9"/>
    <w:rsid w:val="008A60A2"/>
    <w:rsid w:val="008A6B4B"/>
    <w:rsid w:val="008B0905"/>
    <w:rsid w:val="008B2743"/>
    <w:rsid w:val="008B3B03"/>
    <w:rsid w:val="008C1E5A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7D7"/>
    <w:rsid w:val="00921F7B"/>
    <w:rsid w:val="009273EA"/>
    <w:rsid w:val="00932792"/>
    <w:rsid w:val="009329ED"/>
    <w:rsid w:val="00932A85"/>
    <w:rsid w:val="00932D4E"/>
    <w:rsid w:val="0093355C"/>
    <w:rsid w:val="00937A61"/>
    <w:rsid w:val="00940EDC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F0C"/>
    <w:rsid w:val="00976E1E"/>
    <w:rsid w:val="009777D9"/>
    <w:rsid w:val="00980F70"/>
    <w:rsid w:val="00982DFC"/>
    <w:rsid w:val="00985613"/>
    <w:rsid w:val="00986821"/>
    <w:rsid w:val="00990B3D"/>
    <w:rsid w:val="00991B88"/>
    <w:rsid w:val="009928B8"/>
    <w:rsid w:val="00992B6F"/>
    <w:rsid w:val="0099321D"/>
    <w:rsid w:val="0099572C"/>
    <w:rsid w:val="009A07BF"/>
    <w:rsid w:val="009A3848"/>
    <w:rsid w:val="009A4CC3"/>
    <w:rsid w:val="009A4E0F"/>
    <w:rsid w:val="009A5255"/>
    <w:rsid w:val="009A5753"/>
    <w:rsid w:val="009A579D"/>
    <w:rsid w:val="009A66BD"/>
    <w:rsid w:val="009B0B50"/>
    <w:rsid w:val="009B5164"/>
    <w:rsid w:val="009B799C"/>
    <w:rsid w:val="009B7A2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C54"/>
    <w:rsid w:val="009D0E4E"/>
    <w:rsid w:val="009D476E"/>
    <w:rsid w:val="009D7147"/>
    <w:rsid w:val="009E24DE"/>
    <w:rsid w:val="009E3297"/>
    <w:rsid w:val="009E34C0"/>
    <w:rsid w:val="009E59E3"/>
    <w:rsid w:val="009E63A9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43C8"/>
    <w:rsid w:val="00A04D2F"/>
    <w:rsid w:val="00A054F0"/>
    <w:rsid w:val="00A0746C"/>
    <w:rsid w:val="00A11801"/>
    <w:rsid w:val="00A118F7"/>
    <w:rsid w:val="00A12FBC"/>
    <w:rsid w:val="00A13632"/>
    <w:rsid w:val="00A1776F"/>
    <w:rsid w:val="00A179A0"/>
    <w:rsid w:val="00A22308"/>
    <w:rsid w:val="00A230E4"/>
    <w:rsid w:val="00A246B6"/>
    <w:rsid w:val="00A24A99"/>
    <w:rsid w:val="00A27413"/>
    <w:rsid w:val="00A27431"/>
    <w:rsid w:val="00A27D3B"/>
    <w:rsid w:val="00A30B5B"/>
    <w:rsid w:val="00A31D14"/>
    <w:rsid w:val="00A33DA0"/>
    <w:rsid w:val="00A34271"/>
    <w:rsid w:val="00A37E73"/>
    <w:rsid w:val="00A40634"/>
    <w:rsid w:val="00A41750"/>
    <w:rsid w:val="00A44B28"/>
    <w:rsid w:val="00A46561"/>
    <w:rsid w:val="00A469B6"/>
    <w:rsid w:val="00A47E70"/>
    <w:rsid w:val="00A50CF0"/>
    <w:rsid w:val="00A52F6F"/>
    <w:rsid w:val="00A54077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671C"/>
    <w:rsid w:val="00A810AD"/>
    <w:rsid w:val="00A81D66"/>
    <w:rsid w:val="00A81EA3"/>
    <w:rsid w:val="00A829C3"/>
    <w:rsid w:val="00A830E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981"/>
    <w:rsid w:val="00AC0B02"/>
    <w:rsid w:val="00AC256C"/>
    <w:rsid w:val="00AC2C02"/>
    <w:rsid w:val="00AC3A3B"/>
    <w:rsid w:val="00AC5820"/>
    <w:rsid w:val="00AC6599"/>
    <w:rsid w:val="00AD1CD8"/>
    <w:rsid w:val="00AD379A"/>
    <w:rsid w:val="00AD4ADA"/>
    <w:rsid w:val="00AD7555"/>
    <w:rsid w:val="00AE007E"/>
    <w:rsid w:val="00AE07BF"/>
    <w:rsid w:val="00AE1718"/>
    <w:rsid w:val="00AE2836"/>
    <w:rsid w:val="00AE75FD"/>
    <w:rsid w:val="00AE76D9"/>
    <w:rsid w:val="00AE7B1B"/>
    <w:rsid w:val="00AF357C"/>
    <w:rsid w:val="00AF3B0B"/>
    <w:rsid w:val="00AF5B9C"/>
    <w:rsid w:val="00B05D84"/>
    <w:rsid w:val="00B06B88"/>
    <w:rsid w:val="00B07742"/>
    <w:rsid w:val="00B07C51"/>
    <w:rsid w:val="00B107D2"/>
    <w:rsid w:val="00B10E9C"/>
    <w:rsid w:val="00B111F9"/>
    <w:rsid w:val="00B13880"/>
    <w:rsid w:val="00B14250"/>
    <w:rsid w:val="00B14E1C"/>
    <w:rsid w:val="00B175B1"/>
    <w:rsid w:val="00B17EC1"/>
    <w:rsid w:val="00B203F1"/>
    <w:rsid w:val="00B23DAA"/>
    <w:rsid w:val="00B24EC9"/>
    <w:rsid w:val="00B258BB"/>
    <w:rsid w:val="00B25DB6"/>
    <w:rsid w:val="00B27A76"/>
    <w:rsid w:val="00B3074E"/>
    <w:rsid w:val="00B30D15"/>
    <w:rsid w:val="00B3127E"/>
    <w:rsid w:val="00B3427D"/>
    <w:rsid w:val="00B407CF"/>
    <w:rsid w:val="00B40A6D"/>
    <w:rsid w:val="00B41C88"/>
    <w:rsid w:val="00B421C5"/>
    <w:rsid w:val="00B477CA"/>
    <w:rsid w:val="00B51287"/>
    <w:rsid w:val="00B51BA6"/>
    <w:rsid w:val="00B51BF9"/>
    <w:rsid w:val="00B52828"/>
    <w:rsid w:val="00B5725C"/>
    <w:rsid w:val="00B648DF"/>
    <w:rsid w:val="00B65C21"/>
    <w:rsid w:val="00B67B97"/>
    <w:rsid w:val="00B7159F"/>
    <w:rsid w:val="00B7315D"/>
    <w:rsid w:val="00B74ED6"/>
    <w:rsid w:val="00B75E77"/>
    <w:rsid w:val="00B76D02"/>
    <w:rsid w:val="00B76E16"/>
    <w:rsid w:val="00B80A56"/>
    <w:rsid w:val="00B83D59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59F"/>
    <w:rsid w:val="00BA6B74"/>
    <w:rsid w:val="00BB1BF6"/>
    <w:rsid w:val="00BB2352"/>
    <w:rsid w:val="00BB5645"/>
    <w:rsid w:val="00BB5DFC"/>
    <w:rsid w:val="00BC019A"/>
    <w:rsid w:val="00BC25AF"/>
    <w:rsid w:val="00BC391C"/>
    <w:rsid w:val="00BC40B1"/>
    <w:rsid w:val="00BC5205"/>
    <w:rsid w:val="00BC79E3"/>
    <w:rsid w:val="00BD279D"/>
    <w:rsid w:val="00BD436E"/>
    <w:rsid w:val="00BD5479"/>
    <w:rsid w:val="00BD5B77"/>
    <w:rsid w:val="00BD5D39"/>
    <w:rsid w:val="00BD6BB8"/>
    <w:rsid w:val="00BE1F9C"/>
    <w:rsid w:val="00BE2B20"/>
    <w:rsid w:val="00BE47A2"/>
    <w:rsid w:val="00BE4DD2"/>
    <w:rsid w:val="00BE5483"/>
    <w:rsid w:val="00BE553A"/>
    <w:rsid w:val="00BE65BF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2AB2"/>
    <w:rsid w:val="00C3394C"/>
    <w:rsid w:val="00C34763"/>
    <w:rsid w:val="00C352AA"/>
    <w:rsid w:val="00C41FB4"/>
    <w:rsid w:val="00C4494A"/>
    <w:rsid w:val="00C4522A"/>
    <w:rsid w:val="00C47F3E"/>
    <w:rsid w:val="00C51E37"/>
    <w:rsid w:val="00C5286D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326E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2F36"/>
    <w:rsid w:val="00C9436E"/>
    <w:rsid w:val="00C95985"/>
    <w:rsid w:val="00C9778B"/>
    <w:rsid w:val="00C979AE"/>
    <w:rsid w:val="00CA0B74"/>
    <w:rsid w:val="00CA355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41C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772"/>
    <w:rsid w:val="00D25A5F"/>
    <w:rsid w:val="00D3151A"/>
    <w:rsid w:val="00D32B66"/>
    <w:rsid w:val="00D34E67"/>
    <w:rsid w:val="00D3654B"/>
    <w:rsid w:val="00D366B9"/>
    <w:rsid w:val="00D4039D"/>
    <w:rsid w:val="00D426F1"/>
    <w:rsid w:val="00D44254"/>
    <w:rsid w:val="00D45108"/>
    <w:rsid w:val="00D4618B"/>
    <w:rsid w:val="00D50255"/>
    <w:rsid w:val="00D525A2"/>
    <w:rsid w:val="00D52BD7"/>
    <w:rsid w:val="00D56B68"/>
    <w:rsid w:val="00D57575"/>
    <w:rsid w:val="00D61AA0"/>
    <w:rsid w:val="00D62BC5"/>
    <w:rsid w:val="00D63444"/>
    <w:rsid w:val="00D643C1"/>
    <w:rsid w:val="00D64FF1"/>
    <w:rsid w:val="00D6517A"/>
    <w:rsid w:val="00D66520"/>
    <w:rsid w:val="00D71279"/>
    <w:rsid w:val="00D71883"/>
    <w:rsid w:val="00D720E3"/>
    <w:rsid w:val="00D7237E"/>
    <w:rsid w:val="00D7387B"/>
    <w:rsid w:val="00D757B0"/>
    <w:rsid w:val="00D76235"/>
    <w:rsid w:val="00D76811"/>
    <w:rsid w:val="00D80B6A"/>
    <w:rsid w:val="00D83EBA"/>
    <w:rsid w:val="00D85B62"/>
    <w:rsid w:val="00D86DC8"/>
    <w:rsid w:val="00D91489"/>
    <w:rsid w:val="00D91571"/>
    <w:rsid w:val="00D93A23"/>
    <w:rsid w:val="00D96605"/>
    <w:rsid w:val="00DA0030"/>
    <w:rsid w:val="00DA0394"/>
    <w:rsid w:val="00DA1CDD"/>
    <w:rsid w:val="00DA356D"/>
    <w:rsid w:val="00DA5AA3"/>
    <w:rsid w:val="00DA6151"/>
    <w:rsid w:val="00DB1A9B"/>
    <w:rsid w:val="00DB3570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4CF"/>
    <w:rsid w:val="00DE477E"/>
    <w:rsid w:val="00DE569E"/>
    <w:rsid w:val="00DE58C6"/>
    <w:rsid w:val="00DE67FB"/>
    <w:rsid w:val="00DE7CE0"/>
    <w:rsid w:val="00DF0FB2"/>
    <w:rsid w:val="00DF343E"/>
    <w:rsid w:val="00DF4AA6"/>
    <w:rsid w:val="00DF6448"/>
    <w:rsid w:val="00DF69F6"/>
    <w:rsid w:val="00E029A5"/>
    <w:rsid w:val="00E03D36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7163"/>
    <w:rsid w:val="00E318A0"/>
    <w:rsid w:val="00E32E48"/>
    <w:rsid w:val="00E34898"/>
    <w:rsid w:val="00E37029"/>
    <w:rsid w:val="00E44194"/>
    <w:rsid w:val="00E462ED"/>
    <w:rsid w:val="00E50D3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07F"/>
    <w:rsid w:val="00E81450"/>
    <w:rsid w:val="00E814FE"/>
    <w:rsid w:val="00E819BC"/>
    <w:rsid w:val="00E83DFE"/>
    <w:rsid w:val="00E83E43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1E0"/>
    <w:rsid w:val="00EB5C86"/>
    <w:rsid w:val="00EB6217"/>
    <w:rsid w:val="00EB6B8A"/>
    <w:rsid w:val="00EC13C0"/>
    <w:rsid w:val="00EC222D"/>
    <w:rsid w:val="00EC24A6"/>
    <w:rsid w:val="00EC2ED2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D7C"/>
    <w:rsid w:val="00EF13FD"/>
    <w:rsid w:val="00EF1AB4"/>
    <w:rsid w:val="00EF2028"/>
    <w:rsid w:val="00EF423E"/>
    <w:rsid w:val="00EF4DEF"/>
    <w:rsid w:val="00EF67F0"/>
    <w:rsid w:val="00EF75CB"/>
    <w:rsid w:val="00F0037F"/>
    <w:rsid w:val="00F0098D"/>
    <w:rsid w:val="00F03645"/>
    <w:rsid w:val="00F06779"/>
    <w:rsid w:val="00F11469"/>
    <w:rsid w:val="00F12C50"/>
    <w:rsid w:val="00F15505"/>
    <w:rsid w:val="00F173A4"/>
    <w:rsid w:val="00F1767D"/>
    <w:rsid w:val="00F208FD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FCE"/>
    <w:rsid w:val="00F623F0"/>
    <w:rsid w:val="00F62AB4"/>
    <w:rsid w:val="00F637A3"/>
    <w:rsid w:val="00F63CFF"/>
    <w:rsid w:val="00F65E51"/>
    <w:rsid w:val="00F6796E"/>
    <w:rsid w:val="00F73479"/>
    <w:rsid w:val="00F75DFD"/>
    <w:rsid w:val="00F76F15"/>
    <w:rsid w:val="00F770AB"/>
    <w:rsid w:val="00F82F4E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0A08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2B4"/>
    <w:rsid w:val="00FE0C37"/>
    <w:rsid w:val="00FE2E8D"/>
    <w:rsid w:val="00FE49B9"/>
    <w:rsid w:val="00FE6941"/>
    <w:rsid w:val="00FF1A2A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D2BE0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613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7E1CA-DDA2-4877-AD78-4ED922964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19</Pages>
  <Words>5701</Words>
  <Characters>32501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38126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2022-03-08T13:37:00Z</dcterms:created>
  <dcterms:modified xsi:type="dcterms:W3CDTF">2022-03-08T15:37:00Z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