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771D47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0313</w:t>
        </w:r>
      </w:fldSimple>
    </w:p>
    <w:p w14:paraId="210A5493" w14:textId="77777777" w:rsidR="00745C21" w:rsidRDefault="0078274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B6704" w:rsidR="001E41F3" w:rsidRPr="00410371" w:rsidRDefault="007827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495D3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065F4" w:rsidR="001E41F3" w:rsidRPr="00410371" w:rsidRDefault="007827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AB6">
                <w:rPr>
                  <w:b/>
                  <w:noProof/>
                  <w:sz w:val="28"/>
                </w:rPr>
                <w:t>2389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782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22B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 w:rsidRPr="00423AB6">
              <w:t>NR5GC FR</w:t>
            </w:r>
            <w:proofErr w:type="gramStart"/>
            <w:r w:rsidRPr="00423AB6">
              <w:t>1 :</w:t>
            </w:r>
            <w:proofErr w:type="gramEnd"/>
            <w:r w:rsidRPr="00423AB6">
              <w:t xml:space="preserve"> Addition of NR5GC multilayer test case 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6862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 w:rsidRPr="00423A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F0EDDE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multilayer test case 11.3.1a </w:t>
            </w:r>
            <w:r>
              <w:rPr>
                <w:noProof/>
              </w:rPr>
              <w:t>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777777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multilayer test case 11.3.1a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4ED98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11.3.1a.NR5GC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F5E81A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4EB11E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R5-220294 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95813260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Ttulo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BFEA0A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62A05" w:rsidRPr="00662A05">
        <w:rPr>
          <w:rFonts w:cs="Arial"/>
        </w:rPr>
        <w:t>11.3.1a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BB3DBC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11.3.1a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D69B4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662A05" w:rsidRPr="00662A05">
        <w:rPr>
          <w:rFonts w:cs="Arial"/>
          <w:b/>
          <w:lang w:eastAsia="ja-JP"/>
        </w:rPr>
        <w:t>HiSilicon</w:t>
      </w:r>
      <w:proofErr w:type="spellEnd"/>
      <w:r w:rsidR="00662A05" w:rsidRPr="00662A05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31D2996A" w:rsidR="00007D89" w:rsidRDefault="00007D89" w:rsidP="00FC2058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053DE3F7" w14:textId="77777777" w:rsidR="00FC2058" w:rsidRDefault="00FC2058" w:rsidP="00FC2058">
      <w:pPr>
        <w:pStyle w:val="Ttulo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9581326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499F1F5D" w14:textId="77777777" w:rsidTr="006C7630">
        <w:trPr>
          <w:trHeight w:val="447"/>
        </w:trPr>
        <w:tc>
          <w:tcPr>
            <w:tcW w:w="1985" w:type="dxa"/>
          </w:tcPr>
          <w:p w14:paraId="325F3267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1D71B0" w14:textId="77777777" w:rsidR="00FC2058" w:rsidRDefault="00FC2058" w:rsidP="006C7630">
            <w:pPr>
              <w:spacing w:after="0"/>
            </w:pPr>
            <w:r w:rsidRPr="003352D0">
              <w:t>f_TC_11_3_1a_NR5GC</w:t>
            </w:r>
          </w:p>
        </w:tc>
      </w:tr>
      <w:tr w:rsidR="00FC2058" w14:paraId="16BF83F2" w14:textId="77777777" w:rsidTr="006C7630">
        <w:trPr>
          <w:trHeight w:val="452"/>
        </w:trPr>
        <w:tc>
          <w:tcPr>
            <w:tcW w:w="1985" w:type="dxa"/>
          </w:tcPr>
          <w:p w14:paraId="788315FD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EF77A1" w14:textId="08E0449D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Test loop mode needs activating for step 15</w:t>
            </w:r>
          </w:p>
          <w:p w14:paraId="18CD4AE9" w14:textId="515E054E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According to 38.523-1 11.3.1a.3.1, UE should be in state 3N-A at the end of preamble</w:t>
            </w:r>
          </w:p>
        </w:tc>
      </w:tr>
      <w:tr w:rsidR="00FC2058" w14:paraId="45DD0326" w14:textId="77777777" w:rsidTr="006C7630">
        <w:tc>
          <w:tcPr>
            <w:tcW w:w="1985" w:type="dxa"/>
          </w:tcPr>
          <w:p w14:paraId="4C359056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EF20A3" w14:textId="77777777" w:rsidR="00FC2058" w:rsidRPr="00FC2058" w:rsidRDefault="00FC2058" w:rsidP="00FC205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US" w:eastAsia="zh-CN"/>
              </w:rPr>
            </w:pPr>
            <w:r w:rsidRPr="00FC2058">
              <w:rPr>
                <w:rFonts w:cs="Arial"/>
              </w:rPr>
              <w:t>Configure the 2</w:t>
            </w:r>
            <w:r w:rsidRPr="00FC2058">
              <w:rPr>
                <w:rFonts w:cs="Arial"/>
                <w:vertAlign w:val="superscript"/>
              </w:rPr>
              <w:t>nd</w:t>
            </w:r>
            <w:r w:rsidRPr="00FC2058">
              <w:rPr>
                <w:rFonts w:cs="Arial"/>
              </w:rPr>
              <w:t xml:space="preserve"> input parameter of f_NR5GC_Preamble_Steps1_13 to </w:t>
            </w:r>
            <w:proofErr w:type="spellStart"/>
            <w:r w:rsidRPr="00FC2058">
              <w:rPr>
                <w:rFonts w:cs="Arial"/>
              </w:rPr>
              <w:t>TESTModeB_ON</w:t>
            </w:r>
            <w:proofErr w:type="spellEnd"/>
          </w:p>
          <w:p w14:paraId="19C3EE8D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  <w:r w:rsidRPr="00FC2058">
              <w:rPr>
                <w:rFonts w:cs="Arial"/>
              </w:rPr>
              <w:t xml:space="preserve"> </w:t>
            </w:r>
          </w:p>
          <w:p w14:paraId="0CA348D4" w14:textId="77777777" w:rsidR="00FC2058" w:rsidRPr="00FC2058" w:rsidRDefault="00FC2058" w:rsidP="00FC2058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 xml:space="preserve">Configure the 3rd input parameter of f_NR5GC_RRC_Idle_Steps15_20 to </w:t>
            </w:r>
            <w:proofErr w:type="spellStart"/>
            <w:r w:rsidRPr="00FC2058">
              <w:rPr>
                <w:rFonts w:ascii="Arial" w:hAnsi="Arial" w:cs="Arial"/>
              </w:rPr>
              <w:t>noRrcConnectionRelease</w:t>
            </w:r>
            <w:proofErr w:type="spellEnd"/>
          </w:p>
          <w:p w14:paraId="6F2DA9EE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C2058" w14:paraId="22110810" w14:textId="77777777" w:rsidTr="006C7630">
        <w:tc>
          <w:tcPr>
            <w:tcW w:w="1985" w:type="dxa"/>
          </w:tcPr>
          <w:p w14:paraId="4ACEB407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DD479B" w14:textId="77777777" w:rsidR="00FC2058" w:rsidRDefault="00FC2058" w:rsidP="006C7630">
            <w:pPr>
              <w:spacing w:after="0"/>
              <w:rPr>
                <w:rFonts w:ascii="Arial" w:hAnsi="Arial" w:cs="Arial"/>
                <w:lang w:val="en-US"/>
              </w:rPr>
            </w:pPr>
            <w:r w:rsidRPr="003352D0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FC2058" w14:paraId="5A32BFF2" w14:textId="77777777" w:rsidTr="006C7630">
        <w:tc>
          <w:tcPr>
            <w:tcW w:w="1985" w:type="dxa"/>
          </w:tcPr>
          <w:p w14:paraId="026EFFF2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5D87E1" w14:textId="0601997D" w:rsidR="00FC2058" w:rsidRDefault="00B937BD" w:rsidP="006C763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7FA8566" w14:textId="77777777" w:rsidR="00FC2058" w:rsidRDefault="00FC2058" w:rsidP="00FC2058">
      <w:pPr>
        <w:rPr>
          <w:lang w:val="en-US"/>
        </w:rPr>
      </w:pPr>
    </w:p>
    <w:p w14:paraId="10DC75C5" w14:textId="77777777" w:rsidR="00FC2058" w:rsidRDefault="00FC2058" w:rsidP="00FC205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2BC707FE" w14:textId="77777777" w:rsidTr="006C7630">
        <w:tc>
          <w:tcPr>
            <w:tcW w:w="9855" w:type="dxa"/>
          </w:tcPr>
          <w:p w14:paraId="749EC6A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</w:t>
            </w:r>
            <w:proofErr w:type="gramStart"/>
            <w:r w:rsidRPr="003352D0">
              <w:rPr>
                <w:lang w:val="en-US"/>
              </w:rPr>
              <w:t>GC(</w:t>
            </w:r>
            <w:proofErr w:type="gramEnd"/>
            <w:r w:rsidRPr="003352D0">
              <w:rPr>
                <w:lang w:val="en-US"/>
              </w:rPr>
              <w:t>) runs on NR5GC_PTC</w:t>
            </w:r>
          </w:p>
          <w:p w14:paraId="0A36F3F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</w:t>
            </w:r>
            <w:proofErr w:type="gramStart"/>
            <w:r w:rsidRPr="003352D0">
              <w:rPr>
                <w:lang w:val="en-US"/>
              </w:rPr>
              <w:t>{ /</w:t>
            </w:r>
            <w:proofErr w:type="gramEnd"/>
            <w:r w:rsidRPr="003352D0">
              <w:rPr>
                <w:lang w:val="en-US"/>
              </w:rPr>
              <w:t>/ UAC / Access Identity 0 / 0% access probability / Uplink User data transfer / RRC_INACTIVE</w:t>
            </w:r>
          </w:p>
          <w:p w14:paraId="79393C4A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CAD7A0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7BEC89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2D228D9E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f_NR_SetCellPower</w:t>
            </w:r>
            <w:proofErr w:type="spellEnd"/>
            <w:r w:rsidRPr="003352D0">
              <w:rPr>
                <w:lang w:val="en-US"/>
              </w:rPr>
              <w:t xml:space="preserve"> (nr_Cell1, tsc_NR_ServingCellSSS_EPRE_FR1, tsc_NR_ServingCellSSS_EPRE_FR2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219FBFC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88D769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</w:t>
            </w:r>
            <w:proofErr w:type="spellStart"/>
            <w:r w:rsidRPr="003352D0">
              <w:rPr>
                <w:lang w:val="en-US"/>
              </w:rPr>
              <w:t>v_GMM_</w:t>
            </w:r>
            <w:proofErr w:type="gramStart"/>
            <w:r w:rsidRPr="003352D0">
              <w:rPr>
                <w:lang w:val="en-US"/>
              </w:rPr>
              <w:t>MobilityInfo</w:t>
            </w:r>
            <w:proofErr w:type="spellEnd"/>
            <w:r w:rsidRPr="003352D0">
              <w:rPr>
                <w:lang w:val="en-US"/>
              </w:rPr>
              <w:t xml:space="preserve"> :</w:t>
            </w:r>
            <w:proofErr w:type="gramEnd"/>
            <w:r w:rsidRPr="003352D0">
              <w:rPr>
                <w:lang w:val="en-US"/>
              </w:rPr>
              <w:t>= f_NR5GC_Preamble_Steps1_13(nr</w:t>
            </w:r>
            <w:r w:rsidRPr="00FC2058">
              <w:rPr>
                <w:lang w:val="en-US"/>
              </w:rPr>
              <w:t>_Cell1);// @</w:t>
            </w:r>
            <w:r w:rsidRPr="003352D0">
              <w:rPr>
                <w:lang w:val="en-US"/>
              </w:rPr>
              <w:t>sic R5-216195 sic@</w:t>
            </w:r>
          </w:p>
          <w:p w14:paraId="360C0A6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6F8C394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73BF4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37E280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59D2DD4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</w:t>
            </w:r>
            <w:proofErr w:type="spellStart"/>
            <w:r w:rsidRPr="003352D0">
              <w:rPr>
                <w:lang w:val="en-US"/>
              </w:rPr>
              <w:t>TEST_LOOPModeB_ON</w:t>
            </w:r>
            <w:proofErr w:type="spellEnd"/>
            <w:r w:rsidRPr="003352D0">
              <w:rPr>
                <w:lang w:val="en-US"/>
              </w:rPr>
              <w:t xml:space="preserve">, </w:t>
            </w:r>
            <w:r w:rsidRPr="003352D0">
              <w:rPr>
                <w:highlight w:val="green"/>
                <w:lang w:val="en-US"/>
              </w:rPr>
              <w:t>-</w:t>
            </w:r>
            <w:r w:rsidRPr="003352D0">
              <w:rPr>
                <w:lang w:val="en-US"/>
              </w:rPr>
              <w:t xml:space="preserve">, -, </w:t>
            </w:r>
            <w:proofErr w:type="spellStart"/>
            <w:r w:rsidRPr="003352D0">
              <w:rPr>
                <w:lang w:val="en-US"/>
              </w:rPr>
              <w:t>v_IP_PDU_delay</w:t>
            </w:r>
            <w:proofErr w:type="spellEnd"/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097FB7E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3BDC00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(true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217B9F9C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EA6F4D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fl_TC_11_3_1a_</w:t>
            </w:r>
            <w:proofErr w:type="gramStart"/>
            <w:r w:rsidRPr="003352D0">
              <w:rPr>
                <w:lang w:val="en-US"/>
              </w:rPr>
              <w:t>TestBody(</w:t>
            </w:r>
            <w:proofErr w:type="gramEnd"/>
            <w:r w:rsidRPr="003352D0">
              <w:rPr>
                <w:lang w:val="en-US"/>
              </w:rPr>
              <w:t>);</w:t>
            </w:r>
          </w:p>
          <w:p w14:paraId="060AEB44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BF0546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(false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7DE32FA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FA764D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</w:t>
            </w:r>
            <w:proofErr w:type="gramStart"/>
            <w:r w:rsidRPr="003352D0">
              <w:rPr>
                <w:lang w:val="en-US"/>
              </w:rPr>
              <w:t>Postamble</w:t>
            </w:r>
            <w:proofErr w:type="spellEnd"/>
            <w:r w:rsidRPr="003352D0">
              <w:rPr>
                <w:lang w:val="en-US"/>
              </w:rPr>
              <w:t>(</w:t>
            </w:r>
            <w:proofErr w:type="gramEnd"/>
            <w:r w:rsidRPr="003352D0">
              <w:rPr>
                <w:lang w:val="en-US"/>
              </w:rPr>
              <w:t>nr_Cell1, STATE_IDLE_1A);</w:t>
            </w:r>
          </w:p>
          <w:p w14:paraId="23D48A36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0D8A74F7" w14:textId="77777777" w:rsidR="00FC2058" w:rsidRDefault="00FC2058" w:rsidP="00FC2058">
      <w:pPr>
        <w:rPr>
          <w:lang w:val="en-US"/>
        </w:rPr>
      </w:pPr>
    </w:p>
    <w:p w14:paraId="13B5EB78" w14:textId="77777777" w:rsidR="00FC2058" w:rsidRDefault="00FC2058" w:rsidP="00FC205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65F4A819" w14:textId="77777777" w:rsidTr="006C7630">
        <w:tc>
          <w:tcPr>
            <w:tcW w:w="9855" w:type="dxa"/>
          </w:tcPr>
          <w:p w14:paraId="451715D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</w:t>
            </w:r>
            <w:proofErr w:type="gramStart"/>
            <w:r w:rsidRPr="003352D0">
              <w:rPr>
                <w:lang w:val="en-US"/>
              </w:rPr>
              <w:t>GC(</w:t>
            </w:r>
            <w:proofErr w:type="gramEnd"/>
            <w:r w:rsidRPr="003352D0">
              <w:rPr>
                <w:lang w:val="en-US"/>
              </w:rPr>
              <w:t>) runs on NR5GC_PTC</w:t>
            </w:r>
          </w:p>
          <w:p w14:paraId="21AE8C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</w:t>
            </w:r>
            <w:proofErr w:type="gramStart"/>
            <w:r w:rsidRPr="003352D0">
              <w:rPr>
                <w:lang w:val="en-US"/>
              </w:rPr>
              <w:t>{ /</w:t>
            </w:r>
            <w:proofErr w:type="gramEnd"/>
            <w:r w:rsidRPr="003352D0">
              <w:rPr>
                <w:lang w:val="en-US"/>
              </w:rPr>
              <w:t>/ UAC / Access Identity 0 / 0% access probability / Uplink User data transfer / RRC_INACTIVE</w:t>
            </w:r>
          </w:p>
          <w:p w14:paraId="405AE7A3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A752709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B6787C4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DD062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f_NR_SetCellPower</w:t>
            </w:r>
            <w:proofErr w:type="spellEnd"/>
            <w:r w:rsidRPr="003352D0">
              <w:rPr>
                <w:lang w:val="en-US"/>
              </w:rPr>
              <w:t xml:space="preserve"> (nr_Cell1, tsc_NR_ServingCellSSS_EPRE_FR1, tsc_NR_ServingCellSSS_EPRE_FR2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4E4CF8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79D36CA5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v_GMM_</w:t>
            </w:r>
            <w:proofErr w:type="gramStart"/>
            <w:r w:rsidRPr="003352D0">
              <w:rPr>
                <w:lang w:val="en-US"/>
              </w:rPr>
              <w:t>MobilityInfo</w:t>
            </w:r>
            <w:proofErr w:type="spellEnd"/>
            <w:r w:rsidRPr="003352D0">
              <w:rPr>
                <w:lang w:val="en-US"/>
              </w:rPr>
              <w:t xml:space="preserve"> :</w:t>
            </w:r>
            <w:proofErr w:type="gramEnd"/>
            <w:r w:rsidRPr="003352D0">
              <w:rPr>
                <w:lang w:val="en-US"/>
              </w:rPr>
              <w:t xml:space="preserve">= f_NR5GC_Preamble_Steps1_13(nr_Cell1, </w:t>
            </w:r>
            <w:proofErr w:type="spellStart"/>
            <w:r w:rsidRPr="003352D0">
              <w:rPr>
                <w:highlight w:val="yellow"/>
                <w:lang w:val="en-US"/>
              </w:rPr>
              <w:t>TESTModeB_ON</w:t>
            </w:r>
            <w:proofErr w:type="spellEnd"/>
            <w:r w:rsidRPr="003352D0">
              <w:rPr>
                <w:lang w:val="en-US"/>
              </w:rPr>
              <w:t xml:space="preserve">);// @sic R5-216195 sic@ </w:t>
            </w:r>
          </w:p>
          <w:p w14:paraId="3EFBE2D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0391C8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A094902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14287E7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106468E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77196A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</w:t>
            </w:r>
            <w:proofErr w:type="spellStart"/>
            <w:r w:rsidRPr="003352D0">
              <w:rPr>
                <w:lang w:val="en-US"/>
              </w:rPr>
              <w:t>TEST_LOOPModeB_ON</w:t>
            </w:r>
            <w:proofErr w:type="spellEnd"/>
            <w:r w:rsidRPr="003352D0">
              <w:rPr>
                <w:lang w:val="en-US"/>
              </w:rPr>
              <w:t xml:space="preserve">, </w:t>
            </w:r>
            <w:proofErr w:type="spellStart"/>
            <w:r w:rsidRPr="003352D0">
              <w:rPr>
                <w:highlight w:val="green"/>
                <w:lang w:val="en-US"/>
              </w:rPr>
              <w:t>noRrcConnectionRelease</w:t>
            </w:r>
            <w:proofErr w:type="spellEnd"/>
            <w:r w:rsidRPr="003352D0">
              <w:rPr>
                <w:lang w:val="en-US"/>
              </w:rPr>
              <w:t xml:space="preserve">, -, </w:t>
            </w:r>
            <w:proofErr w:type="spellStart"/>
            <w:r w:rsidRPr="003352D0">
              <w:rPr>
                <w:lang w:val="en-US"/>
              </w:rPr>
              <w:t>v_IP_PDU_delay</w:t>
            </w:r>
            <w:proofErr w:type="spellEnd"/>
            <w:proofErr w:type="gramStart"/>
            <w:r w:rsidRPr="003352D0">
              <w:rPr>
                <w:lang w:val="en-US"/>
              </w:rPr>
              <w:t>);</w:t>
            </w:r>
            <w:proofErr w:type="gramEnd"/>
            <w:r w:rsidRPr="003352D0">
              <w:rPr>
                <w:lang w:val="en-US"/>
              </w:rPr>
              <w:t xml:space="preserve"> </w:t>
            </w:r>
          </w:p>
          <w:p w14:paraId="2521BCE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A594370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(true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6D7CDEC6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A7B4FE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fl_TC_11_3_1a_</w:t>
            </w:r>
            <w:proofErr w:type="gramStart"/>
            <w:r w:rsidRPr="003352D0">
              <w:rPr>
                <w:lang w:val="en-US"/>
              </w:rPr>
              <w:t>TestBody(</w:t>
            </w:r>
            <w:proofErr w:type="gramEnd"/>
            <w:r w:rsidRPr="003352D0">
              <w:rPr>
                <w:lang w:val="en-US"/>
              </w:rPr>
              <w:t>);</w:t>
            </w:r>
          </w:p>
          <w:p w14:paraId="17B477F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16B9AB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(false</w:t>
            </w:r>
            <w:proofErr w:type="gramStart"/>
            <w:r w:rsidRPr="003352D0">
              <w:rPr>
                <w:lang w:val="en-US"/>
              </w:rPr>
              <w:t>);</w:t>
            </w:r>
            <w:proofErr w:type="gramEnd"/>
          </w:p>
          <w:p w14:paraId="181B6A1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6EC11D9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</w:t>
            </w:r>
            <w:proofErr w:type="gramStart"/>
            <w:r w:rsidRPr="003352D0">
              <w:rPr>
                <w:lang w:val="en-US"/>
              </w:rPr>
              <w:t>Postamble</w:t>
            </w:r>
            <w:proofErr w:type="spellEnd"/>
            <w:r w:rsidRPr="003352D0">
              <w:rPr>
                <w:lang w:val="en-US"/>
              </w:rPr>
              <w:t>(</w:t>
            </w:r>
            <w:proofErr w:type="gramEnd"/>
            <w:r w:rsidRPr="003352D0">
              <w:rPr>
                <w:lang w:val="en-US"/>
              </w:rPr>
              <w:t>nr_Cell1, STATE_IDLE_1A);</w:t>
            </w:r>
          </w:p>
          <w:p w14:paraId="0199022A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75E1B2AD" w14:textId="77777777" w:rsidR="00FC2058" w:rsidRDefault="00FC2058" w:rsidP="00FC2058">
      <w:pPr>
        <w:rPr>
          <w:lang w:val="en-US"/>
        </w:rPr>
      </w:pPr>
    </w:p>
    <w:p w14:paraId="6E909C38" w14:textId="77777777" w:rsidR="00FC2058" w:rsidRDefault="00FC2058" w:rsidP="00FC2058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95813265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744DD4B6" w14:textId="77777777" w:rsidTr="006C7630">
        <w:trPr>
          <w:trHeight w:val="447"/>
        </w:trPr>
        <w:tc>
          <w:tcPr>
            <w:tcW w:w="1985" w:type="dxa"/>
          </w:tcPr>
          <w:p w14:paraId="3CC5F679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18D499D" w14:textId="77777777" w:rsidR="00FC2058" w:rsidRDefault="00FC2058" w:rsidP="006C7630">
            <w:pPr>
              <w:spacing w:after="0"/>
            </w:pPr>
            <w:r w:rsidRPr="00DF4012">
              <w:t>fl_TC_11_3_1a_TestBody</w:t>
            </w:r>
          </w:p>
        </w:tc>
      </w:tr>
      <w:tr w:rsidR="00FC2058" w14:paraId="6803C6EB" w14:textId="77777777" w:rsidTr="006C7630">
        <w:trPr>
          <w:trHeight w:val="452"/>
        </w:trPr>
        <w:tc>
          <w:tcPr>
            <w:tcW w:w="1985" w:type="dxa"/>
          </w:tcPr>
          <w:p w14:paraId="68E651A9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CB2E6A" w14:textId="77777777" w:rsidR="00FC2058" w:rsidRPr="00FC2058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  <w:highlight w:val="lightGray"/>
              </w:rPr>
            </w:pPr>
            <w:r w:rsidRPr="00FC2058">
              <w:rPr>
                <w:rFonts w:ascii="Arial" w:hAnsi="Arial" w:cs="Arial"/>
                <w:noProof/>
              </w:rPr>
              <w:t xml:space="preserve">The resumeCause in RRCResumeRequest at Step 7 shall be mt-Access in accordance with 38.331 s5.3.2.3 as it is triggered via Paging. </w:t>
            </w:r>
          </w:p>
          <w:p w14:paraId="2F9C1548" w14:textId="0B549C03" w:rsidR="00FC2058" w:rsidRPr="000C0A31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0C0A31">
              <w:rPr>
                <w:rFonts w:ascii="Arial" w:hAnsi="Arial" w:cs="Arial"/>
              </w:rPr>
              <w:t>Postamble</w:t>
            </w:r>
            <w:proofErr w:type="spellEnd"/>
            <w:r w:rsidRPr="000C0A31">
              <w:rPr>
                <w:rFonts w:ascii="Arial" w:hAnsi="Arial" w:cs="Arial"/>
              </w:rPr>
              <w:t xml:space="preserve"> is executed in STATE_IDLE_1A, SS does not send </w:t>
            </w:r>
            <w:proofErr w:type="spellStart"/>
            <w:r w:rsidRPr="000C0A31">
              <w:rPr>
                <w:rFonts w:ascii="Arial" w:hAnsi="Arial" w:cs="Arial"/>
              </w:rPr>
              <w:t>rrcSetup</w:t>
            </w:r>
            <w:proofErr w:type="spellEnd"/>
            <w:r w:rsidRPr="000C0A31">
              <w:rPr>
                <w:rFonts w:ascii="Arial" w:hAnsi="Arial" w:cs="Arial"/>
              </w:rPr>
              <w:t xml:space="preserve"> because the PRACH procedure has been configured </w:t>
            </w:r>
            <w:r w:rsidR="000C0A31">
              <w:rPr>
                <w:rFonts w:ascii="Arial" w:hAnsi="Arial" w:cs="Arial"/>
              </w:rPr>
              <w:t>with</w:t>
            </w:r>
            <w:r w:rsidRPr="000C0A31">
              <w:rPr>
                <w:rFonts w:ascii="Arial" w:hAnsi="Arial" w:cs="Arial"/>
              </w:rPr>
              <w:t xml:space="preserve"> cs_NR_RachProcedureMsg4WithNoRrcMsg   at step 3</w:t>
            </w:r>
          </w:p>
          <w:p w14:paraId="6DE48CC8" w14:textId="77777777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Depending on the UE behaviour, UE may send rrcResumeRequest with resume cause mo-Data as soon as it reads the modified SIB at step 5. This optional behavior needs to be handled.</w:t>
            </w:r>
          </w:p>
          <w:p w14:paraId="515F5991" w14:textId="77777777" w:rsidR="00FC2058" w:rsidRPr="00FC2058" w:rsidRDefault="00FC2058" w:rsidP="00FC2058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2033E2E" w14:textId="73F9CDF6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Step 14 and 15 can be received in any order</w:t>
            </w:r>
          </w:p>
          <w:p w14:paraId="0B341484" w14:textId="77777777" w:rsidR="00FC2058" w:rsidRPr="00FC2058" w:rsidRDefault="00FC2058" w:rsidP="006C7630">
            <w:pPr>
              <w:rPr>
                <w:rFonts w:ascii="Arial" w:hAnsi="Arial" w:cs="Arial"/>
              </w:rPr>
            </w:pPr>
          </w:p>
        </w:tc>
      </w:tr>
      <w:tr w:rsidR="00FC2058" w14:paraId="7B50AA7D" w14:textId="77777777" w:rsidTr="006C7630">
        <w:tc>
          <w:tcPr>
            <w:tcW w:w="1985" w:type="dxa"/>
          </w:tcPr>
          <w:p w14:paraId="73F323B3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73D1B" w14:textId="65858C0D" w:rsidR="00FC2058" w:rsidRPr="00FC2058" w:rsidRDefault="00FC2058" w:rsidP="00D86F88">
            <w:pPr>
              <w:numPr>
                <w:ilvl w:val="0"/>
                <w:numId w:val="6"/>
              </w:numPr>
              <w:spacing w:before="100" w:beforeAutospacing="1" w:after="0"/>
              <w:rPr>
                <w:rFonts w:ascii="Arial" w:hAnsi="Arial" w:cs="Arial"/>
                <w:lang w:val="en-US" w:eastAsia="zh-CN"/>
              </w:rPr>
            </w:pPr>
            <w:r w:rsidRPr="00FC2058">
              <w:rPr>
                <w:rFonts w:ascii="Arial" w:hAnsi="Arial" w:cs="Arial"/>
                <w:lang w:val="en-US" w:eastAsia="zh-CN"/>
              </w:rPr>
              <w:t>Use the default value mt-Access to build the expected cr_38508_RRCResumeRequest at step 7</w:t>
            </w:r>
          </w:p>
          <w:p w14:paraId="4F5ABA05" w14:textId="77777777" w:rsidR="00FC2058" w:rsidRPr="00FC2058" w:rsidRDefault="00FC2058" w:rsidP="00FC2058">
            <w:pPr>
              <w:spacing w:before="100" w:beforeAutospacing="1" w:after="0"/>
              <w:ind w:left="720"/>
              <w:rPr>
                <w:rFonts w:ascii="Arial" w:hAnsi="Arial" w:cs="Arial"/>
                <w:lang w:val="en-US" w:eastAsia="zh-CN"/>
              </w:rPr>
            </w:pPr>
          </w:p>
          <w:p w14:paraId="18FFDA47" w14:textId="6D55624B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Reconfigure the PRACH procedure to cs_NR_RachProcedureMsg4WithCcchMsg at the end of test body</w:t>
            </w:r>
          </w:p>
          <w:p w14:paraId="2A658260" w14:textId="77777777" w:rsidR="00FC2058" w:rsidRPr="00FC2058" w:rsidRDefault="00FC2058" w:rsidP="006C7630">
            <w:pPr>
              <w:pStyle w:val="Prrafodelista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34779A4" w14:textId="77777777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Added optional steps to handle the UE behavior where it sends </w:t>
            </w:r>
            <w:proofErr w:type="spellStart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rrcResumeRequest</w:t>
            </w:r>
            <w:proofErr w:type="spell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with cause </w:t>
            </w:r>
            <w:proofErr w:type="spellStart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mo</w:t>
            </w:r>
            <w:proofErr w:type="spell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-Data and loops the data back</w:t>
            </w:r>
          </w:p>
          <w:p w14:paraId="3812371C" w14:textId="77777777" w:rsidR="00FC2058" w:rsidRPr="00FC2058" w:rsidRDefault="00FC2058" w:rsidP="006C7630">
            <w:pPr>
              <w:pStyle w:val="Prrafodelista"/>
              <w:ind w:left="0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2DD8FF4B" w14:textId="61C9D5BC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Handled step 14-15 in any order</w:t>
            </w:r>
          </w:p>
          <w:p w14:paraId="44CFF8CD" w14:textId="77777777" w:rsidR="00FC2058" w:rsidRPr="00FC2058" w:rsidRDefault="00FC2058" w:rsidP="00FC2058">
            <w:pPr>
              <w:pStyle w:val="Prrafodelista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71968A3" w14:textId="0DCE2526" w:rsidR="00FC2058" w:rsidRPr="00FC2058" w:rsidRDefault="00FC2058" w:rsidP="00FC2058">
            <w:p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proofErr w:type="gramStart"/>
            <w:r w:rsidRPr="000C0A31">
              <w:rPr>
                <w:rFonts w:ascii="Arial" w:eastAsia="SimSun" w:hAnsi="Arial" w:cs="Arial"/>
                <w:b/>
                <w:bCs/>
                <w:kern w:val="2"/>
                <w:lang w:val="en-US" w:eastAsia="zh-CN"/>
              </w:rPr>
              <w:t>Note</w:t>
            </w: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:</w:t>
            </w:r>
            <w:proofErr w:type="gram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A prose CR on 38.523-1 associated with changes 1, 3 and 4 is raised at RAN5#94.</w:t>
            </w:r>
          </w:p>
          <w:p w14:paraId="78C6BD14" w14:textId="77777777" w:rsidR="00FC2058" w:rsidRPr="00FC2058" w:rsidRDefault="00FC2058" w:rsidP="006C7630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C2058" w14:paraId="72E26F11" w14:textId="77777777" w:rsidTr="006C7630">
        <w:tc>
          <w:tcPr>
            <w:tcW w:w="1985" w:type="dxa"/>
          </w:tcPr>
          <w:p w14:paraId="60A97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8455F5" w14:textId="77777777" w:rsidR="00FC2058" w:rsidRPr="00DF4012" w:rsidRDefault="00FC2058" w:rsidP="006C7630"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>UAC_NR5GC.ttcn</w:t>
            </w:r>
          </w:p>
        </w:tc>
      </w:tr>
      <w:tr w:rsidR="00FC2058" w14:paraId="788D7D42" w14:textId="77777777" w:rsidTr="006C7630">
        <w:tc>
          <w:tcPr>
            <w:tcW w:w="1985" w:type="dxa"/>
          </w:tcPr>
          <w:p w14:paraId="73CBE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7A9F73" w14:textId="4D071993" w:rsidR="00FC2058" w:rsidRPr="00000672" w:rsidRDefault="0088161F" w:rsidP="006C7630">
            <w:pPr>
              <w:rPr>
                <w:rFonts w:ascii="Arial" w:hAnsi="Arial"/>
                <w:highlight w:val="cyan"/>
              </w:rPr>
            </w:pPr>
            <w:r w:rsidRPr="00000672">
              <w:rPr>
                <w:rFonts w:ascii="Arial" w:hAnsi="Arial"/>
                <w:highlight w:val="cyan"/>
              </w:rPr>
              <w:t>1. Accepted</w:t>
            </w:r>
          </w:p>
          <w:p w14:paraId="634A546D" w14:textId="32FC87D5" w:rsidR="00E21843" w:rsidRPr="0069649A" w:rsidRDefault="00E21843" w:rsidP="00E21843">
            <w:pPr>
              <w:rPr>
                <w:rFonts w:ascii="Arial" w:hAnsi="Arial" w:cs="Arial"/>
                <w:highlight w:val="darkRed"/>
              </w:rPr>
            </w:pPr>
            <w:r>
              <w:rPr>
                <w:rFonts w:ascii="Arial" w:hAnsi="Arial"/>
                <w:highlight w:val="cyan"/>
              </w:rPr>
              <w:t>2.</w:t>
            </w:r>
            <w:r w:rsidR="00000672">
              <w:rPr>
                <w:rFonts w:ascii="Arial" w:hAnsi="Arial"/>
                <w:highlight w:val="cyan"/>
              </w:rPr>
              <w:t xml:space="preserve"> </w:t>
            </w:r>
            <w:r w:rsidR="00CC4531">
              <w:rPr>
                <w:rFonts w:ascii="Arial" w:hAnsi="Arial"/>
                <w:highlight w:val="cyan"/>
              </w:rPr>
              <w:t>Accepted</w:t>
            </w:r>
          </w:p>
          <w:p w14:paraId="0CBD47AD" w14:textId="77777777" w:rsidR="00000672" w:rsidRDefault="00000672" w:rsidP="00E2184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 Accepted</w:t>
            </w:r>
          </w:p>
          <w:p w14:paraId="6FA71996" w14:textId="68289BE7" w:rsidR="00BB4FB7" w:rsidRPr="001B3FD8" w:rsidRDefault="00000672" w:rsidP="001412A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4. Accepte</w:t>
            </w:r>
            <w:r w:rsidR="001B3FD8">
              <w:rPr>
                <w:rFonts w:ascii="Arial" w:hAnsi="Arial"/>
                <w:highlight w:val="cyan"/>
              </w:rPr>
              <w:t>d</w:t>
            </w:r>
          </w:p>
        </w:tc>
      </w:tr>
    </w:tbl>
    <w:p w14:paraId="670B5139" w14:textId="77777777" w:rsidR="00FC2058" w:rsidRDefault="00FC2058" w:rsidP="00FC2058"/>
    <w:p w14:paraId="3C5EAEB2" w14:textId="77777777" w:rsidR="001B3FD8" w:rsidRDefault="001B3FD8" w:rsidP="00FC2058"/>
    <w:p w14:paraId="3837E87A" w14:textId="2BD59916" w:rsidR="00FC2058" w:rsidRDefault="00FC2058" w:rsidP="00FC2058">
      <w: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6981258" w14:textId="77777777" w:rsidTr="006C7630">
        <w:tc>
          <w:tcPr>
            <w:tcW w:w="9855" w:type="dxa"/>
          </w:tcPr>
          <w:p w14:paraId="53DE51F5" w14:textId="77777777" w:rsidR="00FC2058" w:rsidRDefault="00FC2058" w:rsidP="006C7630">
            <w:r>
              <w:t xml:space="preserve">    function fl_TC_11_3_1a_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12FB0257" w14:textId="77777777" w:rsidR="00FC2058" w:rsidRDefault="00FC2058" w:rsidP="006C7630">
            <w:r>
              <w:t xml:space="preserve">  {</w:t>
            </w:r>
          </w:p>
          <w:p w14:paraId="42959162" w14:textId="77777777" w:rsidR="00FC2058" w:rsidRDefault="00FC2058" w:rsidP="006C7630">
            <w:r>
              <w:t xml:space="preserve">    var template (value) </w:t>
            </w:r>
            <w:proofErr w:type="spellStart"/>
            <w:r>
              <w:t>QosFlow_Identification_Type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QosFlowId</w:t>
            </w:r>
            <w:proofErr w:type="spellEnd"/>
            <w:r>
              <w:t xml:space="preserve"> :</w:t>
            </w:r>
            <w:proofErr w:type="gramEnd"/>
            <w:r>
              <w:t>= f_NR_GetQosFlowIdentification_ForDRBId(f_NR_GetDefaultDRB_ForFirstPDUSession());</w:t>
            </w:r>
          </w:p>
          <w:p w14:paraId="7EF724E7" w14:textId="77777777" w:rsidR="00FC2058" w:rsidRDefault="00FC2058" w:rsidP="006C7630">
            <w:r>
              <w:t xml:space="preserve">    var </w:t>
            </w:r>
            <w:proofErr w:type="spellStart"/>
            <w:r>
              <w:t>SDAP_SDUList_Type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Data</w:t>
            </w:r>
            <w:proofErr w:type="spellEnd"/>
            <w:r>
              <w:t xml:space="preserve"> :</w:t>
            </w:r>
            <w:proofErr w:type="gramEnd"/>
            <w:r>
              <w:t>= { f_IPv4IPv6_IcmpEchoReply(</w:t>
            </w:r>
            <w:proofErr w:type="spellStart"/>
            <w:r>
              <w:t>f_LoopbackModeB_IP_Address_UE</w:t>
            </w:r>
            <w:proofErr w:type="spellEnd"/>
            <w:r>
              <w:t>()) }; //Create the IP Data</w:t>
            </w:r>
          </w:p>
          <w:p w14:paraId="6A4FBCFC" w14:textId="77777777" w:rsidR="00FC2058" w:rsidRDefault="00FC2058" w:rsidP="006C7630"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TimerValue</w:t>
            </w:r>
            <w:proofErr w:type="spellEnd"/>
            <w:r>
              <w:t xml:space="preserve"> :</w:t>
            </w:r>
            <w:proofErr w:type="gramEnd"/>
            <w:r>
              <w:t>= 6.0;</w:t>
            </w:r>
          </w:p>
          <w:p w14:paraId="1011EE2F" w14:textId="77777777" w:rsidR="00FC2058" w:rsidRDefault="00FC2058" w:rsidP="006C7630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WaitTime</w:t>
            </w:r>
            <w:proofErr w:type="spellEnd"/>
            <w:r>
              <w:t>;</w:t>
            </w:r>
            <w:proofErr w:type="gramEnd"/>
          </w:p>
          <w:p w14:paraId="1AEB445D" w14:textId="77777777" w:rsidR="00FC2058" w:rsidRDefault="00FC2058" w:rsidP="006C7630">
            <w:r>
              <w:t xml:space="preserve">    //KS R5sxxx change_11.3.1a</w:t>
            </w:r>
          </w:p>
          <w:p w14:paraId="4EAA5B9B" w14:textId="77777777" w:rsidR="00FC2058" w:rsidRDefault="00FC2058" w:rsidP="006C7630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 xml:space="preserve">(nr_Cell1); </w:t>
            </w:r>
          </w:p>
          <w:p w14:paraId="78892F82" w14:textId="77777777" w:rsidR="00FC2058" w:rsidRDefault="00FC2058" w:rsidP="006C7630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EncodedRrcSetup</w:t>
            </w:r>
            <w:proofErr w:type="spellEnd"/>
            <w:r>
              <w:t>;</w:t>
            </w:r>
            <w:proofErr w:type="gramEnd"/>
          </w:p>
          <w:p w14:paraId="41F08523" w14:textId="77777777" w:rsidR="00FC2058" w:rsidRDefault="00FC2058" w:rsidP="006C7630">
            <w:r>
              <w:t xml:space="preserve">    var template(value) </w:t>
            </w:r>
            <w:proofErr w:type="spellStart"/>
            <w:r>
              <w:t>DL_CCCH_Message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RrcSetup</w:t>
            </w:r>
            <w:proofErr w:type="spellEnd"/>
            <w:r>
              <w:t>;</w:t>
            </w:r>
            <w:proofErr w:type="gramEnd"/>
          </w:p>
          <w:p w14:paraId="433073BF" w14:textId="77777777" w:rsidR="00FC2058" w:rsidRDefault="00FC2058" w:rsidP="006C763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D52CAC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711F847E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612AD6F3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7,1),</w:t>
            </w:r>
          </w:p>
          <w:p w14:paraId="438507D0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618980BD" w14:textId="77777777" w:rsidR="00FC2058" w:rsidRDefault="00FC2058" w:rsidP="006C7630">
            <w:r>
              <w:t xml:space="preserve">                                        </w:t>
            </w:r>
          </w:p>
          <w:p w14:paraId="731CCC1E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32CF8599" w14:textId="77777777" w:rsidR="00FC2058" w:rsidRDefault="00FC2058" w:rsidP="006C7630">
            <w:r>
              <w:t xml:space="preserve">    </w:t>
            </w:r>
            <w:proofErr w:type="spellStart"/>
            <w:r>
              <w:t>f_NR_WaitModificationPeriods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E450B3B" w14:textId="77777777" w:rsidR="00FC2058" w:rsidRDefault="00FC2058" w:rsidP="006C7630">
            <w:r>
              <w:t xml:space="preserve">     </w:t>
            </w:r>
          </w:p>
          <w:p w14:paraId="19CCCFAC" w14:textId="77777777" w:rsidR="00FC2058" w:rsidRDefault="00FC2058" w:rsidP="006C763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47A8EA" w14:textId="77777777" w:rsidR="00FC2058" w:rsidRDefault="00FC2058" w:rsidP="006C7630">
            <w:r>
              <w:t xml:space="preserve">    //The SS transmits one IP PDU.</w:t>
            </w:r>
          </w:p>
          <w:p w14:paraId="1527F207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387CA1ED" w14:textId="77777777" w:rsidR="00FC2058" w:rsidRDefault="00FC2058" w:rsidP="006C7630">
            <w:r>
              <w:t xml:space="preserve">    </w:t>
            </w:r>
          </w:p>
          <w:p w14:paraId="205CE175" w14:textId="77777777" w:rsidR="00FC2058" w:rsidRDefault="00FC2058" w:rsidP="006C763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420F9C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4F5D9FCC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5C843ED" w14:textId="77777777" w:rsidR="00FC2058" w:rsidRDefault="00FC2058" w:rsidP="006C7630">
            <w:r>
              <w:t xml:space="preserve">    </w:t>
            </w:r>
          </w:p>
          <w:p w14:paraId="7EE2CDBC" w14:textId="77777777" w:rsidR="00FC2058" w:rsidRDefault="00FC2058" w:rsidP="006C7630">
            <w:r>
              <w:t xml:space="preserve">    //@siclog "Step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FBA20D" w14:textId="77777777" w:rsidR="00FC2058" w:rsidRDefault="00FC2058" w:rsidP="006C7630">
            <w:r>
              <w:t xml:space="preserve">    //Check: Does the UE transmit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 within 6s?</w:t>
            </w:r>
          </w:p>
          <w:p w14:paraId="1984B733" w14:textId="77777777" w:rsidR="00FC2058" w:rsidRDefault="00FC2058" w:rsidP="006C7630">
            <w:r>
              <w:t xml:space="preserve">    </w:t>
            </w:r>
            <w:proofErr w:type="spellStart"/>
            <w:r>
              <w:t>t_WaitTime.start</w:t>
            </w:r>
            <w:proofErr w:type="spellEnd"/>
            <w:r>
              <w:t>(</w:t>
            </w:r>
            <w:proofErr w:type="spellStart"/>
            <w:r>
              <w:t>v_TimerValue</w:t>
            </w:r>
            <w:proofErr w:type="spellEnd"/>
            <w:proofErr w:type="gramStart"/>
            <w:r>
              <w:t>);</w:t>
            </w:r>
            <w:proofErr w:type="gramEnd"/>
          </w:p>
          <w:p w14:paraId="1374D747" w14:textId="77777777" w:rsidR="00FC2058" w:rsidRDefault="00FC2058" w:rsidP="006C7630">
            <w:r>
              <w:t xml:space="preserve">    alt {</w:t>
            </w:r>
          </w:p>
          <w:p w14:paraId="047377AB" w14:textId="77777777" w:rsidR="00FC2058" w:rsidRDefault="00FC2058" w:rsidP="006C7630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</w:t>
            </w:r>
          </w:p>
          <w:p w14:paraId="5CC2896D" w14:textId="77777777" w:rsidR="00FC2058" w:rsidRDefault="00FC2058" w:rsidP="006C7630">
            <w:r>
              <w:t xml:space="preserve">      {</w:t>
            </w:r>
          </w:p>
          <w:p w14:paraId="2E1EFE2E" w14:textId="77777777" w:rsidR="00FC2058" w:rsidRDefault="00FC2058" w:rsidP="006C7630">
            <w:r>
              <w:t xml:space="preserve">         </w:t>
            </w:r>
            <w:proofErr w:type="spellStart"/>
            <w:r>
              <w:t>t_WaitTime.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609ED8B" w14:textId="77777777" w:rsidR="00FC2058" w:rsidRDefault="00FC2058" w:rsidP="006C7630"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75EAEE98" w14:textId="77777777" w:rsidR="00FC2058" w:rsidRDefault="00FC2058" w:rsidP="006C7630">
            <w:r>
              <w:t xml:space="preserve">      }</w:t>
            </w:r>
          </w:p>
          <w:p w14:paraId="50D03C39" w14:textId="77777777" w:rsidR="00FC2058" w:rsidRDefault="00FC2058" w:rsidP="006C7630">
            <w:r>
              <w:t xml:space="preserve">      [] </w:t>
            </w:r>
            <w:proofErr w:type="spellStart"/>
            <w:r>
              <w:t>t_WaitTime.timeout</w:t>
            </w:r>
            <w:proofErr w:type="spellEnd"/>
            <w:r>
              <w:t xml:space="preserve"> {}</w:t>
            </w:r>
          </w:p>
          <w:p w14:paraId="5FA32C0C" w14:textId="77777777" w:rsidR="00FC2058" w:rsidRDefault="00FC2058" w:rsidP="006C7630">
            <w:r>
              <w:t xml:space="preserve">    }</w:t>
            </w:r>
          </w:p>
          <w:p w14:paraId="11DDC44B" w14:textId="77777777" w:rsidR="00FC2058" w:rsidRDefault="00FC2058" w:rsidP="006C7630">
            <w:r>
              <w:t xml:space="preserve">    </w:t>
            </w:r>
          </w:p>
          <w:p w14:paraId="03C0355C" w14:textId="77777777" w:rsidR="00FC2058" w:rsidRDefault="00FC2058" w:rsidP="006C7630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CBC22A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46E4CADB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5247084D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4,1),</w:t>
            </w:r>
          </w:p>
          <w:p w14:paraId="0A165C86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16E83F66" w14:textId="77777777" w:rsidR="00FC2058" w:rsidRDefault="00FC2058" w:rsidP="006C7630">
            <w:r>
              <w:t xml:space="preserve">                                        </w:t>
            </w:r>
          </w:p>
          <w:p w14:paraId="66D4E0CD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0FC113E2" w14:textId="77777777" w:rsidR="00FC2058" w:rsidRDefault="00FC2058" w:rsidP="006C7630">
            <w:r>
              <w:t xml:space="preserve">    </w:t>
            </w:r>
            <w:proofErr w:type="spellStart"/>
            <w:r w:rsidRPr="009A5554">
              <w:rPr>
                <w:highlight w:val="yellow"/>
              </w:rPr>
              <w:t>f_NR_WaitModificationPeriods</w:t>
            </w:r>
            <w:proofErr w:type="spellEnd"/>
            <w:r w:rsidRPr="009A5554">
              <w:rPr>
                <w:highlight w:val="yellow"/>
              </w:rPr>
              <w:t>(nr_Cell1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</w:p>
          <w:p w14:paraId="7D247ECB" w14:textId="77777777" w:rsidR="00FC2058" w:rsidRDefault="00FC2058" w:rsidP="006C7630">
            <w:r>
              <w:t xml:space="preserve">    </w:t>
            </w:r>
          </w:p>
          <w:p w14:paraId="7C212CB3" w14:textId="77777777" w:rsidR="00FC2058" w:rsidRDefault="00FC2058" w:rsidP="006C7630">
            <w:r>
              <w:t xml:space="preserve">    //@sic R5-213502 sic@</w:t>
            </w:r>
          </w:p>
          <w:p w14:paraId="1FBCD21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6"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29D41745" w14:textId="77777777" w:rsidR="00FC2058" w:rsidRDefault="00FC2058" w:rsidP="006C7630">
            <w:r>
              <w:t xml:space="preserve">    //The SS transmits a Paging message including a matched identity (correct </w:t>
            </w:r>
            <w:proofErr w:type="spellStart"/>
            <w:r>
              <w:t>fullI</w:t>
            </w:r>
            <w:proofErr w:type="spellEnd"/>
            <w:r>
              <w:t>-RNTI).</w:t>
            </w:r>
          </w:p>
          <w:p w14:paraId="488D68EA" w14:textId="77777777" w:rsidR="00FC2058" w:rsidRDefault="00FC2058" w:rsidP="006C7630"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RRC_INACTIVE);</w:t>
            </w:r>
          </w:p>
          <w:p w14:paraId="73FEB158" w14:textId="77777777" w:rsidR="00FC2058" w:rsidRDefault="00FC2058" w:rsidP="006C7630">
            <w:r>
              <w:t xml:space="preserve">    </w:t>
            </w:r>
          </w:p>
          <w:p w14:paraId="0CE68318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7"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23FE898" w14:textId="77777777" w:rsidR="00FC2058" w:rsidRDefault="00FC2058" w:rsidP="006C7630">
            <w:r>
              <w:t xml:space="preserve">    //The UE transmits an </w:t>
            </w:r>
            <w:proofErr w:type="spellStart"/>
            <w:r>
              <w:t>RRCResumeRequest</w:t>
            </w:r>
            <w:proofErr w:type="spellEnd"/>
            <w:r>
              <w:t xml:space="preserve"> message.</w:t>
            </w:r>
          </w:p>
          <w:p w14:paraId="68CABD86" w14:textId="77777777" w:rsidR="00FC2058" w:rsidRDefault="00FC2058" w:rsidP="006C7630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 w:rsidRPr="000C0A31">
              <w:rPr>
                <w:highlight w:val="yellow"/>
              </w:rPr>
              <w:t>mo_Data</w:t>
            </w:r>
            <w:proofErr w:type="spellEnd"/>
            <w:r>
              <w:t xml:space="preserve">))); </w:t>
            </w:r>
          </w:p>
          <w:p w14:paraId="44D5A143" w14:textId="77777777" w:rsidR="00FC2058" w:rsidRDefault="00FC2058" w:rsidP="006C7630">
            <w:r>
              <w:t xml:space="preserve">    </w:t>
            </w:r>
          </w:p>
          <w:p w14:paraId="5298612E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8"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AD4F362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RRCResume</w:t>
            </w:r>
            <w:proofErr w:type="spellEnd"/>
            <w:r>
              <w:t xml:space="preserve"> message.</w:t>
            </w:r>
          </w:p>
          <w:p w14:paraId="1689CFFE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FFD1180" w14:textId="77777777" w:rsidR="00FC2058" w:rsidRDefault="00FC2058" w:rsidP="006C7630">
            <w:r>
              <w:t xml:space="preserve">    </w:t>
            </w:r>
          </w:p>
          <w:p w14:paraId="6A952740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9"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770FB496" w14:textId="77777777" w:rsidR="00FC2058" w:rsidRDefault="00FC2058" w:rsidP="006C7630">
            <w:r>
              <w:t xml:space="preserve">    //The UE transmits an </w:t>
            </w:r>
            <w:proofErr w:type="spellStart"/>
            <w:r>
              <w:t>RRCResumeComplete</w:t>
            </w:r>
            <w:proofErr w:type="spellEnd"/>
            <w:r>
              <w:t xml:space="preserve"> message.</w:t>
            </w:r>
          </w:p>
          <w:p w14:paraId="308FE5BD" w14:textId="77777777" w:rsidR="00FC2058" w:rsidRDefault="00FC2058" w:rsidP="006C7630">
            <w:r>
              <w:t xml:space="preserve">    </w:t>
            </w:r>
            <w:proofErr w:type="spellStart"/>
            <w:r>
              <w:t>f_NR_RRCResumeComplete_Def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B6D5842" w14:textId="77777777" w:rsidR="00FC2058" w:rsidRDefault="00FC2058" w:rsidP="006C7630">
            <w:r>
              <w:lastRenderedPageBreak/>
              <w:t xml:space="preserve">    </w:t>
            </w:r>
          </w:p>
          <w:p w14:paraId="4CDF9239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10"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7F98207" w14:textId="77777777" w:rsidR="00FC2058" w:rsidRDefault="00FC2058" w:rsidP="006C7630">
            <w:r>
              <w:t xml:space="preserve">    //The SS transmits one IP PDU.</w:t>
            </w:r>
          </w:p>
          <w:p w14:paraId="79FE20E7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2541405F" w14:textId="77777777" w:rsidR="00FC2058" w:rsidRDefault="00FC2058" w:rsidP="006C7630">
            <w:r>
              <w:t xml:space="preserve">    </w:t>
            </w:r>
          </w:p>
          <w:p w14:paraId="534F3921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214F7ECE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01C07A2F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01C0C47" w14:textId="77777777" w:rsidR="00FC2058" w:rsidRDefault="00FC2058" w:rsidP="006C7630">
            <w:r>
              <w:t xml:space="preserve">    </w:t>
            </w:r>
          </w:p>
          <w:p w14:paraId="5F0FEA4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09B27D2" w14:textId="77777777" w:rsidR="00FC2058" w:rsidRDefault="00FC2058" w:rsidP="006C7630">
            <w:r>
              <w:t xml:space="preserve">    //The UE transmits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cause.</w:t>
            </w:r>
          </w:p>
          <w:p w14:paraId="5B535318" w14:textId="77777777" w:rsidR="00FC2058" w:rsidRDefault="00FC2058" w:rsidP="006C7630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)));</w:t>
            </w:r>
          </w:p>
          <w:p w14:paraId="26A79537" w14:textId="77777777" w:rsidR="00FC2058" w:rsidRDefault="00FC2058" w:rsidP="006C7630">
            <w:r>
              <w:t xml:space="preserve">    </w:t>
            </w:r>
          </w:p>
          <w:p w14:paraId="06142797" w14:textId="77777777" w:rsidR="00FC2058" w:rsidRDefault="00FC2058" w:rsidP="006C7630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3F7FB5" w14:textId="77777777" w:rsidR="00FC2058" w:rsidRDefault="00FC2058" w:rsidP="006C7630">
            <w:r>
              <w:t xml:space="preserve">    //SS transmits an NR </w:t>
            </w:r>
            <w:proofErr w:type="spellStart"/>
            <w:r>
              <w:t>RRCResume</w:t>
            </w:r>
            <w:proofErr w:type="spellEnd"/>
            <w:r>
              <w:t xml:space="preserve"> message</w:t>
            </w:r>
          </w:p>
          <w:p w14:paraId="751310E7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77C5910" w14:textId="77777777" w:rsidR="00FC2058" w:rsidRDefault="00FC2058" w:rsidP="006C7630"/>
          <w:p w14:paraId="7871B16C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 xml:space="preserve">//@siclog "Step 14" </w:t>
            </w:r>
            <w:proofErr w:type="spellStart"/>
            <w:r w:rsidRPr="000C0A31">
              <w:rPr>
                <w:highlight w:val="yellow"/>
              </w:rPr>
              <w:t>siclog</w:t>
            </w:r>
            <w:proofErr w:type="spellEnd"/>
            <w:r w:rsidRPr="000C0A31">
              <w:rPr>
                <w:highlight w:val="yellow"/>
              </w:rPr>
              <w:t>@</w:t>
            </w:r>
          </w:p>
          <w:p w14:paraId="3CB06AC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transmits an NR </w:t>
            </w:r>
            <w:proofErr w:type="spellStart"/>
            <w:r w:rsidRPr="000C0A31">
              <w:rPr>
                <w:highlight w:val="yellow"/>
              </w:rPr>
              <w:t>RRCResumeComplete</w:t>
            </w:r>
            <w:proofErr w:type="spellEnd"/>
            <w:r w:rsidRPr="000C0A31">
              <w:rPr>
                <w:highlight w:val="yellow"/>
              </w:rPr>
              <w:t xml:space="preserve"> message to confirm the successful completion of the connection resumption.</w:t>
            </w:r>
          </w:p>
          <w:p w14:paraId="56FC44F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f_NR_RRCResumeComplete_Def</w:t>
            </w:r>
            <w:proofErr w:type="spellEnd"/>
            <w:r w:rsidRPr="000C0A31">
              <w:rPr>
                <w:highlight w:val="yellow"/>
              </w:rPr>
              <w:t>(nr_Cell1</w:t>
            </w:r>
            <w:proofErr w:type="gramStart"/>
            <w:r w:rsidRPr="000C0A31">
              <w:rPr>
                <w:highlight w:val="yellow"/>
              </w:rPr>
              <w:t>);</w:t>
            </w:r>
            <w:proofErr w:type="gramEnd"/>
          </w:p>
          <w:p w14:paraId="26EE327D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</w:p>
          <w:p w14:paraId="1B13A3D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//@siclog "Step 15 </w:t>
            </w:r>
            <w:proofErr w:type="spellStart"/>
            <w:r w:rsidRPr="000C0A31">
              <w:rPr>
                <w:highlight w:val="yellow"/>
              </w:rPr>
              <w:t>siclog</w:t>
            </w:r>
            <w:proofErr w:type="spellEnd"/>
            <w:r w:rsidRPr="000C0A31">
              <w:rPr>
                <w:highlight w:val="yellow"/>
              </w:rPr>
              <w:t>@</w:t>
            </w:r>
          </w:p>
          <w:p w14:paraId="5B80BB4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 R5-213502 sic@</w:t>
            </w:r>
          </w:p>
          <w:p w14:paraId="749C922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 back the IP PDU </w:t>
            </w:r>
            <w:proofErr w:type="spellStart"/>
            <w:r w:rsidRPr="000C0A31">
              <w:rPr>
                <w:highlight w:val="yellow"/>
              </w:rPr>
              <w:t>recieved</w:t>
            </w:r>
            <w:proofErr w:type="spellEnd"/>
            <w:r w:rsidRPr="000C0A31">
              <w:rPr>
                <w:highlight w:val="yellow"/>
              </w:rPr>
              <w:t xml:space="preserve"> in step 5E.</w:t>
            </w:r>
          </w:p>
          <w:p w14:paraId="359F4DA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loops back the IP PDU received in step 10.</w:t>
            </w:r>
          </w:p>
          <w:p w14:paraId="3B72490C" w14:textId="77777777" w:rsidR="00FC2058" w:rsidRDefault="00FC2058" w:rsidP="006C7630"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DRB.receive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car_NR_DRB_COMMON_IND_SDAP_</w:t>
            </w:r>
            <w:proofErr w:type="gramStart"/>
            <w:r w:rsidRPr="000C0A31">
              <w:rPr>
                <w:highlight w:val="yellow"/>
              </w:rPr>
              <w:t>SDUList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 xml:space="preserve">nr_Cell1, </w:t>
            </w:r>
            <w:proofErr w:type="spellStart"/>
            <w:r w:rsidRPr="000C0A31">
              <w:rPr>
                <w:highlight w:val="yellow"/>
              </w:rPr>
              <w:t>v_QosFlowId</w:t>
            </w:r>
            <w:proofErr w:type="spellEnd"/>
            <w:r w:rsidRPr="000C0A31">
              <w:rPr>
                <w:highlight w:val="yellow"/>
              </w:rPr>
              <w:t xml:space="preserve">, </w:t>
            </w:r>
            <w:proofErr w:type="spellStart"/>
            <w:r w:rsidRPr="000C0A31">
              <w:rPr>
                <w:highlight w:val="yellow"/>
              </w:rPr>
              <w:t>v_SDAP_Data</w:t>
            </w:r>
            <w:proofErr w:type="spellEnd"/>
            <w:r w:rsidRPr="000C0A31">
              <w:rPr>
                <w:highlight w:val="yellow"/>
              </w:rPr>
              <w:t>));</w:t>
            </w:r>
          </w:p>
          <w:p w14:paraId="2A691B3E" w14:textId="77777777" w:rsidR="00FC2058" w:rsidRDefault="00FC2058" w:rsidP="006C7630">
            <w:r>
              <w:t xml:space="preserve">    </w:t>
            </w:r>
          </w:p>
          <w:p w14:paraId="1D46D0BF" w14:textId="77777777" w:rsidR="00FC2058" w:rsidRDefault="00FC2058" w:rsidP="006C7630">
            <w:r>
              <w:t xml:space="preserve">    //@siclog "Steps 16-17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C30435" w14:textId="77777777" w:rsidR="00FC2058" w:rsidRDefault="00FC2058" w:rsidP="006C7630">
            <w:r>
              <w:t xml:space="preserve">    //The SS transmits DEACTIVATE TEST MODE message.</w:t>
            </w:r>
          </w:p>
          <w:p w14:paraId="14853069" w14:textId="77777777" w:rsidR="00FC2058" w:rsidRDefault="00FC2058" w:rsidP="006C7630">
            <w:r>
              <w:t xml:space="preserve">    //The UE transmits DEACTIVATE TEST MODE COMPLETE message.</w:t>
            </w:r>
          </w:p>
          <w:p w14:paraId="549EE6BD" w14:textId="77777777" w:rsidR="00FC2058" w:rsidRDefault="00FC2058" w:rsidP="006C7630">
            <w:r>
              <w:t xml:space="preserve">    f_NR5GC_Deactivate_TestMode(nr_Cell1</w:t>
            </w:r>
            <w:proofErr w:type="gramStart"/>
            <w:r>
              <w:t>);</w:t>
            </w:r>
            <w:proofErr w:type="gramEnd"/>
          </w:p>
          <w:p w14:paraId="6F06BC25" w14:textId="77777777" w:rsidR="00FC2058" w:rsidRDefault="00FC2058" w:rsidP="006C7630">
            <w:r>
              <w:t xml:space="preserve">    </w:t>
            </w:r>
          </w:p>
          <w:p w14:paraId="706CCF53" w14:textId="77777777" w:rsidR="00FC2058" w:rsidRDefault="00FC2058" w:rsidP="006C7630">
            <w:r>
              <w:t xml:space="preserve">    //@siclog "Step 18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5A94F9" w14:textId="77777777" w:rsidR="00FC2058" w:rsidRDefault="00FC2058" w:rsidP="006C7630">
            <w:r>
              <w:lastRenderedPageBreak/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to release RRC connection and move the UE to RRC_IDLE.</w:t>
            </w:r>
          </w:p>
          <w:p w14:paraId="4311C4A3" w14:textId="77777777" w:rsidR="00FC2058" w:rsidRDefault="00FC2058" w:rsidP="006C763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BB17330" w14:textId="77777777" w:rsidR="00FC2058" w:rsidRDefault="00FC2058" w:rsidP="006C7630">
            <w:r>
              <w:t xml:space="preserve">  }</w:t>
            </w:r>
          </w:p>
          <w:p w14:paraId="019CC757" w14:textId="77777777" w:rsidR="00FC2058" w:rsidRDefault="00FC2058" w:rsidP="006C7630"/>
        </w:tc>
      </w:tr>
    </w:tbl>
    <w:p w14:paraId="4304AD96" w14:textId="77777777" w:rsidR="00FC2058" w:rsidRDefault="00FC2058" w:rsidP="00FC2058"/>
    <w:p w14:paraId="25841D00" w14:textId="77777777" w:rsidR="00FC2058" w:rsidRDefault="00FC2058" w:rsidP="00FC205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9BF53CC" w14:textId="77777777" w:rsidTr="006C7630">
        <w:tc>
          <w:tcPr>
            <w:tcW w:w="9855" w:type="dxa"/>
          </w:tcPr>
          <w:p w14:paraId="585943BE" w14:textId="77777777" w:rsidR="00FC2058" w:rsidRDefault="00FC2058" w:rsidP="006C7630">
            <w:r>
              <w:t xml:space="preserve">    function fl_TC_11_3_1a_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388B972" w14:textId="77777777" w:rsidR="00FC2058" w:rsidRDefault="00FC2058" w:rsidP="006C7630">
            <w:r>
              <w:t xml:space="preserve">  {</w:t>
            </w:r>
          </w:p>
          <w:p w14:paraId="5F3F3A0E" w14:textId="77777777" w:rsidR="00FC2058" w:rsidRDefault="00FC2058" w:rsidP="006C7630">
            <w:r>
              <w:t xml:space="preserve">    var template (value) </w:t>
            </w:r>
            <w:proofErr w:type="spellStart"/>
            <w:r>
              <w:t>QosFlow_Identification_Type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QosFlowId</w:t>
            </w:r>
            <w:proofErr w:type="spellEnd"/>
            <w:r>
              <w:t xml:space="preserve"> :</w:t>
            </w:r>
            <w:proofErr w:type="gramEnd"/>
            <w:r>
              <w:t>= f_NR_GetQosFlowIdentification_ForDRBId(f_NR_GetDefaultDRB_ForFirstPDUSession());</w:t>
            </w:r>
          </w:p>
          <w:p w14:paraId="17A31DCE" w14:textId="77777777" w:rsidR="00FC2058" w:rsidRDefault="00FC2058" w:rsidP="006C7630">
            <w:r>
              <w:t xml:space="preserve">    var </w:t>
            </w:r>
            <w:proofErr w:type="spellStart"/>
            <w:r>
              <w:t>SDAP_SDUList_Type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Data</w:t>
            </w:r>
            <w:proofErr w:type="spellEnd"/>
            <w:r>
              <w:t xml:space="preserve"> :</w:t>
            </w:r>
            <w:proofErr w:type="gramEnd"/>
            <w:r>
              <w:t>= { f_IPv4IPv6_IcmpEchoReply(</w:t>
            </w:r>
            <w:proofErr w:type="spellStart"/>
            <w:r>
              <w:t>f_LoopbackModeB_IP_Address_UE</w:t>
            </w:r>
            <w:proofErr w:type="spellEnd"/>
            <w:r>
              <w:t>()) }; //Create the IP Data</w:t>
            </w:r>
          </w:p>
          <w:p w14:paraId="67BB1ED5" w14:textId="77777777" w:rsidR="00FC2058" w:rsidRDefault="00FC2058" w:rsidP="006C7630"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TimerValue</w:t>
            </w:r>
            <w:proofErr w:type="spellEnd"/>
            <w:r>
              <w:t xml:space="preserve"> :</w:t>
            </w:r>
            <w:proofErr w:type="gramEnd"/>
            <w:r>
              <w:t>= 6.0;</w:t>
            </w:r>
          </w:p>
          <w:p w14:paraId="109AB7A9" w14:textId="77777777" w:rsidR="00FC2058" w:rsidRDefault="00FC2058" w:rsidP="006C7630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WaitTime</w:t>
            </w:r>
            <w:proofErr w:type="spellEnd"/>
            <w:r>
              <w:t>;</w:t>
            </w:r>
            <w:proofErr w:type="gramEnd"/>
          </w:p>
          <w:p w14:paraId="1A847F8D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 xml:space="preserve">var </w:t>
            </w:r>
            <w:proofErr w:type="spellStart"/>
            <w:r w:rsidRPr="009A5554">
              <w:rPr>
                <w:highlight w:val="yellow"/>
              </w:rPr>
              <w:t>NR_PhysicalParameters_Type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v_NR_</w:t>
            </w:r>
            <w:proofErr w:type="gramStart"/>
            <w:r w:rsidRPr="009A5554">
              <w:rPr>
                <w:highlight w:val="yellow"/>
              </w:rPr>
              <w:t>PhysicalParameters</w:t>
            </w:r>
            <w:proofErr w:type="spellEnd"/>
            <w:r w:rsidRPr="009A5554">
              <w:rPr>
                <w:highlight w:val="yellow"/>
              </w:rPr>
              <w:t xml:space="preserve"> :</w:t>
            </w:r>
            <w:proofErr w:type="gramEnd"/>
            <w:r w:rsidRPr="009A5554">
              <w:rPr>
                <w:highlight w:val="yellow"/>
              </w:rPr>
              <w:t xml:space="preserve">= </w:t>
            </w:r>
            <w:proofErr w:type="spellStart"/>
            <w:r w:rsidRPr="009A5554">
              <w:rPr>
                <w:highlight w:val="yellow"/>
              </w:rPr>
              <w:t>f_NR_CellInfo_GetPhysicalParameters</w:t>
            </w:r>
            <w:proofErr w:type="spellEnd"/>
            <w:r w:rsidRPr="009A5554">
              <w:rPr>
                <w:highlight w:val="yellow"/>
              </w:rPr>
              <w:t xml:space="preserve">(nr_Cell1); </w:t>
            </w:r>
          </w:p>
          <w:p w14:paraId="681DFD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var </w:t>
            </w:r>
            <w:proofErr w:type="spellStart"/>
            <w:r w:rsidRPr="009A5554">
              <w:rPr>
                <w:highlight w:val="yellow"/>
              </w:rPr>
              <w:t>octetstring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</w:t>
            </w:r>
            <w:proofErr w:type="gramStart"/>
            <w:r w:rsidRPr="009A5554">
              <w:rPr>
                <w:highlight w:val="yellow"/>
              </w:rPr>
              <w:t>EncodedRrcSetup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619A555A" w14:textId="77777777" w:rsidR="00FC2058" w:rsidRDefault="00FC2058" w:rsidP="006C7630">
            <w:r w:rsidRPr="009A5554">
              <w:rPr>
                <w:highlight w:val="yellow"/>
              </w:rPr>
              <w:t xml:space="preserve">    var template(value) </w:t>
            </w:r>
            <w:proofErr w:type="spellStart"/>
            <w:r w:rsidRPr="009A5554">
              <w:rPr>
                <w:highlight w:val="yellow"/>
              </w:rPr>
              <w:t>DL_CCCH_Message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</w:t>
            </w:r>
            <w:proofErr w:type="gramStart"/>
            <w:r w:rsidRPr="009A5554">
              <w:rPr>
                <w:highlight w:val="yellow"/>
              </w:rPr>
              <w:t>RrcSetup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78C946AB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var float v_TimerValue</w:t>
            </w:r>
            <w:proofErr w:type="gramStart"/>
            <w:r w:rsidRPr="009A5554">
              <w:rPr>
                <w:highlight w:val="yellow"/>
              </w:rPr>
              <w:t>2 :</w:t>
            </w:r>
            <w:proofErr w:type="gramEnd"/>
            <w:r w:rsidRPr="009A5554">
              <w:rPr>
                <w:highlight w:val="yellow"/>
              </w:rPr>
              <w:t xml:space="preserve">= 30.0; </w:t>
            </w:r>
          </w:p>
          <w:p w14:paraId="5CA8FA51" w14:textId="77777777" w:rsidR="00FC2058" w:rsidRDefault="00FC2058" w:rsidP="006C763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997DA5A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31A0A23C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7A7CB514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7,1),</w:t>
            </w:r>
          </w:p>
          <w:p w14:paraId="1D3BC5F1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192563D4" w14:textId="77777777" w:rsidR="00FC2058" w:rsidRDefault="00FC2058" w:rsidP="006C7630">
            <w:r>
              <w:t xml:space="preserve">                                        </w:t>
            </w:r>
          </w:p>
          <w:p w14:paraId="4A73751C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4A609CBF" w14:textId="77777777" w:rsidR="00FC2058" w:rsidRDefault="00FC2058" w:rsidP="006C7630">
            <w:r>
              <w:t xml:space="preserve">    </w:t>
            </w:r>
            <w:proofErr w:type="spellStart"/>
            <w:r>
              <w:t>f_NR_WaitModificationPeriods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76A229A" w14:textId="77777777" w:rsidR="00FC2058" w:rsidRDefault="00FC2058" w:rsidP="006C7630">
            <w:r>
              <w:t xml:space="preserve">     </w:t>
            </w:r>
          </w:p>
          <w:p w14:paraId="3DBE5845" w14:textId="77777777" w:rsidR="00FC2058" w:rsidRDefault="00FC2058" w:rsidP="006C763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4D1F50" w14:textId="77777777" w:rsidR="00FC2058" w:rsidRDefault="00FC2058" w:rsidP="006C7630">
            <w:r>
              <w:t xml:space="preserve">    //The SS transmits one IP PDU.</w:t>
            </w:r>
          </w:p>
          <w:p w14:paraId="0BB72E83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0D800107" w14:textId="77777777" w:rsidR="00FC2058" w:rsidRDefault="00FC2058" w:rsidP="006C7630">
            <w:r>
              <w:t xml:space="preserve">    </w:t>
            </w:r>
          </w:p>
          <w:p w14:paraId="02B42E2E" w14:textId="77777777" w:rsidR="00FC2058" w:rsidRDefault="00FC2058" w:rsidP="006C763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5C5CDF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5363BFC3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4C08A23" w14:textId="77777777" w:rsidR="00FC2058" w:rsidRDefault="00FC2058" w:rsidP="006C7630">
            <w:r>
              <w:lastRenderedPageBreak/>
              <w:t xml:space="preserve">    </w:t>
            </w:r>
          </w:p>
          <w:p w14:paraId="59802293" w14:textId="77777777" w:rsidR="00FC2058" w:rsidRDefault="00FC2058" w:rsidP="006C7630">
            <w:r>
              <w:t xml:space="preserve">    //@siclog "Step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BB54A5" w14:textId="77777777" w:rsidR="00FC2058" w:rsidRDefault="00FC2058" w:rsidP="006C7630">
            <w:r>
              <w:t xml:space="preserve">    //Check: Does the UE transmit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 within 6s?</w:t>
            </w:r>
          </w:p>
          <w:p w14:paraId="64AAFF5A" w14:textId="77777777" w:rsidR="00FC2058" w:rsidRDefault="00FC2058" w:rsidP="006C7630">
            <w:r>
              <w:t xml:space="preserve">    </w:t>
            </w:r>
            <w:proofErr w:type="spellStart"/>
            <w:r>
              <w:t>t_WaitTime.start</w:t>
            </w:r>
            <w:proofErr w:type="spellEnd"/>
            <w:r>
              <w:t>(</w:t>
            </w:r>
            <w:proofErr w:type="spellStart"/>
            <w:r>
              <w:t>v_TimerValue</w:t>
            </w:r>
            <w:proofErr w:type="spellEnd"/>
            <w:proofErr w:type="gramStart"/>
            <w:r>
              <w:t>);</w:t>
            </w:r>
            <w:proofErr w:type="gramEnd"/>
          </w:p>
          <w:p w14:paraId="0F130F7E" w14:textId="77777777" w:rsidR="00FC2058" w:rsidRDefault="00FC2058" w:rsidP="006C7630">
            <w:r>
              <w:t xml:space="preserve">    alt {</w:t>
            </w:r>
          </w:p>
          <w:p w14:paraId="6946088C" w14:textId="77777777" w:rsidR="00FC2058" w:rsidRDefault="00FC2058" w:rsidP="006C7630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</w:t>
            </w:r>
          </w:p>
          <w:p w14:paraId="3EC2D068" w14:textId="77777777" w:rsidR="00FC2058" w:rsidRDefault="00FC2058" w:rsidP="006C7630">
            <w:r>
              <w:t xml:space="preserve">      {</w:t>
            </w:r>
          </w:p>
          <w:p w14:paraId="52C1EEB0" w14:textId="77777777" w:rsidR="00FC2058" w:rsidRDefault="00FC2058" w:rsidP="006C7630">
            <w:r>
              <w:t xml:space="preserve">         </w:t>
            </w:r>
            <w:proofErr w:type="spellStart"/>
            <w:r>
              <w:t>t_WaitTime.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4EEA5A9" w14:textId="77777777" w:rsidR="00FC2058" w:rsidRDefault="00FC2058" w:rsidP="006C7630"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0256286E" w14:textId="77777777" w:rsidR="00FC2058" w:rsidRDefault="00FC2058" w:rsidP="006C7630">
            <w:r>
              <w:t xml:space="preserve">      }</w:t>
            </w:r>
          </w:p>
          <w:p w14:paraId="3E59A3F5" w14:textId="77777777" w:rsidR="00FC2058" w:rsidRDefault="00FC2058" w:rsidP="006C7630">
            <w:r>
              <w:t xml:space="preserve">      [] </w:t>
            </w:r>
            <w:proofErr w:type="spellStart"/>
            <w:r>
              <w:t>t_WaitTime.timeout</w:t>
            </w:r>
            <w:proofErr w:type="spellEnd"/>
            <w:r>
              <w:t xml:space="preserve"> {}</w:t>
            </w:r>
          </w:p>
          <w:p w14:paraId="0FF3B6FD" w14:textId="77777777" w:rsidR="00FC2058" w:rsidRDefault="00FC2058" w:rsidP="006C7630">
            <w:r>
              <w:t xml:space="preserve">    }</w:t>
            </w:r>
          </w:p>
          <w:p w14:paraId="13BFCF3F" w14:textId="77777777" w:rsidR="00FC2058" w:rsidRDefault="00FC2058" w:rsidP="006C7630">
            <w:r>
              <w:t xml:space="preserve">    </w:t>
            </w:r>
          </w:p>
          <w:p w14:paraId="407E545E" w14:textId="77777777" w:rsidR="00FC2058" w:rsidRDefault="00FC2058" w:rsidP="006C7630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7761A1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03E94245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26A0104F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4,1),</w:t>
            </w:r>
          </w:p>
          <w:p w14:paraId="659E65DD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08B6ADD9" w14:textId="77777777" w:rsidR="00FC2058" w:rsidRDefault="00FC2058" w:rsidP="006C7630">
            <w:r>
              <w:t xml:space="preserve">                                        </w:t>
            </w:r>
          </w:p>
          <w:p w14:paraId="63381A26" w14:textId="1EFA463D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</w:t>
            </w:r>
            <w:r w:rsidR="000C0A31">
              <w:rPr>
                <w:highlight w:val="yellow"/>
              </w:rPr>
              <w:t xml:space="preserve">REMOVED </w:t>
            </w:r>
            <w:proofErr w:type="spellStart"/>
            <w:r w:rsidRPr="009A5554">
              <w:rPr>
                <w:highlight w:val="yellow"/>
              </w:rPr>
              <w:t>f_NR_WaitModificationPeriods</w:t>
            </w:r>
            <w:proofErr w:type="spellEnd"/>
            <w:r w:rsidRPr="009A5554">
              <w:rPr>
                <w:highlight w:val="yellow"/>
              </w:rPr>
              <w:t>(nr_Cell1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  <w:r w:rsidRPr="009A5554">
              <w:rPr>
                <w:highlight w:val="yellow"/>
              </w:rPr>
              <w:t xml:space="preserve"> </w:t>
            </w:r>
          </w:p>
          <w:p w14:paraId="7A50061B" w14:textId="77777777" w:rsidR="00FC2058" w:rsidRDefault="00FC2058" w:rsidP="006C7630">
            <w:r>
              <w:t xml:space="preserve">    </w:t>
            </w:r>
          </w:p>
          <w:p w14:paraId="6B0745FF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 xml:space="preserve">//@siclog "Step 5A"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11154226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  <w:proofErr w:type="spellStart"/>
            <w:r w:rsidRPr="009A5554">
              <w:rPr>
                <w:highlight w:val="yellow"/>
              </w:rPr>
              <w:t>t_WaitTime.start</w:t>
            </w:r>
            <w:proofErr w:type="spellEnd"/>
            <w:r w:rsidRPr="009A5554">
              <w:rPr>
                <w:highlight w:val="yellow"/>
              </w:rPr>
              <w:t>(v_TimerValue2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</w:p>
          <w:p w14:paraId="77975EA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</w:p>
          <w:p w14:paraId="05181FD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  <w:proofErr w:type="gramStart"/>
            <w:r w:rsidRPr="009A5554">
              <w:rPr>
                <w:highlight w:val="yellow"/>
              </w:rPr>
              <w:t>alt{</w:t>
            </w:r>
            <w:proofErr w:type="gramEnd"/>
          </w:p>
          <w:p w14:paraId="098B356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3C8D962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[] </w:t>
            </w:r>
            <w:proofErr w:type="spellStart"/>
            <w:r w:rsidRPr="009A5554">
              <w:rPr>
                <w:highlight w:val="yellow"/>
              </w:rPr>
              <w:t>SRB.receive</w:t>
            </w:r>
            <w:proofErr w:type="spellEnd"/>
            <w:r w:rsidRPr="009A5554">
              <w:rPr>
                <w:highlight w:val="yellow"/>
              </w:rPr>
              <w:t>(car_NR_SRB0_RrcPdu_</w:t>
            </w:r>
            <w:proofErr w:type="gramStart"/>
            <w:r w:rsidRPr="009A5554">
              <w:rPr>
                <w:highlight w:val="yellow"/>
              </w:rPr>
              <w:t>IND(</w:t>
            </w:r>
            <w:proofErr w:type="gramEnd"/>
            <w:r w:rsidRPr="009A5554">
              <w:rPr>
                <w:highlight w:val="yellow"/>
              </w:rPr>
              <w:t xml:space="preserve">nr_Cell1, cr_38508_RRCResumeRequest(tsc_NR_ShortI_RNTI_Value1, </w:t>
            </w:r>
            <w:proofErr w:type="spellStart"/>
            <w:r w:rsidRPr="009A5554">
              <w:rPr>
                <w:highlight w:val="yellow"/>
              </w:rPr>
              <w:t>mo_Data</w:t>
            </w:r>
            <w:proofErr w:type="spellEnd"/>
            <w:r w:rsidRPr="009A5554">
              <w:rPr>
                <w:highlight w:val="yellow"/>
              </w:rPr>
              <w:t>)))</w:t>
            </w:r>
          </w:p>
          <w:p w14:paraId="1EC5295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0CCE93D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6C0983C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441154BD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</w:t>
            </w:r>
            <w:proofErr w:type="spellStart"/>
            <w:r w:rsidRPr="009A5554">
              <w:rPr>
                <w:highlight w:val="yellow"/>
              </w:rPr>
              <w:t>t_WaitTime.</w:t>
            </w:r>
            <w:proofErr w:type="gramStart"/>
            <w:r w:rsidRPr="009A5554">
              <w:rPr>
                <w:highlight w:val="yellow"/>
              </w:rPr>
              <w:t>stop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67ECC2C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}</w:t>
            </w:r>
          </w:p>
          <w:p w14:paraId="00F9509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77968E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lastRenderedPageBreak/>
              <w:t xml:space="preserve">      [] </w:t>
            </w:r>
            <w:proofErr w:type="spellStart"/>
            <w:r w:rsidRPr="009A5554">
              <w:rPr>
                <w:highlight w:val="yellow"/>
              </w:rPr>
              <w:t>t_WaitTime.timeout</w:t>
            </w:r>
            <w:proofErr w:type="spellEnd"/>
            <w:r w:rsidRPr="009A5554">
              <w:rPr>
                <w:highlight w:val="yellow"/>
              </w:rPr>
              <w:t xml:space="preserve"> </w:t>
            </w:r>
          </w:p>
          <w:p w14:paraId="65ED1F9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54E138C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5Ab1"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5F4BCCC2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 R5-213502 sic@</w:t>
            </w:r>
          </w:p>
          <w:p w14:paraId="79FB1D9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1AB385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 Paging message including a matched identity (correct </w:t>
            </w:r>
            <w:proofErr w:type="spellStart"/>
            <w:r w:rsidRPr="009A5554">
              <w:t>fullI</w:t>
            </w:r>
            <w:proofErr w:type="spellEnd"/>
            <w:r w:rsidRPr="009A5554">
              <w:t>-RNTI).</w:t>
            </w:r>
          </w:p>
          <w:p w14:paraId="109E5A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f_NR_Paging_</w:t>
            </w:r>
            <w:proofErr w:type="gramStart"/>
            <w:r w:rsidRPr="009A5554">
              <w:t>Def</w:t>
            </w:r>
            <w:proofErr w:type="spellEnd"/>
            <w:r w:rsidRPr="009A5554">
              <w:t>(</w:t>
            </w:r>
            <w:proofErr w:type="gramEnd"/>
            <w:r w:rsidRPr="009A5554">
              <w:t>nr_Cell1, RRC_INACTIVE);</w:t>
            </w:r>
          </w:p>
          <w:p w14:paraId="2605668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83A706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5Ab3"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4F6FDD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</w:t>
            </w:r>
            <w:proofErr w:type="spellStart"/>
            <w:r w:rsidRPr="009A5554">
              <w:t>RRCResumeRequest</w:t>
            </w:r>
            <w:proofErr w:type="spellEnd"/>
            <w:r w:rsidRPr="009A5554">
              <w:t xml:space="preserve"> message.</w:t>
            </w:r>
          </w:p>
          <w:p w14:paraId="027482C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SRB.receive</w:t>
            </w:r>
            <w:proofErr w:type="spellEnd"/>
            <w:r w:rsidRPr="009A5554">
              <w:t>(car_NR_SRB0_RrcPdu_</w:t>
            </w:r>
            <w:proofErr w:type="gramStart"/>
            <w:r w:rsidRPr="009A5554">
              <w:t>IND(</w:t>
            </w:r>
            <w:proofErr w:type="gramEnd"/>
            <w:r w:rsidRPr="009A5554">
              <w:t>nr_Cell1, cr_38508_RRCResumeRequest(tsc_NR_ShortI_RNTI_Value1</w:t>
            </w:r>
            <w:r w:rsidRPr="00D15D8D">
              <w:rPr>
                <w:highlight w:val="cyan"/>
              </w:rPr>
              <w:t>)</w:t>
            </w:r>
            <w:r w:rsidRPr="009A5554">
              <w:t xml:space="preserve">)); </w:t>
            </w:r>
          </w:p>
          <w:p w14:paraId="4AC9370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2450C64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5Ab4"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49D2C418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</w:t>
            </w:r>
            <w:proofErr w:type="spellStart"/>
            <w:r w:rsidRPr="009A5554">
              <w:t>RRCResume</w:t>
            </w:r>
            <w:proofErr w:type="spellEnd"/>
            <w:r w:rsidRPr="009A5554">
              <w:t xml:space="preserve"> message.</w:t>
            </w:r>
          </w:p>
          <w:p w14:paraId="35B998B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f_NR_SendRRCResume_Def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2C23C58C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735E606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5Ab5"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6A43EE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</w:t>
            </w:r>
            <w:proofErr w:type="spellStart"/>
            <w:r w:rsidRPr="009A5554">
              <w:t>RRCResumeComplete</w:t>
            </w:r>
            <w:proofErr w:type="spellEnd"/>
            <w:r w:rsidRPr="009A5554">
              <w:t xml:space="preserve"> message.</w:t>
            </w:r>
          </w:p>
          <w:p w14:paraId="660D2F41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f_NR_RRCResumeComplete_Def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22DAB1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ADB098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5Ab6"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009519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one IP PDU.</w:t>
            </w:r>
          </w:p>
          <w:p w14:paraId="008AF32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DRB.send</w:t>
            </w:r>
            <w:proofErr w:type="spellEnd"/>
            <w:r w:rsidRPr="009A5554">
              <w:t>(</w:t>
            </w:r>
            <w:proofErr w:type="spellStart"/>
            <w:r w:rsidRPr="009A5554">
              <w:t>cas_NR_DRB_COMMON_REQ_SDAP_</w:t>
            </w:r>
            <w:proofErr w:type="gramStart"/>
            <w:r w:rsidRPr="009A5554">
              <w:t>SDUList</w:t>
            </w:r>
            <w:proofErr w:type="spellEnd"/>
            <w:r w:rsidRPr="009A5554">
              <w:t>(</w:t>
            </w:r>
            <w:proofErr w:type="gramEnd"/>
            <w:r w:rsidRPr="009A5554">
              <w:t xml:space="preserve">nr_Cell1, </w:t>
            </w:r>
            <w:proofErr w:type="spellStart"/>
            <w:r w:rsidRPr="009A5554">
              <w:t>v_QosFlowId</w:t>
            </w:r>
            <w:proofErr w:type="spellEnd"/>
            <w:r w:rsidRPr="009A5554">
              <w:t xml:space="preserve">, </w:t>
            </w:r>
            <w:proofErr w:type="spellStart"/>
            <w:r w:rsidRPr="009A5554">
              <w:t>v_SDAP_Data</w:t>
            </w:r>
            <w:proofErr w:type="spellEnd"/>
            <w:r w:rsidRPr="009A5554">
              <w:t>));</w:t>
            </w:r>
          </w:p>
          <w:p w14:paraId="6D9E0F7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63C3D429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5Ab7"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6AAF16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</w:t>
            </w:r>
            <w:proofErr w:type="spellStart"/>
            <w:r w:rsidRPr="009A5554">
              <w:t>RRCRelease</w:t>
            </w:r>
            <w:proofErr w:type="spellEnd"/>
            <w:r w:rsidRPr="009A5554">
              <w:t xml:space="preserve"> message with </w:t>
            </w:r>
            <w:proofErr w:type="spellStart"/>
            <w:r w:rsidRPr="009A5554">
              <w:t>suspendConfig</w:t>
            </w:r>
            <w:proofErr w:type="spellEnd"/>
            <w:r w:rsidRPr="009A5554">
              <w:t xml:space="preserve"> IE and move the UE to </w:t>
            </w:r>
            <w:proofErr w:type="spellStart"/>
            <w:r w:rsidRPr="009A5554">
              <w:t>RRC_Inactive</w:t>
            </w:r>
            <w:proofErr w:type="spellEnd"/>
            <w:r w:rsidRPr="009A5554">
              <w:t xml:space="preserve"> state.</w:t>
            </w:r>
          </w:p>
          <w:p w14:paraId="5A10D50D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f_NR_RRC_InactiveDef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52CA2C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12BC00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5Ab8"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767253C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</w:t>
            </w:r>
            <w:proofErr w:type="spellStart"/>
            <w:r w:rsidRPr="009A5554">
              <w:t>RRCResumeRequest</w:t>
            </w:r>
            <w:proofErr w:type="spellEnd"/>
            <w:r w:rsidRPr="009A5554">
              <w:t xml:space="preserve"> message including </w:t>
            </w:r>
            <w:proofErr w:type="spellStart"/>
            <w:r w:rsidRPr="009A5554">
              <w:t>mo</w:t>
            </w:r>
            <w:proofErr w:type="spellEnd"/>
            <w:r w:rsidRPr="009A5554">
              <w:t>-Data as resume cause.</w:t>
            </w:r>
          </w:p>
          <w:p w14:paraId="1B061DCB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SRB.receive</w:t>
            </w:r>
            <w:proofErr w:type="spellEnd"/>
            <w:r w:rsidRPr="009A5554">
              <w:t>(car_NR_SRB0_RrcPdu_</w:t>
            </w:r>
            <w:proofErr w:type="gramStart"/>
            <w:r w:rsidRPr="009A5554">
              <w:t>IND(</w:t>
            </w:r>
            <w:proofErr w:type="gramEnd"/>
            <w:r w:rsidRPr="009A5554">
              <w:t xml:space="preserve">nr_Cell1, cr_38508_RRCResumeRequest(tsc_NR_ShortI_RNTI_Value1, </w:t>
            </w:r>
            <w:proofErr w:type="spellStart"/>
            <w:r w:rsidRPr="009A5554">
              <w:t>mo_Data</w:t>
            </w:r>
            <w:proofErr w:type="spellEnd"/>
            <w:r w:rsidRPr="009A5554">
              <w:t>)));</w:t>
            </w:r>
          </w:p>
          <w:p w14:paraId="54B1B64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}</w:t>
            </w:r>
          </w:p>
          <w:p w14:paraId="40ABCC1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}</w:t>
            </w:r>
          </w:p>
          <w:p w14:paraId="19C07A13" w14:textId="77777777" w:rsidR="00FC2058" w:rsidRDefault="00FC2058" w:rsidP="006C7630">
            <w:r w:rsidRPr="009A5554">
              <w:rPr>
                <w:highlight w:val="yellow"/>
              </w:rPr>
              <w:lastRenderedPageBreak/>
              <w:t xml:space="preserve">    //@siclog "Step 6 - 12 VOID"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817F2D6" w14:textId="77777777" w:rsidR="00FC2058" w:rsidRDefault="00FC2058" w:rsidP="006C7630">
            <w:r>
              <w:t xml:space="preserve">    </w:t>
            </w:r>
          </w:p>
          <w:p w14:paraId="19CBBD9B" w14:textId="77777777" w:rsidR="00FC2058" w:rsidRDefault="00FC2058" w:rsidP="006C7630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35B030" w14:textId="77777777" w:rsidR="00FC2058" w:rsidRDefault="00FC2058" w:rsidP="006C7630">
            <w:r>
              <w:t xml:space="preserve">    //SS transmits an NR </w:t>
            </w:r>
            <w:proofErr w:type="spellStart"/>
            <w:r>
              <w:t>RRCResume</w:t>
            </w:r>
            <w:proofErr w:type="spellEnd"/>
            <w:r>
              <w:t xml:space="preserve"> message</w:t>
            </w:r>
          </w:p>
          <w:p w14:paraId="7EB4E2D9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C6F8E9F" w14:textId="77777777" w:rsidR="00FC2058" w:rsidRDefault="00FC2058" w:rsidP="006C7630"/>
          <w:p w14:paraId="5EBF6A43" w14:textId="77777777" w:rsidR="00FC2058" w:rsidRDefault="00FC2058" w:rsidP="006C7630">
            <w:r>
              <w:t xml:space="preserve">    //@siclog "Step 14 - 15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5C79F5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>interleave {</w:t>
            </w:r>
          </w:p>
          <w:p w14:paraId="26BFA23E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</w:t>
            </w:r>
            <w:proofErr w:type="spellStart"/>
            <w:r w:rsidRPr="000C0A31">
              <w:rPr>
                <w:highlight w:val="yellow"/>
              </w:rPr>
              <w:t>SRB.receive</w:t>
            </w:r>
            <w:proofErr w:type="spellEnd"/>
            <w:r w:rsidRPr="000C0A31">
              <w:rPr>
                <w:highlight w:val="yellow"/>
              </w:rPr>
              <w:t>(car_NR_SRB1_RrcPdu_</w:t>
            </w:r>
            <w:proofErr w:type="gramStart"/>
            <w:r w:rsidRPr="000C0A31">
              <w:rPr>
                <w:highlight w:val="yellow"/>
              </w:rPr>
              <w:t>IND(</w:t>
            </w:r>
            <w:proofErr w:type="gramEnd"/>
            <w:r w:rsidRPr="000C0A31">
              <w:rPr>
                <w:highlight w:val="yellow"/>
              </w:rPr>
              <w:t>nr_Cell1, cr_38508_RRCResumeComplete)){}</w:t>
            </w:r>
          </w:p>
          <w:p w14:paraId="20BFF047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</w:t>
            </w:r>
            <w:proofErr w:type="spellStart"/>
            <w:r w:rsidRPr="000C0A31">
              <w:rPr>
                <w:highlight w:val="yellow"/>
              </w:rPr>
              <w:t>DRB.receive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car_NR_DRB_COMMON_IND_SDAP_</w:t>
            </w:r>
            <w:proofErr w:type="gramStart"/>
            <w:r w:rsidRPr="000C0A31">
              <w:rPr>
                <w:highlight w:val="yellow"/>
              </w:rPr>
              <w:t>SDUList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 xml:space="preserve">nr_Cell1, </w:t>
            </w:r>
            <w:proofErr w:type="spellStart"/>
            <w:r w:rsidRPr="000C0A31">
              <w:rPr>
                <w:highlight w:val="yellow"/>
              </w:rPr>
              <w:t>v_QosFlowId</w:t>
            </w:r>
            <w:proofErr w:type="spellEnd"/>
            <w:r w:rsidRPr="000C0A31">
              <w:rPr>
                <w:highlight w:val="yellow"/>
              </w:rPr>
              <w:t xml:space="preserve">, </w:t>
            </w:r>
            <w:proofErr w:type="spellStart"/>
            <w:r w:rsidRPr="000C0A31">
              <w:rPr>
                <w:highlight w:val="yellow"/>
              </w:rPr>
              <w:t>v_SDAP_Data</w:t>
            </w:r>
            <w:proofErr w:type="spellEnd"/>
            <w:r w:rsidRPr="000C0A31">
              <w:rPr>
                <w:highlight w:val="yellow"/>
              </w:rPr>
              <w:t>)){}</w:t>
            </w:r>
          </w:p>
          <w:p w14:paraId="7E719FC4" w14:textId="77777777" w:rsidR="00FC2058" w:rsidRDefault="00FC2058" w:rsidP="006C7630">
            <w:r w:rsidRPr="000C0A31">
              <w:rPr>
                <w:highlight w:val="yellow"/>
              </w:rPr>
              <w:t xml:space="preserve">    }</w:t>
            </w:r>
            <w:r>
              <w:tab/>
              <w:t xml:space="preserve">    </w:t>
            </w:r>
          </w:p>
          <w:p w14:paraId="680B2972" w14:textId="77777777" w:rsidR="00FC2058" w:rsidRDefault="00FC2058" w:rsidP="006C7630">
            <w:r>
              <w:t xml:space="preserve">    </w:t>
            </w:r>
          </w:p>
          <w:p w14:paraId="0F41F560" w14:textId="77777777" w:rsidR="00FC2058" w:rsidRDefault="00FC2058" w:rsidP="006C7630">
            <w:r>
              <w:t xml:space="preserve">    //@siclog "Steps 16-17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6F1A1F" w14:textId="77777777" w:rsidR="00FC2058" w:rsidRDefault="00FC2058" w:rsidP="006C7630">
            <w:r>
              <w:t xml:space="preserve">    //The SS transmits DEACTIVATE TEST MODE message.</w:t>
            </w:r>
          </w:p>
          <w:p w14:paraId="714A0494" w14:textId="77777777" w:rsidR="00FC2058" w:rsidRDefault="00FC2058" w:rsidP="006C7630">
            <w:r>
              <w:t xml:space="preserve">    //The UE transmits DEACTIVATE TEST MODE COMPLETE message.</w:t>
            </w:r>
          </w:p>
          <w:p w14:paraId="3F9EA291" w14:textId="77777777" w:rsidR="00FC2058" w:rsidRDefault="00FC2058" w:rsidP="006C7630">
            <w:r>
              <w:t xml:space="preserve">    f_NR5GC_Deactivate_TestMode(nr_Cell1</w:t>
            </w:r>
            <w:proofErr w:type="gramStart"/>
            <w:r>
              <w:t>);</w:t>
            </w:r>
            <w:proofErr w:type="gramEnd"/>
          </w:p>
          <w:p w14:paraId="43CF77CE" w14:textId="77777777" w:rsidR="00FC2058" w:rsidRDefault="00FC2058" w:rsidP="006C7630">
            <w:r>
              <w:t xml:space="preserve">    </w:t>
            </w:r>
          </w:p>
          <w:p w14:paraId="0933FF98" w14:textId="77777777" w:rsidR="00FC2058" w:rsidRDefault="00FC2058" w:rsidP="006C7630">
            <w:r>
              <w:t xml:space="preserve">    //@siclog "Step 18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E110F5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to release RRC connection and move the UE to RRC_IDLE.</w:t>
            </w:r>
          </w:p>
          <w:p w14:paraId="17545D53" w14:textId="77777777" w:rsidR="00FC2058" w:rsidRDefault="00FC2058" w:rsidP="006C763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A8CF639" w14:textId="77777777" w:rsidR="00FC2058" w:rsidRDefault="00FC2058" w:rsidP="006C7630">
            <w:r>
              <w:t xml:space="preserve">    </w:t>
            </w:r>
          </w:p>
          <w:p w14:paraId="2CCE9D9C" w14:textId="77777777" w:rsidR="00FC2058" w:rsidRDefault="00FC2058" w:rsidP="006C7630">
            <w:r>
              <w:t xml:space="preserve">    //KS R5sxxx change_11.3.1a</w:t>
            </w:r>
          </w:p>
          <w:p w14:paraId="0D81264B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0C0A31">
              <w:rPr>
                <w:highlight w:val="yellow"/>
              </w:rPr>
              <w:t>v_</w:t>
            </w:r>
            <w:proofErr w:type="gramStart"/>
            <w:r w:rsidRPr="000C0A31">
              <w:rPr>
                <w:highlight w:val="yellow"/>
              </w:rPr>
              <w:t>RrcSetup</w:t>
            </w:r>
            <w:proofErr w:type="spellEnd"/>
            <w:r w:rsidRPr="000C0A31">
              <w:rPr>
                <w:highlight w:val="yellow"/>
              </w:rPr>
              <w:t xml:space="preserve"> :</w:t>
            </w:r>
            <w:proofErr w:type="gramEnd"/>
            <w:r w:rsidRPr="000C0A31">
              <w:rPr>
                <w:highlight w:val="yellow"/>
              </w:rPr>
              <w:t>= f_NR_38508_RRCSetup(nr_Cell1);</w:t>
            </w:r>
          </w:p>
          <w:p w14:paraId="2EA6BCB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v_</w:t>
            </w:r>
            <w:proofErr w:type="gramStart"/>
            <w:r w:rsidRPr="000C0A31">
              <w:rPr>
                <w:highlight w:val="yellow"/>
              </w:rPr>
              <w:t>EncodedRrcSetup</w:t>
            </w:r>
            <w:proofErr w:type="spellEnd"/>
            <w:r w:rsidRPr="000C0A31">
              <w:rPr>
                <w:highlight w:val="yellow"/>
              </w:rPr>
              <w:t xml:space="preserve"> :</w:t>
            </w:r>
            <w:proofErr w:type="gramEnd"/>
            <w:r w:rsidRPr="000C0A31">
              <w:rPr>
                <w:highlight w:val="yellow"/>
              </w:rPr>
              <w:t xml:space="preserve">= </w:t>
            </w:r>
            <w:proofErr w:type="spellStart"/>
            <w:r w:rsidRPr="000C0A31">
              <w:rPr>
                <w:highlight w:val="yellow"/>
              </w:rPr>
              <w:t>f_NR_RRC_DL_CCCH_Encvalue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v_RrcSetup</w:t>
            </w:r>
            <w:proofErr w:type="spellEnd"/>
            <w:r w:rsidRPr="000C0A31">
              <w:rPr>
                <w:highlight w:val="yellow"/>
              </w:rPr>
              <w:t>);</w:t>
            </w:r>
          </w:p>
          <w:p w14:paraId="4DA1F45F" w14:textId="77777777" w:rsidR="00FC2058" w:rsidRDefault="00FC2058" w:rsidP="006C7630"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f_NR_SS_</w:t>
            </w:r>
            <w:proofErr w:type="gramStart"/>
            <w:r w:rsidRPr="000C0A31">
              <w:rPr>
                <w:highlight w:val="yellow"/>
              </w:rPr>
              <w:t>RachProcedureConfig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>nr_Cell1, cs_NR_RachProcedureConfig_CBRA_Msg4Based(v_NR_PhysicalParameters, cs_NR_RachProcedureMsg4WithCcchMsg(</w:t>
            </w:r>
            <w:proofErr w:type="spellStart"/>
            <w:r w:rsidRPr="000C0A31">
              <w:rPr>
                <w:highlight w:val="yellow"/>
              </w:rPr>
              <w:t>v_EncodedRrcSetup</w:t>
            </w:r>
            <w:proofErr w:type="spellEnd"/>
            <w:r w:rsidRPr="000C0A31">
              <w:rPr>
                <w:highlight w:val="yellow"/>
              </w:rPr>
              <w:t>)));</w:t>
            </w:r>
            <w:r>
              <w:t xml:space="preserve"> </w:t>
            </w:r>
          </w:p>
          <w:p w14:paraId="5928B614" w14:textId="77777777" w:rsidR="00FC2058" w:rsidRDefault="00FC2058" w:rsidP="006C7630">
            <w:r>
              <w:t xml:space="preserve">      </w:t>
            </w:r>
          </w:p>
          <w:p w14:paraId="09DE07BE" w14:textId="77777777" w:rsidR="00FC2058" w:rsidRDefault="00FC2058" w:rsidP="006C7630">
            <w:r>
              <w:t xml:space="preserve">  }</w:t>
            </w:r>
          </w:p>
          <w:p w14:paraId="25DBBBC6" w14:textId="77777777" w:rsidR="00FC2058" w:rsidRDefault="00FC2058" w:rsidP="006C7630"/>
        </w:tc>
      </w:tr>
      <w:bookmarkEnd w:id="11"/>
    </w:tbl>
    <w:p w14:paraId="77544C06" w14:textId="2741C993" w:rsidR="00FC2058" w:rsidRPr="00FC2058" w:rsidRDefault="00FC2058" w:rsidP="00FC2058">
      <w:pPr>
        <w:pStyle w:val="Ttulo1"/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5813266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3006611F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>The test case was executed on NR band n41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5813267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5E85400F" w:rsidR="00007D89" w:rsidRPr="00954EDD" w:rsidRDefault="00662A05" w:rsidP="00007D89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5813268"/>
      <w:proofErr w:type="spellStart"/>
      <w:r w:rsidRPr="00954EDD">
        <w:rPr>
          <w:rFonts w:cs="Arial"/>
          <w:b/>
        </w:rPr>
        <w:t>HiSilicon</w:t>
      </w:r>
      <w:proofErr w:type="spellEnd"/>
      <w:r w:rsidRPr="00954EDD">
        <w:rPr>
          <w:rFonts w:cs="Arial"/>
          <w:b/>
        </w:rPr>
        <w:t xml:space="preserve"> Balong 5000</w:t>
      </w:r>
      <w:bookmarkEnd w:id="20"/>
    </w:p>
    <w:p w14:paraId="29B59B52" w14:textId="2BE4B92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62A05" w:rsidRPr="00662A05">
        <w:rPr>
          <w:rFonts w:cs="Arial"/>
        </w:rPr>
        <w:t>HiSilicon</w:t>
      </w:r>
      <w:proofErr w:type="spellEnd"/>
      <w:r w:rsidR="00662A05" w:rsidRPr="00662A05">
        <w:rPr>
          <w:rFonts w:cs="Arial"/>
        </w:rPr>
        <w:t xml:space="preserve"> Balong 5000</w:t>
      </w:r>
      <w:r w:rsidR="00662A05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E88F09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CCA46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581326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67AF26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962443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proofErr w:type="spellStart"/>
            <w:r w:rsidR="00954EDD">
              <w:rPr>
                <w:rFonts w:cs="Arial"/>
                <w:b/>
                <w:sz w:val="18"/>
              </w:rPr>
              <w:t>multiayer</w:t>
            </w:r>
            <w:proofErr w:type="spellEnd"/>
            <w:r w:rsidR="00954EDD">
              <w:rPr>
                <w:rFonts w:cs="Arial"/>
                <w:b/>
                <w:sz w:val="18"/>
              </w:rPr>
              <w:t xml:space="preserve"> test case 11.3.1a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FF0B4" w14:textId="77777777" w:rsidR="00782742" w:rsidRDefault="00782742">
      <w:r>
        <w:separator/>
      </w:r>
    </w:p>
  </w:endnote>
  <w:endnote w:type="continuationSeparator" w:id="0">
    <w:p w14:paraId="25CFE663" w14:textId="77777777" w:rsidR="00782742" w:rsidRDefault="0078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1B17" w14:textId="77777777" w:rsidR="00782742" w:rsidRDefault="00782742">
      <w:r>
        <w:separator/>
      </w:r>
    </w:p>
  </w:footnote>
  <w:footnote w:type="continuationSeparator" w:id="0">
    <w:p w14:paraId="685CB514" w14:textId="77777777" w:rsidR="00782742" w:rsidRDefault="00782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2"/>
    <w:rsid w:val="00007D89"/>
    <w:rsid w:val="00022E4A"/>
    <w:rsid w:val="00045EBF"/>
    <w:rsid w:val="000465FC"/>
    <w:rsid w:val="000A6394"/>
    <w:rsid w:val="000B7FED"/>
    <w:rsid w:val="000C038A"/>
    <w:rsid w:val="000C0A31"/>
    <w:rsid w:val="000C6598"/>
    <w:rsid w:val="000D44B3"/>
    <w:rsid w:val="000F123F"/>
    <w:rsid w:val="001412A9"/>
    <w:rsid w:val="00145D43"/>
    <w:rsid w:val="00192C46"/>
    <w:rsid w:val="001A08B3"/>
    <w:rsid w:val="001A7B60"/>
    <w:rsid w:val="001B3FD8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AB6"/>
    <w:rsid w:val="004242F1"/>
    <w:rsid w:val="00444216"/>
    <w:rsid w:val="00491E2E"/>
    <w:rsid w:val="00495D31"/>
    <w:rsid w:val="004B664F"/>
    <w:rsid w:val="004B75B7"/>
    <w:rsid w:val="004C67B4"/>
    <w:rsid w:val="004F1599"/>
    <w:rsid w:val="005141D9"/>
    <w:rsid w:val="0051580D"/>
    <w:rsid w:val="00547111"/>
    <w:rsid w:val="00587F37"/>
    <w:rsid w:val="00592D74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9649A"/>
    <w:rsid w:val="006B46FB"/>
    <w:rsid w:val="006E21FB"/>
    <w:rsid w:val="00745C21"/>
    <w:rsid w:val="00782742"/>
    <w:rsid w:val="00785AFF"/>
    <w:rsid w:val="00792342"/>
    <w:rsid w:val="007977A8"/>
    <w:rsid w:val="007B512A"/>
    <w:rsid w:val="007C2097"/>
    <w:rsid w:val="007D502B"/>
    <w:rsid w:val="007D6A07"/>
    <w:rsid w:val="007F7259"/>
    <w:rsid w:val="008040A8"/>
    <w:rsid w:val="008279FA"/>
    <w:rsid w:val="008626E7"/>
    <w:rsid w:val="00870EE7"/>
    <w:rsid w:val="0088161F"/>
    <w:rsid w:val="008863B9"/>
    <w:rsid w:val="00895872"/>
    <w:rsid w:val="008A45A6"/>
    <w:rsid w:val="008D3CCC"/>
    <w:rsid w:val="008D4170"/>
    <w:rsid w:val="008F3789"/>
    <w:rsid w:val="008F686C"/>
    <w:rsid w:val="009148DE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3D6"/>
    <w:rsid w:val="00AC5820"/>
    <w:rsid w:val="00AD1CD8"/>
    <w:rsid w:val="00B0233C"/>
    <w:rsid w:val="00B258BB"/>
    <w:rsid w:val="00B67B97"/>
    <w:rsid w:val="00B705E1"/>
    <w:rsid w:val="00B90CD5"/>
    <w:rsid w:val="00B937BD"/>
    <w:rsid w:val="00B968C8"/>
    <w:rsid w:val="00BA3EC5"/>
    <w:rsid w:val="00BA51D9"/>
    <w:rsid w:val="00BB4FB7"/>
    <w:rsid w:val="00BB5DFC"/>
    <w:rsid w:val="00BC41FF"/>
    <w:rsid w:val="00BD279D"/>
    <w:rsid w:val="00BD6BB8"/>
    <w:rsid w:val="00BE269C"/>
    <w:rsid w:val="00C66BA2"/>
    <w:rsid w:val="00C870F6"/>
    <w:rsid w:val="00C95985"/>
    <w:rsid w:val="00CC453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843"/>
    <w:rsid w:val="00E34898"/>
    <w:rsid w:val="00E5475B"/>
    <w:rsid w:val="00EB09B7"/>
    <w:rsid w:val="00EE7D7C"/>
    <w:rsid w:val="00F25D98"/>
    <w:rsid w:val="00F2700A"/>
    <w:rsid w:val="00F300FB"/>
    <w:rsid w:val="00F37EDF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13</Pages>
  <Words>1671</Words>
  <Characters>15355</Characters>
  <Application>Microsoft Office Word</Application>
  <DocSecurity>0</DocSecurity>
  <Lines>127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19</cp:revision>
  <cp:lastPrinted>1900-01-01T00:00:00Z</cp:lastPrinted>
  <dcterms:created xsi:type="dcterms:W3CDTF">2022-02-23T13:55:00Z</dcterms:created>
  <dcterms:modified xsi:type="dcterms:W3CDTF">2022-03-11T11:01:00Z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