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9C58" w14:textId="77777777" w:rsidR="00D30E6A" w:rsidRDefault="00D30E6A" w:rsidP="00D30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170F">
        <w:fldChar w:fldCharType="begin"/>
      </w:r>
      <w:r w:rsidR="0015170F">
        <w:instrText xml:space="preserve"> DOCPROPERTY  TSG/WGRef  \* MERGEFORMAT </w:instrText>
      </w:r>
      <w:r w:rsidR="0015170F">
        <w:fldChar w:fldCharType="separate"/>
      </w:r>
      <w:r>
        <w:rPr>
          <w:b/>
          <w:noProof/>
          <w:sz w:val="24"/>
        </w:rPr>
        <w:t>RAN5</w:t>
      </w:r>
      <w:r w:rsidR="0015170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5170F">
        <w:fldChar w:fldCharType="begin"/>
      </w:r>
      <w:r w:rsidR="0015170F">
        <w:instrText xml:space="preserve"> DOCPROPERTY  MtgSeq  \* MERGEFORMAT </w:instrText>
      </w:r>
      <w:r w:rsidR="0015170F">
        <w:fldChar w:fldCharType="separate"/>
      </w:r>
      <w:r w:rsidRPr="00EB09B7">
        <w:rPr>
          <w:b/>
          <w:noProof/>
          <w:sz w:val="24"/>
        </w:rPr>
        <w:t>2022</w:t>
      </w:r>
      <w:r w:rsidR="0015170F">
        <w:rPr>
          <w:b/>
          <w:noProof/>
          <w:sz w:val="24"/>
        </w:rPr>
        <w:fldChar w:fldCharType="end"/>
      </w:r>
      <w:r w:rsidR="0015170F">
        <w:fldChar w:fldCharType="begin"/>
      </w:r>
      <w:r w:rsidR="0015170F">
        <w:instrText xml:space="preserve"> DOCPROPERTY  MtgTitle  \* MERGEFORMAT </w:instrText>
      </w:r>
      <w:r w:rsidR="0015170F">
        <w:fldChar w:fldCharType="separate"/>
      </w:r>
      <w:r>
        <w:rPr>
          <w:b/>
          <w:noProof/>
          <w:sz w:val="24"/>
        </w:rPr>
        <w:t>-TTCN email</w:t>
      </w:r>
      <w:r w:rsidR="001517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70F">
        <w:fldChar w:fldCharType="begin"/>
      </w:r>
      <w:r w:rsidR="0015170F">
        <w:instrText xml:space="preserve"> DOCPROPERTY  Tdoc#  \* MERGEFORMAT </w:instrText>
      </w:r>
      <w:r w:rsidR="0015170F">
        <w:fldChar w:fldCharType="separate"/>
      </w:r>
      <w:r w:rsidRPr="00E13F3D">
        <w:rPr>
          <w:b/>
          <w:i/>
          <w:noProof/>
          <w:sz w:val="28"/>
        </w:rPr>
        <w:t>R5s220274</w:t>
      </w:r>
      <w:r w:rsidR="0015170F">
        <w:rPr>
          <w:b/>
          <w:i/>
          <w:noProof/>
          <w:sz w:val="28"/>
        </w:rPr>
        <w:fldChar w:fldCharType="end"/>
      </w:r>
    </w:p>
    <w:p w14:paraId="0E148CAD" w14:textId="77777777" w:rsidR="00D30E6A" w:rsidRDefault="0015170F" w:rsidP="00D30E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0E6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0E6A">
        <w:rPr>
          <w:b/>
          <w:noProof/>
          <w:sz w:val="24"/>
        </w:rPr>
        <w:t xml:space="preserve">, </w:t>
      </w:r>
      <w:r w:rsidR="00D30E6A">
        <w:fldChar w:fldCharType="begin"/>
      </w:r>
      <w:r w:rsidR="00D30E6A">
        <w:instrText xml:space="preserve"> DOCPROPERTY  Country  \* MERGEFORMAT </w:instrText>
      </w:r>
      <w:r w:rsidR="00D30E6A">
        <w:fldChar w:fldCharType="end"/>
      </w:r>
      <w:r w:rsidR="00D30E6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0E6A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D30E6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0E6A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E6A" w14:paraId="61C1096D" w14:textId="77777777" w:rsidTr="00B840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57EDF" w14:textId="77777777" w:rsidR="00D30E6A" w:rsidRDefault="00D30E6A" w:rsidP="00B840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0E6A" w14:paraId="46D5281D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38153" w14:textId="77777777" w:rsidR="00D30E6A" w:rsidRDefault="00D30E6A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E6A" w14:paraId="549BE4AA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0CE01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7B9CB5EF" w14:textId="77777777" w:rsidTr="00B8409E">
        <w:tc>
          <w:tcPr>
            <w:tcW w:w="142" w:type="dxa"/>
            <w:tcBorders>
              <w:left w:val="single" w:sz="4" w:space="0" w:color="auto"/>
            </w:tcBorders>
          </w:tcPr>
          <w:p w14:paraId="7BA02199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5F49A" w14:textId="77777777" w:rsidR="00D30E6A" w:rsidRPr="00410371" w:rsidRDefault="0015170F" w:rsidP="00B840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0E6A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F581E7" w14:textId="77777777" w:rsidR="00D30E6A" w:rsidRDefault="00D30E6A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85391C" w14:textId="77777777" w:rsidR="00D30E6A" w:rsidRPr="00410371" w:rsidRDefault="0015170F" w:rsidP="00B840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E6A" w:rsidRPr="00410371">
              <w:rPr>
                <w:b/>
                <w:noProof/>
                <w:sz w:val="28"/>
              </w:rPr>
              <w:t>4664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ECB7DE" w14:textId="77777777" w:rsidR="00D30E6A" w:rsidRDefault="00D30E6A" w:rsidP="00B840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6B18B" w14:textId="77777777" w:rsidR="00D30E6A" w:rsidRPr="00410371" w:rsidRDefault="0015170F" w:rsidP="00B840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0E6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E5D891" w14:textId="77777777" w:rsidR="00D30E6A" w:rsidRDefault="00D30E6A" w:rsidP="00B840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21FEC" w14:textId="77777777" w:rsidR="00D30E6A" w:rsidRPr="00410371" w:rsidRDefault="0015170F" w:rsidP="00B8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0E6A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F7447" w14:textId="77777777"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14:paraId="0591E742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C92A0" w14:textId="77777777"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14:paraId="3E9F7940" w14:textId="77777777" w:rsidTr="00B840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8E5E" w14:textId="77777777" w:rsidR="00D30E6A" w:rsidRPr="00F25D98" w:rsidRDefault="00D30E6A" w:rsidP="00B840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E6A" w14:paraId="7501381A" w14:textId="77777777" w:rsidTr="00B8409E">
        <w:tc>
          <w:tcPr>
            <w:tcW w:w="9641" w:type="dxa"/>
            <w:gridSpan w:val="9"/>
          </w:tcPr>
          <w:p w14:paraId="06FB6292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D23F12" w14:textId="77777777" w:rsidR="00D30E6A" w:rsidRDefault="00D30E6A" w:rsidP="00D30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E6A" w14:paraId="2899B3D7" w14:textId="77777777" w:rsidTr="00B8409E">
        <w:tc>
          <w:tcPr>
            <w:tcW w:w="2835" w:type="dxa"/>
          </w:tcPr>
          <w:p w14:paraId="7ECA78AA" w14:textId="77777777" w:rsidR="00D30E6A" w:rsidRDefault="00D30E6A" w:rsidP="00B840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41DE0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AE7A0" w14:textId="77777777"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4C960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E696D" w14:textId="77777777"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9F569C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A7A9C" w14:textId="77777777"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E87A4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677AB" w14:textId="77777777" w:rsidR="00D30E6A" w:rsidRDefault="00D30E6A" w:rsidP="00B840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94F4FB" w14:textId="77777777" w:rsidR="00D30E6A" w:rsidRDefault="00D30E6A" w:rsidP="00D30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E6A" w14:paraId="33D7415D" w14:textId="77777777" w:rsidTr="00B8409E">
        <w:tc>
          <w:tcPr>
            <w:tcW w:w="9640" w:type="dxa"/>
            <w:gridSpan w:val="11"/>
          </w:tcPr>
          <w:p w14:paraId="0C870BAA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5B7451F3" w14:textId="77777777" w:rsidTr="00B840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F366FF" w14:textId="77777777"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33927" w14:textId="77777777" w:rsidR="00D30E6A" w:rsidRDefault="0015170F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0E6A">
              <w:t>Correction to NBIOT testcase 22.5.3</w:t>
            </w:r>
            <w:r>
              <w:fldChar w:fldCharType="end"/>
            </w:r>
          </w:p>
        </w:tc>
      </w:tr>
      <w:tr w:rsidR="00D30E6A" w14:paraId="6FCEC5A9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1878CDBE" w14:textId="77777777"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9AC2A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1E6F15CD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6A81CEB7" w14:textId="77777777"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43918" w14:textId="77777777" w:rsidR="00D30E6A" w:rsidRDefault="0015170F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0E6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30E6A" w14:paraId="06777957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26A42946" w14:textId="77777777"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02711" w14:textId="77777777"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0E6A" w14:paraId="07594CEE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3076C0FF" w14:textId="77777777"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6BE8F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290FFDBF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07E90182" w14:textId="77777777"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EB90CD" w14:textId="77777777"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1EC145" w14:textId="77777777" w:rsidR="00D30E6A" w:rsidRDefault="00D30E6A" w:rsidP="00B840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941C5" w14:textId="77777777"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CE3E8" w14:textId="77777777"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2022-02-04</w:t>
              </w:r>
            </w:fldSimple>
          </w:p>
        </w:tc>
      </w:tr>
      <w:tr w:rsidR="00D30E6A" w14:paraId="6B5F1814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65864048" w14:textId="77777777"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CF753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91DF2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E8AE2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2BBE5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534F8F03" w14:textId="77777777" w:rsidTr="00B840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BB9F1" w14:textId="77777777"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92400" w14:textId="77777777" w:rsidR="00D30E6A" w:rsidRDefault="00D30E6A" w:rsidP="00B840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6D87C" w14:textId="77777777"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BE7A2" w14:textId="77777777" w:rsidR="00D30E6A" w:rsidRDefault="00D30E6A" w:rsidP="00B840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22D7" w14:textId="77777777"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30E6A" w14:paraId="0337C3A2" w14:textId="77777777" w:rsidTr="00B840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2E3823" w14:textId="77777777"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C6C95" w14:textId="77777777" w:rsidR="00D30E6A" w:rsidRDefault="00D30E6A" w:rsidP="00B840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E701D" w14:textId="77777777" w:rsidR="00D30E6A" w:rsidRDefault="00D30E6A" w:rsidP="00B840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FD629" w14:textId="77777777" w:rsidR="00D30E6A" w:rsidRPr="007C2097" w:rsidRDefault="00D30E6A" w:rsidP="00B840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E6A" w14:paraId="0017B4EF" w14:textId="77777777" w:rsidTr="00B8409E">
        <w:tc>
          <w:tcPr>
            <w:tcW w:w="1843" w:type="dxa"/>
          </w:tcPr>
          <w:p w14:paraId="0D58BE13" w14:textId="77777777"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0966E" w14:textId="77777777"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39504080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4E66E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8C6E2" w14:textId="77777777"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implementation, the guard timer is set to 1500s. This is insuficient when the UE has multiple bands enabled.</w:t>
            </w:r>
          </w:p>
          <w:p w14:paraId="534280B3" w14:textId="77777777" w:rsidR="00D30E6A" w:rsidRPr="002B63E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extension</w:t>
            </w:r>
          </w:p>
        </w:tc>
      </w:tr>
      <w:tr w:rsidR="00D30E6A" w14:paraId="5ADFA10F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73070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A0C89" w14:textId="77777777"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17AE7265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2AC9E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50004" w14:textId="77777777" w:rsidR="00D30E6A" w:rsidRPr="00300C5B" w:rsidRDefault="00D30E6A" w:rsidP="00D30E6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Increased the guard timer to 3000s.</w:t>
            </w:r>
          </w:p>
        </w:tc>
      </w:tr>
      <w:tr w:rsidR="00D30E6A" w14:paraId="79E551A1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5779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37B14" w14:textId="77777777"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1E8A18AA" w14:textId="77777777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9837F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A2A2" w14:textId="77777777"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may fail a conformant UE.</w:t>
            </w:r>
          </w:p>
        </w:tc>
      </w:tr>
      <w:tr w:rsidR="00D30E6A" w14:paraId="4DD9BA2A" w14:textId="77777777" w:rsidTr="00B8409E">
        <w:tc>
          <w:tcPr>
            <w:tcW w:w="2694" w:type="dxa"/>
            <w:gridSpan w:val="2"/>
          </w:tcPr>
          <w:p w14:paraId="32E0F63E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3831C" w14:textId="77777777"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5D5D9150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7B3CD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99171" w14:textId="77777777"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22.5.3</w:t>
            </w:r>
          </w:p>
        </w:tc>
      </w:tr>
      <w:tr w:rsidR="00D30E6A" w14:paraId="2D67BD28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8E3D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9B4BE" w14:textId="77777777"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14:paraId="50BA3AE5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8317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20835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1C706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D0F11" w14:textId="77777777" w:rsidR="00D30E6A" w:rsidRDefault="00D30E6A" w:rsidP="00D30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7C982" w14:textId="77777777"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14:paraId="4C5063A7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245A6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6BEB5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EF195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6B414" w14:textId="77777777" w:rsidR="00D30E6A" w:rsidRDefault="00D30E6A" w:rsidP="00D30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719AA" w14:textId="77777777"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14:paraId="7CCD04FD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BCFCA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F5538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52135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7BC41" w14:textId="77777777"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DE6D3" w14:textId="77777777"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14:paraId="283A9612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6408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B6623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47BF" w14:textId="77777777"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F4DF8" w14:textId="77777777"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E601" w14:textId="77777777"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14:paraId="5D9387E8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C04FB" w14:textId="77777777"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0638" w14:textId="77777777" w:rsidR="00D30E6A" w:rsidRDefault="00D30E6A" w:rsidP="00D30E6A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14:paraId="67E2656E" w14:textId="77777777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1A8F8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C1C32" w14:textId="77777777"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E6A" w:rsidRPr="008863B9" w14:paraId="6BEDC4F7" w14:textId="77777777" w:rsidTr="00B840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A20CC" w14:textId="77777777" w:rsidR="00D30E6A" w:rsidRPr="008863B9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92B44" w14:textId="77777777" w:rsidR="00D30E6A" w:rsidRPr="008863B9" w:rsidRDefault="00D30E6A" w:rsidP="00D30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E6A" w14:paraId="16F1CD88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A1BD6" w14:textId="77777777"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AADFE" w14:textId="77777777"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668F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1A6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B3F5A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488041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4AA34A9" w14:textId="77777777" w:rsidR="00013CA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3CA5" w:rsidRPr="00382E38">
        <w:rPr>
          <w:rFonts w:ascii="Arial" w:hAnsi="Arial" w:cs="Arial"/>
          <w:iCs/>
        </w:rPr>
        <w:t>Table of Contents</w:t>
      </w:r>
      <w:r w:rsidR="00013CA5">
        <w:tab/>
      </w:r>
      <w:r w:rsidR="00013CA5">
        <w:fldChar w:fldCharType="begin"/>
      </w:r>
      <w:r w:rsidR="00013CA5">
        <w:instrText xml:space="preserve"> PAGEREF _Toc94880419 \h </w:instrText>
      </w:r>
      <w:r w:rsidR="00013CA5">
        <w:fldChar w:fldCharType="separate"/>
      </w:r>
      <w:r w:rsidR="00013CA5">
        <w:t>2</w:t>
      </w:r>
      <w:r w:rsidR="00013CA5">
        <w:fldChar w:fldCharType="end"/>
      </w:r>
    </w:p>
    <w:p w14:paraId="70B336D8" w14:textId="77777777" w:rsidR="00013CA5" w:rsidRDefault="00013C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82E3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82E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_Toc94880420 \h </w:instrText>
      </w:r>
      <w:r>
        <w:fldChar w:fldCharType="separate"/>
      </w:r>
      <w:r>
        <w:t>3</w:t>
      </w:r>
      <w:r>
        <w:fldChar w:fldCharType="end"/>
      </w:r>
    </w:p>
    <w:p w14:paraId="264BFB8D" w14:textId="77777777" w:rsidR="00013CA5" w:rsidRDefault="00013CA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82E38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82E38">
        <w:rPr>
          <w:b/>
        </w:rPr>
        <w:t>Correction to function TC_22_5_3</w:t>
      </w:r>
      <w:r>
        <w:tab/>
      </w:r>
      <w:r>
        <w:fldChar w:fldCharType="begin"/>
      </w:r>
      <w:r>
        <w:instrText xml:space="preserve"> PAGEREF _Toc94880421 \h </w:instrText>
      </w:r>
      <w:r>
        <w:fldChar w:fldCharType="separate"/>
      </w:r>
      <w:r>
        <w:t>3</w:t>
      </w:r>
      <w:r>
        <w:fldChar w:fldCharType="end"/>
      </w:r>
    </w:p>
    <w:p w14:paraId="4BFE0618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B3CB78F" w14:textId="77777777" w:rsidR="00446488" w:rsidRDefault="00446488" w:rsidP="00446488"/>
    <w:p w14:paraId="135AD7E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4880420"/>
      <w:r w:rsidRPr="00854C55">
        <w:rPr>
          <w:b/>
        </w:rPr>
        <w:t>Corrections required</w:t>
      </w:r>
      <w:bookmarkEnd w:id="1"/>
      <w:bookmarkEnd w:id="2"/>
      <w:bookmarkEnd w:id="3"/>
    </w:p>
    <w:p w14:paraId="1F1A2CA9" w14:textId="77777777"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4880421"/>
      <w:r w:rsidRPr="000D5932">
        <w:rPr>
          <w:b/>
        </w:rPr>
        <w:t xml:space="preserve">Correction to function </w:t>
      </w:r>
      <w:r w:rsidR="00613F45" w:rsidRPr="00613F45">
        <w:rPr>
          <w:b/>
        </w:rPr>
        <w:t>TC_22_5_3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08629DE" w14:textId="77777777" w:rsidTr="00807B38">
        <w:trPr>
          <w:trHeight w:val="447"/>
        </w:trPr>
        <w:tc>
          <w:tcPr>
            <w:tcW w:w="1985" w:type="dxa"/>
          </w:tcPr>
          <w:p w14:paraId="4A302483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3F59C9E" w14:textId="77777777" w:rsidR="005C576A" w:rsidRPr="000D5932" w:rsidRDefault="00613F45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613F45">
              <w:rPr>
                <w:noProof/>
              </w:rPr>
              <w:t>TC_22_5_3</w:t>
            </w:r>
          </w:p>
        </w:tc>
      </w:tr>
      <w:tr w:rsidR="005C576A" w14:paraId="6C5EEF43" w14:textId="77777777" w:rsidTr="00807B38">
        <w:trPr>
          <w:trHeight w:val="452"/>
        </w:trPr>
        <w:tc>
          <w:tcPr>
            <w:tcW w:w="1985" w:type="dxa"/>
          </w:tcPr>
          <w:p w14:paraId="66012CFF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281C82" w14:textId="77777777" w:rsidR="00613F45" w:rsidRDefault="00613F45" w:rsidP="00613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implementation, the guard timer is set to 1500s. This is insuficient when the UE has multiple bands enabled.</w:t>
            </w:r>
          </w:p>
          <w:p w14:paraId="5BDA9A51" w14:textId="77777777" w:rsidR="00807B38" w:rsidRPr="00691551" w:rsidRDefault="00613F45" w:rsidP="00613F45">
            <w:pPr>
              <w:pStyle w:val="CRCoverPage"/>
              <w:rPr>
                <w:bCs/>
              </w:rPr>
            </w:pPr>
            <w:r>
              <w:rPr>
                <w:noProof/>
              </w:rPr>
              <w:t>This needs extension</w:t>
            </w:r>
          </w:p>
        </w:tc>
      </w:tr>
      <w:tr w:rsidR="00617F63" w14:paraId="0406C7AC" w14:textId="77777777" w:rsidTr="00807B38">
        <w:tc>
          <w:tcPr>
            <w:tcW w:w="1985" w:type="dxa"/>
          </w:tcPr>
          <w:p w14:paraId="110DD56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BF9D6A" w14:textId="77777777" w:rsidR="00617F63" w:rsidRPr="00300C5B" w:rsidRDefault="00613F45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Increased the guard timer to 3000s.</w:t>
            </w:r>
          </w:p>
        </w:tc>
      </w:tr>
      <w:tr w:rsidR="00617F63" w14:paraId="6F15549F" w14:textId="77777777" w:rsidTr="00807B38">
        <w:tc>
          <w:tcPr>
            <w:tcW w:w="1985" w:type="dxa"/>
          </w:tcPr>
          <w:p w14:paraId="1326D4FF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C6075D" w14:textId="77777777" w:rsidR="00617F63" w:rsidRPr="00F0313E" w:rsidRDefault="00613F45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NBIOT_Testsuite.ttcn</w:t>
            </w:r>
          </w:p>
        </w:tc>
      </w:tr>
      <w:tr w:rsidR="00617F63" w:rsidRPr="00E751F5" w14:paraId="6B9AA277" w14:textId="77777777" w:rsidTr="00807B38">
        <w:tc>
          <w:tcPr>
            <w:tcW w:w="1985" w:type="dxa"/>
          </w:tcPr>
          <w:p w14:paraId="205C4FC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6E1EA7" w14:textId="7759534A" w:rsidR="00617F63" w:rsidRPr="00E751F5" w:rsidRDefault="0010326D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657991B" w14:textId="77777777" w:rsidR="00300C5B" w:rsidRDefault="00300C5B" w:rsidP="00300C5B">
      <w:pPr>
        <w:rPr>
          <w:noProof/>
        </w:rPr>
      </w:pPr>
    </w:p>
    <w:p w14:paraId="09996D9D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5654C8DE" w14:textId="77777777" w:rsidTr="009D7703">
        <w:tc>
          <w:tcPr>
            <w:tcW w:w="9855" w:type="dxa"/>
          </w:tcPr>
          <w:p w14:paraId="5E0EDA7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>testcase TC_22_5_3() runs on MTC_NBIOT system SYSTEM_NBIOT {</w:t>
            </w:r>
          </w:p>
          <w:p w14:paraId="7AE06E3B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@purpose</w:t>
            </w:r>
          </w:p>
          <w:p w14:paraId="0EF1CD90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  NB-IoT / NW initiated detach Re-attach required / UE initiated detach Abnormal case EMM common procedure collision / UE initiated detach Abnormal case Local detach after 5 attempts due to no network response</w:t>
            </w:r>
          </w:p>
          <w:p w14:paraId="6D67D82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43DCAEB5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04271B84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6B574E8C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:= int2float(1500</w:t>
            </w:r>
            <w:proofErr w:type="gramStart"/>
            <w:r w:rsidRPr="00613F45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0F6D4886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6E83F34D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("NBIOT")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5719BAC5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111F03B1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613F45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6DDD54E5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5F0ECCD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r w:rsidRPr="00613F45">
              <w:rPr>
                <w:rFonts w:ascii="Arial" w:hAnsi="Arial"/>
                <w:lang w:val="de-DE" w:eastAsia="en-GB"/>
              </w:rPr>
              <w:t>v_NBIOT.start(f_TC_22_5_3_NBIOT());</w:t>
            </w:r>
          </w:p>
          <w:p w14:paraId="55D5A42E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</w:t>
            </w:r>
          </w:p>
          <w:p w14:paraId="00086284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613F45">
              <w:rPr>
                <w:rFonts w:ascii="Arial" w:hAnsi="Arial"/>
                <w:lang w:eastAsia="en-GB"/>
              </w:rPr>
              <w:t>;</w:t>
            </w:r>
          </w:p>
          <w:p w14:paraId="5CB80159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1A18914C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14:paraId="3B8AC92E" w14:textId="77777777" w:rsidR="00300C5B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14:paraId="6F7B8DD1" w14:textId="77777777" w:rsidTr="009D7703">
        <w:tc>
          <w:tcPr>
            <w:tcW w:w="9855" w:type="dxa"/>
          </w:tcPr>
          <w:p w14:paraId="0DAAE0B7" w14:textId="77777777" w:rsidR="00300C5B" w:rsidRPr="00613F45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71FC73B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CF16B15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4A5F8D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86C952E" w14:textId="77777777" w:rsidTr="009D7703">
        <w:tc>
          <w:tcPr>
            <w:tcW w:w="9855" w:type="dxa"/>
          </w:tcPr>
          <w:p w14:paraId="7E4845D0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>testcase TC_22_5_3() runs on MTC_NBIOT system SYSTEM_NBIOT {</w:t>
            </w:r>
          </w:p>
          <w:p w14:paraId="35AB4A7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@purpose</w:t>
            </w:r>
          </w:p>
          <w:p w14:paraId="0755055D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  NB-IoT / NW initiated detach Re-attach required / UE initiated detach Abnormal case EMM common procedure collision / UE initiated detach Abnormal case Local detach after 5 attempts due to no network response</w:t>
            </w:r>
          </w:p>
          <w:p w14:paraId="63BB687F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27A4B451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74A65BA4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2D16A913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:= i</w:t>
            </w:r>
            <w:r w:rsidRPr="00613F45">
              <w:rPr>
                <w:rFonts w:ascii="Arial" w:hAnsi="Arial"/>
                <w:highlight w:val="yellow"/>
                <w:lang w:eastAsia="en-GB"/>
              </w:rPr>
              <w:t>nt2float(3000); //WA#22_5_3</w:t>
            </w:r>
          </w:p>
          <w:p w14:paraId="5961198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7D1DA297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("NBIOT") </w:t>
            </w:r>
            <w:proofErr w:type="gramStart"/>
            <w:r w:rsidRPr="00613F45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74F3646D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3860A741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613F45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6EFD339D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02B2076C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r w:rsidRPr="00613F45">
              <w:rPr>
                <w:rFonts w:ascii="Arial" w:hAnsi="Arial"/>
                <w:lang w:val="de-DE" w:eastAsia="en-GB"/>
              </w:rPr>
              <w:t>v_NBIOT.start(f_TC_22_5_3_NBIOT());</w:t>
            </w:r>
          </w:p>
          <w:p w14:paraId="02D3779B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lastRenderedPageBreak/>
              <w:t xml:space="preserve">  </w:t>
            </w:r>
          </w:p>
          <w:p w14:paraId="05A01FB9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613F45">
              <w:rPr>
                <w:rFonts w:ascii="Arial" w:hAnsi="Arial"/>
                <w:lang w:eastAsia="en-GB"/>
              </w:rPr>
              <w:t>;</w:t>
            </w:r>
          </w:p>
          <w:p w14:paraId="6AEDBF56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14:paraId="3DD2353A" w14:textId="77777777"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14:paraId="4450BCEC" w14:textId="77777777" w:rsidR="00300C5B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8A3F1AF" w14:textId="77777777" w:rsidR="00300C5B" w:rsidRDefault="00300C5B" w:rsidP="00300C5B">
      <w:pPr>
        <w:rPr>
          <w:noProof/>
          <w:lang w:val="en-US"/>
        </w:rPr>
      </w:pPr>
    </w:p>
    <w:p w14:paraId="347B9699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18F64" w14:textId="77777777" w:rsidR="0015170F" w:rsidRDefault="0015170F">
      <w:r>
        <w:separator/>
      </w:r>
    </w:p>
  </w:endnote>
  <w:endnote w:type="continuationSeparator" w:id="0">
    <w:p w14:paraId="108DEF48" w14:textId="77777777" w:rsidR="0015170F" w:rsidRDefault="0015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5B4EF" w14:textId="77777777" w:rsidR="0015170F" w:rsidRDefault="0015170F">
      <w:r>
        <w:separator/>
      </w:r>
    </w:p>
  </w:footnote>
  <w:footnote w:type="continuationSeparator" w:id="0">
    <w:p w14:paraId="7CCA3C2E" w14:textId="77777777" w:rsidR="0015170F" w:rsidRDefault="0015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F628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E41C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D8DF2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B543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13CA5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326D"/>
    <w:rsid w:val="001053EB"/>
    <w:rsid w:val="00106C43"/>
    <w:rsid w:val="00136F4C"/>
    <w:rsid w:val="00143F82"/>
    <w:rsid w:val="00145D43"/>
    <w:rsid w:val="0015170F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47580"/>
    <w:rsid w:val="0026004D"/>
    <w:rsid w:val="0026202A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3F45"/>
    <w:rsid w:val="00617BA4"/>
    <w:rsid w:val="00617D68"/>
    <w:rsid w:val="00617F63"/>
    <w:rsid w:val="00621188"/>
    <w:rsid w:val="006257ED"/>
    <w:rsid w:val="00630EF8"/>
    <w:rsid w:val="0064034B"/>
    <w:rsid w:val="00647B30"/>
    <w:rsid w:val="00651386"/>
    <w:rsid w:val="00673933"/>
    <w:rsid w:val="00681541"/>
    <w:rsid w:val="00691551"/>
    <w:rsid w:val="00695808"/>
    <w:rsid w:val="006963B0"/>
    <w:rsid w:val="006B46FB"/>
    <w:rsid w:val="006C7494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07B38"/>
    <w:rsid w:val="00811A71"/>
    <w:rsid w:val="00825417"/>
    <w:rsid w:val="008279FA"/>
    <w:rsid w:val="00834740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3422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D7703"/>
    <w:rsid w:val="009E3297"/>
    <w:rsid w:val="009E3418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30E6A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914FB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2737E"/>
    <w:rsid w:val="00F300FB"/>
    <w:rsid w:val="00F344A0"/>
    <w:rsid w:val="00F35BDB"/>
    <w:rsid w:val="00F64988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2D851D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78208-3170-4BE7-A873-AE187300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689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2022-02-04T15:28:00Z</dcterms:created>
  <dcterms:modified xsi:type="dcterms:W3CDTF">2022-02-04T15:28:00Z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