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3250E">
        <w:rPr>
          <w:b/>
          <w:noProof/>
          <w:sz w:val="24"/>
        </w:rPr>
        <w:fldChar w:fldCharType="begin"/>
      </w:r>
      <w:r w:rsidR="0083250E">
        <w:rPr>
          <w:b/>
          <w:noProof/>
          <w:sz w:val="24"/>
        </w:rPr>
        <w:instrText xml:space="preserve"> DOCPROPERTY  TSG/WGRef  \* MERGEFORMAT </w:instrText>
      </w:r>
      <w:r w:rsidR="0083250E">
        <w:rPr>
          <w:b/>
          <w:noProof/>
          <w:sz w:val="24"/>
        </w:rPr>
        <w:fldChar w:fldCharType="separate"/>
      </w:r>
      <w:r w:rsidR="003609EF">
        <w:rPr>
          <w:b/>
          <w:noProof/>
          <w:sz w:val="24"/>
        </w:rPr>
        <w:t>RAN5</w:t>
      </w:r>
      <w:r w:rsidR="0083250E">
        <w:rPr>
          <w:b/>
          <w:noProof/>
          <w:sz w:val="24"/>
        </w:rPr>
        <w:fldChar w:fldCharType="end"/>
      </w:r>
      <w:r w:rsidR="00C66BA2">
        <w:rPr>
          <w:b/>
          <w:noProof/>
          <w:sz w:val="24"/>
        </w:rPr>
        <w:t xml:space="preserve"> </w:t>
      </w:r>
      <w:r>
        <w:rPr>
          <w:b/>
          <w:noProof/>
          <w:sz w:val="24"/>
        </w:rPr>
        <w:t>Meeting #</w:t>
      </w:r>
      <w:r w:rsidR="0083250E">
        <w:rPr>
          <w:b/>
          <w:noProof/>
          <w:sz w:val="24"/>
        </w:rPr>
        <w:fldChar w:fldCharType="begin"/>
      </w:r>
      <w:r w:rsidR="0083250E">
        <w:rPr>
          <w:b/>
          <w:noProof/>
          <w:sz w:val="24"/>
        </w:rPr>
        <w:instrText xml:space="preserve"> DOCPROPERTY  MtgSeq  \* MERGEFORMAT </w:instrText>
      </w:r>
      <w:r w:rsidR="0083250E">
        <w:rPr>
          <w:b/>
          <w:noProof/>
          <w:sz w:val="24"/>
        </w:rPr>
        <w:fldChar w:fldCharType="separate"/>
      </w:r>
      <w:r w:rsidR="00EB09B7" w:rsidRPr="00EB09B7">
        <w:rPr>
          <w:b/>
          <w:noProof/>
          <w:sz w:val="24"/>
        </w:rPr>
        <w:t>2022</w:t>
      </w:r>
      <w:r w:rsidR="0083250E">
        <w:rPr>
          <w:b/>
          <w:noProof/>
          <w:sz w:val="24"/>
        </w:rPr>
        <w:fldChar w:fldCharType="end"/>
      </w:r>
      <w:r w:rsidR="0083250E">
        <w:rPr>
          <w:b/>
          <w:noProof/>
          <w:sz w:val="24"/>
        </w:rPr>
        <w:fldChar w:fldCharType="begin"/>
      </w:r>
      <w:r w:rsidR="0083250E">
        <w:rPr>
          <w:b/>
          <w:noProof/>
          <w:sz w:val="24"/>
        </w:rPr>
        <w:instrText xml:space="preserve"> DOCPROPERTY  MtgTitle  \* MERGEFORMAT </w:instrText>
      </w:r>
      <w:r w:rsidR="0083250E">
        <w:rPr>
          <w:b/>
          <w:noProof/>
          <w:sz w:val="24"/>
        </w:rPr>
        <w:fldChar w:fldCharType="separate"/>
      </w:r>
      <w:r w:rsidR="00EB09B7">
        <w:rPr>
          <w:b/>
          <w:noProof/>
          <w:sz w:val="24"/>
        </w:rPr>
        <w:t>-TTCN email</w:t>
      </w:r>
      <w:r w:rsidR="0083250E">
        <w:rPr>
          <w:b/>
          <w:noProof/>
          <w:sz w:val="24"/>
        </w:rPr>
        <w:fldChar w:fldCharType="end"/>
      </w:r>
      <w:r>
        <w:rPr>
          <w:b/>
          <w:i/>
          <w:noProof/>
          <w:sz w:val="28"/>
        </w:rPr>
        <w:tab/>
      </w:r>
      <w:r w:rsidR="0083250E">
        <w:rPr>
          <w:b/>
          <w:i/>
          <w:noProof/>
          <w:sz w:val="28"/>
        </w:rPr>
        <w:fldChar w:fldCharType="begin"/>
      </w:r>
      <w:r w:rsidR="0083250E">
        <w:rPr>
          <w:b/>
          <w:i/>
          <w:noProof/>
          <w:sz w:val="28"/>
        </w:rPr>
        <w:instrText xml:space="preserve"> DOCPROPERTY  Tdoc#  \* MERGEFORMAT </w:instrText>
      </w:r>
      <w:r w:rsidR="0083250E">
        <w:rPr>
          <w:b/>
          <w:i/>
          <w:noProof/>
          <w:sz w:val="28"/>
        </w:rPr>
        <w:fldChar w:fldCharType="separate"/>
      </w:r>
      <w:r w:rsidR="00E13F3D" w:rsidRPr="00E13F3D">
        <w:rPr>
          <w:b/>
          <w:i/>
          <w:noProof/>
          <w:sz w:val="28"/>
        </w:rPr>
        <w:t>R5s220271</w:t>
      </w:r>
      <w:r w:rsidR="0083250E">
        <w:rPr>
          <w:b/>
          <w:i/>
          <w:noProof/>
          <w:sz w:val="28"/>
        </w:rPr>
        <w:fldChar w:fldCharType="end"/>
      </w:r>
    </w:p>
    <w:p w14:paraId="7CB45193" w14:textId="77777777" w:rsidR="001E41F3" w:rsidRDefault="0083250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10th Dec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25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250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25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25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5776">
            <w:pPr>
              <w:pStyle w:val="CRCoverPage"/>
              <w:spacing w:after="0"/>
              <w:ind w:left="100"/>
              <w:rPr>
                <w:noProof/>
              </w:rPr>
            </w:pPr>
            <w:fldSimple w:instr=" DOCPROPERTY  CrTitle  \* MERGEFORMAT ">
              <w:r w:rsidR="002640DD">
                <w:t>Addition of NR5GC Rel-16 Mobility Enhancement test case 8.1.4.4.2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25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2E298" w:rsidR="001E41F3" w:rsidRDefault="00B20803" w:rsidP="00547111">
            <w:pPr>
              <w:pStyle w:val="CRCoverPage"/>
              <w:spacing w:after="0"/>
              <w:ind w:left="100"/>
              <w:rPr>
                <w:noProof/>
              </w:rPr>
            </w:pPr>
            <w:r>
              <w:t>R5</w:t>
            </w:r>
            <w:r w:rsidR="0083250E">
              <w:fldChar w:fldCharType="begin"/>
            </w:r>
            <w:r w:rsidR="0083250E">
              <w:instrText xml:space="preserve"> DOCPROPERTY  SourceIfTsg  \* MERGEFORMAT </w:instrText>
            </w:r>
            <w:r w:rsidR="008325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25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25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250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25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9A8C3" w:rsidR="001E41F3" w:rsidRDefault="00CB1146" w:rsidP="00CB1146">
            <w:pPr>
              <w:pStyle w:val="CRCoverPage"/>
              <w:tabs>
                <w:tab w:val="left" w:pos="600"/>
              </w:tabs>
              <w:spacing w:after="0"/>
              <w:ind w:left="100"/>
              <w:rPr>
                <w:noProof/>
              </w:rPr>
            </w:pPr>
            <w:r w:rsidRPr="00CB1146">
              <w:rPr>
                <w:noProof/>
              </w:rPr>
              <w:t xml:space="preserve">To add Rel-16 </w:t>
            </w:r>
            <w:r>
              <w:rPr>
                <w:noProof/>
              </w:rPr>
              <w:t xml:space="preserve">Mobility Enhancement </w:t>
            </w:r>
            <w:r w:rsidRPr="00CB1146">
              <w:rPr>
                <w:noProof/>
              </w:rPr>
              <w:t xml:space="preserve">test case </w:t>
            </w:r>
            <w:r>
              <w:rPr>
                <w:noProof/>
              </w:rPr>
              <w:t>8.1.4.4.2</w:t>
            </w:r>
            <w:r w:rsidRPr="00CB1146">
              <w:rPr>
                <w:noProof/>
              </w:rPr>
              <w:t xml:space="preserve"> to  the 5G/NR5GC ATS for FR1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283EE" w:rsidR="001E41F3" w:rsidRDefault="00CB1146">
            <w:pPr>
              <w:pStyle w:val="CRCoverPage"/>
              <w:spacing w:after="0"/>
              <w:ind w:left="100"/>
              <w:rPr>
                <w:noProof/>
              </w:rPr>
            </w:pPr>
            <w:r w:rsidRPr="00CB1146">
              <w:rPr>
                <w:noProof/>
              </w:rPr>
              <w:t xml:space="preserve">This document lists all changes applied to Rel-16 </w:t>
            </w:r>
            <w:r>
              <w:rPr>
                <w:noProof/>
              </w:rPr>
              <w:t xml:space="preserve">Mobility Enhancement </w:t>
            </w:r>
            <w:r w:rsidRPr="00CB1146">
              <w:rPr>
                <w:noProof/>
              </w:rPr>
              <w:t xml:space="preserve">test case </w:t>
            </w:r>
            <w:r>
              <w:rPr>
                <w:noProof/>
              </w:rPr>
              <w:t>8.1.4.4.2</w:t>
            </w:r>
            <w:r w:rsidRPr="00CB1146">
              <w:rPr>
                <w:noProof/>
              </w:rPr>
              <w:t xml:space="preserve">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A878A" w:rsidR="001E41F3" w:rsidRDefault="00CB1146">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ACD25" w:rsidR="001E41F3" w:rsidRDefault="00CB1146">
            <w:pPr>
              <w:pStyle w:val="CRCoverPage"/>
              <w:spacing w:after="0"/>
              <w:ind w:left="100"/>
              <w:rPr>
                <w:noProof/>
              </w:rPr>
            </w:pPr>
            <w:r>
              <w:rPr>
                <w:noProof/>
              </w:rPr>
              <w:t>8.1.4.4.2.NR5GC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1146" w14:paraId="34ACE2EB" w14:textId="77777777" w:rsidTr="00547111">
        <w:tc>
          <w:tcPr>
            <w:tcW w:w="2694" w:type="dxa"/>
            <w:gridSpan w:val="2"/>
            <w:tcBorders>
              <w:left w:val="single" w:sz="4" w:space="0" w:color="auto"/>
            </w:tcBorders>
          </w:tcPr>
          <w:p w14:paraId="571382F3" w14:textId="77777777" w:rsidR="00CB1146" w:rsidRDefault="00CB1146" w:rsidP="00CB1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6FB8C" w:rsidR="00CB1146" w:rsidRDefault="00CB1146" w:rsidP="00CB1146">
            <w:pPr>
              <w:pStyle w:val="CRCoverPage"/>
              <w:spacing w:after="0"/>
              <w:jc w:val="center"/>
              <w:rPr>
                <w:b/>
                <w:caps/>
                <w:noProof/>
              </w:rPr>
            </w:pPr>
            <w:r w:rsidRPr="007937AC">
              <w:rPr>
                <w:b/>
                <w:caps/>
                <w:noProof/>
              </w:rPr>
              <w:t>X</w:t>
            </w:r>
          </w:p>
        </w:tc>
        <w:tc>
          <w:tcPr>
            <w:tcW w:w="2977" w:type="dxa"/>
            <w:gridSpan w:val="4"/>
          </w:tcPr>
          <w:p w14:paraId="7DB274D8" w14:textId="77777777" w:rsidR="00CB1146" w:rsidRDefault="00CB1146" w:rsidP="00CB1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1146" w:rsidRDefault="00CB1146" w:rsidP="00CB1146">
            <w:pPr>
              <w:pStyle w:val="CRCoverPage"/>
              <w:spacing w:after="0"/>
              <w:ind w:left="99"/>
              <w:rPr>
                <w:noProof/>
              </w:rPr>
            </w:pPr>
            <w:r>
              <w:rPr>
                <w:noProof/>
              </w:rPr>
              <w:t xml:space="preserve">TS/TR ... CR ... </w:t>
            </w:r>
          </w:p>
        </w:tc>
      </w:tr>
      <w:tr w:rsidR="00CB1146" w14:paraId="446DDBAC" w14:textId="77777777" w:rsidTr="00547111">
        <w:tc>
          <w:tcPr>
            <w:tcW w:w="2694" w:type="dxa"/>
            <w:gridSpan w:val="2"/>
            <w:tcBorders>
              <w:left w:val="single" w:sz="4" w:space="0" w:color="auto"/>
            </w:tcBorders>
          </w:tcPr>
          <w:p w14:paraId="678A1AA6" w14:textId="77777777" w:rsidR="00CB1146" w:rsidRDefault="00CB1146" w:rsidP="00CB1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CFD2E" w:rsidR="00CB1146" w:rsidRDefault="00CB1146" w:rsidP="00CB1146">
            <w:pPr>
              <w:pStyle w:val="CRCoverPage"/>
              <w:spacing w:after="0"/>
              <w:jc w:val="center"/>
              <w:rPr>
                <w:b/>
                <w:caps/>
                <w:noProof/>
              </w:rPr>
            </w:pPr>
            <w:r w:rsidRPr="007937AC">
              <w:rPr>
                <w:b/>
                <w:caps/>
                <w:noProof/>
              </w:rPr>
              <w:t>X</w:t>
            </w:r>
          </w:p>
        </w:tc>
        <w:tc>
          <w:tcPr>
            <w:tcW w:w="2977" w:type="dxa"/>
            <w:gridSpan w:val="4"/>
          </w:tcPr>
          <w:p w14:paraId="1A4306D9" w14:textId="77777777" w:rsidR="00CB1146" w:rsidRDefault="00CB1146" w:rsidP="00CB1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1146" w:rsidRDefault="00CB1146" w:rsidP="00CB1146">
            <w:pPr>
              <w:pStyle w:val="CRCoverPage"/>
              <w:spacing w:after="0"/>
              <w:ind w:left="99"/>
              <w:rPr>
                <w:noProof/>
              </w:rPr>
            </w:pPr>
            <w:r>
              <w:rPr>
                <w:noProof/>
              </w:rPr>
              <w:t xml:space="preserve">TS/TR ... CR ... </w:t>
            </w:r>
          </w:p>
        </w:tc>
      </w:tr>
      <w:tr w:rsidR="00CB1146" w14:paraId="55C714D2" w14:textId="77777777" w:rsidTr="00547111">
        <w:tc>
          <w:tcPr>
            <w:tcW w:w="2694" w:type="dxa"/>
            <w:gridSpan w:val="2"/>
            <w:tcBorders>
              <w:left w:val="single" w:sz="4" w:space="0" w:color="auto"/>
            </w:tcBorders>
          </w:tcPr>
          <w:p w14:paraId="45913E62" w14:textId="77777777" w:rsidR="00CB1146" w:rsidRDefault="00CB1146" w:rsidP="00CB1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1146" w:rsidRDefault="00CB1146" w:rsidP="00CB1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9A6F3" w:rsidR="00CB1146" w:rsidRDefault="00CB1146" w:rsidP="00CB1146">
            <w:pPr>
              <w:pStyle w:val="CRCoverPage"/>
              <w:spacing w:after="0"/>
              <w:jc w:val="center"/>
              <w:rPr>
                <w:b/>
                <w:caps/>
                <w:noProof/>
              </w:rPr>
            </w:pPr>
            <w:r w:rsidRPr="007937AC">
              <w:rPr>
                <w:b/>
                <w:caps/>
                <w:noProof/>
              </w:rPr>
              <w:t>X</w:t>
            </w:r>
          </w:p>
        </w:tc>
        <w:tc>
          <w:tcPr>
            <w:tcW w:w="2977" w:type="dxa"/>
            <w:gridSpan w:val="4"/>
          </w:tcPr>
          <w:p w14:paraId="1B4FF921" w14:textId="77777777" w:rsidR="00CB1146" w:rsidRDefault="00CB1146" w:rsidP="00CB1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1146" w:rsidRDefault="00CB1146" w:rsidP="00CB114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3730D" w14:textId="77777777" w:rsidR="00B20803" w:rsidRDefault="00B20803" w:rsidP="00B20803">
      <w:pPr>
        <w:pStyle w:val="Heading1"/>
        <w:numPr>
          <w:ilvl w:val="0"/>
          <w:numId w:val="1"/>
        </w:numPr>
        <w:autoSpaceDN w:val="0"/>
        <w:rPr>
          <w:b/>
          <w:lang w:eastAsia="ja-JP"/>
        </w:rPr>
      </w:pPr>
      <w:bookmarkStart w:id="1" w:name="_Toc122434485"/>
      <w:bookmarkStart w:id="2" w:name="_Toc93670493"/>
      <w:r>
        <w:rPr>
          <w:b/>
          <w:lang w:eastAsia="ja-JP"/>
        </w:rPr>
        <w:lastRenderedPageBreak/>
        <w:t>Overview</w:t>
      </w:r>
      <w:bookmarkEnd w:id="1"/>
      <w:bookmarkEnd w:id="2"/>
    </w:p>
    <w:p w14:paraId="3A219716" w14:textId="6793B276" w:rsidR="00B20803" w:rsidRPr="00C549CB" w:rsidRDefault="00B20803" w:rsidP="00B20803">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w:t>
      </w:r>
      <w:r w:rsidRPr="00C549CB">
        <w:rPr>
          <w:rFonts w:cs="Arial"/>
        </w:rPr>
        <w:t xml:space="preserve">document lists all the essential changes needed to correct problems in the TTCN implementation of test case </w:t>
      </w:r>
      <w:r w:rsidR="00CB1146">
        <w:rPr>
          <w:rFonts w:cs="Arial"/>
        </w:rPr>
        <w:t>8.1.4.4.2</w:t>
      </w:r>
      <w:r w:rsidRPr="00C549CB">
        <w:rPr>
          <w:rFonts w:cs="Arial"/>
        </w:rPr>
        <w:t xml:space="preserve"> which is part of the 5G NR5GC test suite. </w:t>
      </w:r>
    </w:p>
    <w:p w14:paraId="35ADE6E8"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rPr>
          <w:rFonts w:cs="Arial"/>
          <w:lang w:eastAsia="ja-JP"/>
        </w:rPr>
      </w:pPr>
      <w:r w:rsidRPr="00C549CB">
        <w:rPr>
          <w:rFonts w:cs="Arial"/>
        </w:rPr>
        <w:t>With these changes applied the test case can be demonstrated to run with one or more UEs (see section 4). E</w:t>
      </w:r>
      <w:r w:rsidRPr="00C549CB">
        <w:rPr>
          <w:rFonts w:cs="Arial"/>
          <w:lang w:eastAsia="ja-JP"/>
        </w:rPr>
        <w:t xml:space="preserve">xecution log files are provided as evidence. </w:t>
      </w:r>
    </w:p>
    <w:p w14:paraId="09A441AF" w14:textId="6B5731F5" w:rsidR="00B20803" w:rsidRPr="00C549CB" w:rsidRDefault="00B20803" w:rsidP="00CB114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C549CB">
        <w:rPr>
          <w:rFonts w:cs="Arial"/>
          <w:sz w:val="24"/>
          <w:lang w:eastAsia="ja-JP"/>
        </w:rPr>
        <w:t>Contact:</w:t>
      </w:r>
      <w:r w:rsidRPr="00C549CB">
        <w:rPr>
          <w:rFonts w:cs="Arial"/>
          <w:sz w:val="24"/>
          <w:lang w:eastAsia="ja-JP"/>
        </w:rPr>
        <w:tab/>
        <w:t>Shaun Harry</w:t>
      </w:r>
      <w:r w:rsidRPr="00C549CB">
        <w:rPr>
          <w:rFonts w:cs="Arial"/>
          <w:sz w:val="24"/>
          <w:lang w:eastAsia="ja-JP"/>
        </w:rPr>
        <w:br/>
      </w:r>
      <w:r w:rsidRPr="00C549CB">
        <w:rPr>
          <w:rFonts w:cs="Arial"/>
          <w:lang w:eastAsia="ja-JP"/>
        </w:rPr>
        <w:tab/>
      </w:r>
      <w:hyperlink r:id="rId13" w:history="1">
        <w:r w:rsidRPr="00C549CB">
          <w:rPr>
            <w:rStyle w:val="Hyperlink"/>
            <w:rFonts w:cs="Arial"/>
            <w:color w:val="auto"/>
            <w:lang w:eastAsia="ja-JP"/>
          </w:rPr>
          <w:t>shaun.harry@keysight.com</w:t>
        </w:r>
      </w:hyperlink>
      <w:r>
        <w:rPr>
          <w:rStyle w:val="Hyperlink"/>
          <w:rFonts w:cs="Arial"/>
          <w:color w:val="auto"/>
          <w:u w:val="none"/>
          <w:lang w:eastAsia="ja-JP"/>
        </w:rPr>
        <w:tab/>
      </w:r>
      <w:r w:rsidRPr="00C549CB">
        <w:rPr>
          <w:rFonts w:cs="Arial"/>
          <w:lang w:eastAsia="ja-JP"/>
        </w:rPr>
        <w:t xml:space="preserve">                                      </w:t>
      </w:r>
    </w:p>
    <w:p w14:paraId="7D7879C9" w14:textId="2F3C7BC3" w:rsidR="00B20803" w:rsidRPr="00C549CB" w:rsidRDefault="00B20803" w:rsidP="00B20803">
      <w:pPr>
        <w:pStyle w:val="Heading2"/>
        <w:numPr>
          <w:ilvl w:val="1"/>
          <w:numId w:val="1"/>
        </w:numPr>
        <w:pBdr>
          <w:top w:val="single" w:sz="4" w:space="1" w:color="00B050"/>
          <w:left w:val="single" w:sz="4" w:space="4" w:color="00B050"/>
          <w:bottom w:val="single" w:sz="4" w:space="1" w:color="00B050"/>
          <w:right w:val="single" w:sz="4" w:space="4" w:color="00B050"/>
        </w:pBdr>
      </w:pPr>
      <w:bookmarkStart w:id="3" w:name="_Toc93670494"/>
      <w:r w:rsidRPr="00C549CB">
        <w:t>Verification Test Summary</w:t>
      </w:r>
      <w:bookmarkEnd w:id="3"/>
    </w:p>
    <w:p w14:paraId="11E52276" w14:textId="16AC44CB"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 xml:space="preserve">Test Case: </w:t>
      </w:r>
      <w:r w:rsidRPr="00C549CB">
        <w:rPr>
          <w:rFonts w:cs="Arial"/>
          <w:lang w:eastAsia="ja-JP"/>
        </w:rPr>
        <w:tab/>
      </w:r>
      <w:r w:rsidR="00CB1146">
        <w:rPr>
          <w:rFonts w:cs="Arial"/>
          <w:lang w:eastAsia="ja-JP"/>
        </w:rPr>
        <w:t>8.1.4.4.2</w:t>
      </w:r>
      <w:r>
        <w:rPr>
          <w:rFonts w:cs="Arial"/>
          <w:lang w:eastAsia="ja-JP"/>
        </w:rPr>
        <w:t>.</w:t>
      </w:r>
      <w:r w:rsidRPr="00C549CB">
        <w:rPr>
          <w:rFonts w:cs="Arial"/>
          <w:lang w:eastAsia="ja-JP"/>
        </w:rPr>
        <w:t>NR5GC</w:t>
      </w:r>
    </w:p>
    <w:p w14:paraId="1E67C7E2"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ATS Version:</w:t>
      </w:r>
      <w:r w:rsidRPr="00C549CB">
        <w:rPr>
          <w:rFonts w:cs="Arial"/>
          <w:lang w:eastAsia="ja-JP"/>
        </w:rPr>
        <w:tab/>
        <w:t>iwd-TTCN3-B2020-09_D12wk49</w:t>
      </w:r>
    </w:p>
    <w:p w14:paraId="0E6BF9BA" w14:textId="0B15E7F2"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System Simulator used:</w:t>
      </w:r>
      <w:r w:rsidRPr="00C549CB">
        <w:rPr>
          <w:rFonts w:cs="Arial"/>
          <w:lang w:eastAsia="ja-JP"/>
        </w:rPr>
        <w:tab/>
        <w:t>Keysight S8704A Protocol Conformance Toolse</w:t>
      </w:r>
      <w:r>
        <w:rPr>
          <w:rFonts w:cs="Arial"/>
          <w:lang w:eastAsia="ja-JP"/>
        </w:rPr>
        <w:t>t</w:t>
      </w:r>
    </w:p>
    <w:p w14:paraId="5F581921" w14:textId="3294474C"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C549CB">
        <w:rPr>
          <w:rFonts w:cs="Arial"/>
          <w:lang w:eastAsia="ja-JP"/>
        </w:rPr>
        <w:t>UE used:</w:t>
      </w:r>
      <w:r w:rsidRPr="00C549CB">
        <w:rPr>
          <w:rFonts w:cs="Arial"/>
          <w:lang w:eastAsia="ja-JP"/>
        </w:rPr>
        <w:tab/>
      </w:r>
      <w:r w:rsidR="00CB1146">
        <w:rPr>
          <w:rFonts w:cs="Arial"/>
          <w:lang w:eastAsia="ja-JP"/>
        </w:rPr>
        <w:t>Mediatek MT6983</w:t>
      </w:r>
    </w:p>
    <w:p w14:paraId="51C8E88B" w14:textId="77777777" w:rsidR="00B20803" w:rsidRPr="00C549CB" w:rsidRDefault="00B20803" w:rsidP="00B2080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C549CB">
        <w:rPr>
          <w:rFonts w:cs="Arial"/>
          <w:lang w:eastAsia="ja-JP"/>
        </w:rPr>
        <w:t>Verification Status:</w:t>
      </w:r>
      <w:r w:rsidRPr="00C549CB">
        <w:rPr>
          <w:rFonts w:cs="Arial"/>
          <w:lang w:eastAsia="ja-JP"/>
        </w:rPr>
        <w:tab/>
        <w:t>PASS</w:t>
      </w:r>
    </w:p>
    <w:p w14:paraId="238E095E" w14:textId="77777777" w:rsidR="00B20803" w:rsidRDefault="00B20803" w:rsidP="00B20803"/>
    <w:p w14:paraId="1B0A3211" w14:textId="77777777" w:rsidR="00B20803" w:rsidRDefault="00B20803" w:rsidP="00B20803">
      <w:pPr>
        <w:pStyle w:val="Heading1"/>
        <w:numPr>
          <w:ilvl w:val="0"/>
          <w:numId w:val="1"/>
        </w:numPr>
        <w:overflowPunct w:val="0"/>
        <w:autoSpaceDE w:val="0"/>
        <w:autoSpaceDN w:val="0"/>
        <w:adjustRightInd w:val="0"/>
        <w:rPr>
          <w:b/>
        </w:rPr>
      </w:pPr>
      <w:bookmarkStart w:id="4" w:name="_Toc122434488"/>
      <w:bookmarkStart w:id="5" w:name="_Toc295288959"/>
      <w:bookmarkStart w:id="6" w:name="_Toc93670495"/>
      <w:r w:rsidRPr="00854C55">
        <w:rPr>
          <w:b/>
        </w:rPr>
        <w:t>Corrections required</w:t>
      </w:r>
      <w:bookmarkEnd w:id="4"/>
      <w:bookmarkEnd w:id="5"/>
      <w:bookmarkEnd w:id="6"/>
    </w:p>
    <w:p w14:paraId="127E77D9" w14:textId="5A83B70F" w:rsidR="00B20803" w:rsidRDefault="00B20803" w:rsidP="0008653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90027374"/>
      <w:bookmarkStart w:id="8" w:name="_Toc93670496"/>
      <w:bookmarkStart w:id="9" w:name="_Toc122434493"/>
      <w:bookmarkStart w:id="10" w:name="_Toc295288970"/>
      <w:bookmarkStart w:id="11" w:name="_Toc325725665"/>
      <w:r>
        <w:rPr>
          <w:b/>
          <w:lang w:val="pt-BR"/>
        </w:rPr>
        <w:t xml:space="preserve">Change </w:t>
      </w:r>
      <w:r w:rsidR="00BB45A5">
        <w:rPr>
          <w:b/>
          <w:lang w:val="pt-BR"/>
        </w:rPr>
        <w:t>1</w:t>
      </w:r>
      <w:bookmarkEnd w:id="7"/>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4907F5B9" w14:textId="77777777" w:rsidTr="0044691E">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62867F7" w14:textId="77777777" w:rsidR="00BB45A5" w:rsidRDefault="00BB45A5" w:rsidP="0044691E">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7295E00" w14:textId="77777777" w:rsidR="00BB45A5" w:rsidRDefault="00BB45A5" w:rsidP="0044691E">
            <w:pPr>
              <w:rPr>
                <w:sz w:val="22"/>
                <w:szCs w:val="22"/>
              </w:rPr>
            </w:pPr>
            <w:r>
              <w:t>fl_TC_8_1_4_4_2_TestBody</w:t>
            </w:r>
            <w:r w:rsidRPr="0049287B">
              <w:rPr>
                <w:rFonts w:ascii="Arial" w:hAnsi="Arial" w:cs="Arial"/>
                <w:lang w:val="en-SG"/>
              </w:rPr>
              <w:t xml:space="preserve"> ()</w:t>
            </w:r>
          </w:p>
        </w:tc>
      </w:tr>
      <w:tr w:rsidR="00BB45A5" w14:paraId="26DA81AF" w14:textId="77777777" w:rsidTr="0044691E">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6A9E3C" w14:textId="77777777" w:rsidR="00BB45A5" w:rsidRDefault="00BB45A5" w:rsidP="0044691E">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2455072" w14:textId="77777777" w:rsidR="00BB45A5" w:rsidRPr="00DC00A3" w:rsidRDefault="00BB45A5" w:rsidP="00BB45A5">
            <w:pPr>
              <w:numPr>
                <w:ilvl w:val="0"/>
                <w:numId w:val="9"/>
              </w:numPr>
              <w:rPr>
                <w:rFonts w:ascii="Arial" w:hAnsi="Arial" w:cs="Arial"/>
              </w:rPr>
            </w:pPr>
            <w:r>
              <w:rPr>
                <w:rFonts w:ascii="Arial" w:hAnsi="Arial" w:cs="Arial"/>
              </w:rPr>
              <w:t xml:space="preserve">After step 2 UL Response Message </w:t>
            </w:r>
            <w:r w:rsidRPr="00A949DB">
              <w:rPr>
                <w:highlight w:val="yellow"/>
              </w:rPr>
              <w:t>RRCReconfigurationComplete</w:t>
            </w:r>
            <w:r>
              <w:t xml:space="preserve"> from device is not handled in TTCN.</w:t>
            </w:r>
          </w:p>
          <w:p w14:paraId="382BE76D" w14:textId="77777777" w:rsidR="00BB45A5" w:rsidRPr="00DC00A3" w:rsidRDefault="00BB45A5" w:rsidP="00BB45A5">
            <w:pPr>
              <w:numPr>
                <w:ilvl w:val="0"/>
                <w:numId w:val="9"/>
              </w:numPr>
              <w:rPr>
                <w:rFonts w:ascii="Arial" w:hAnsi="Arial" w:cs="Arial"/>
              </w:rPr>
            </w:pPr>
            <w:r>
              <w:rPr>
                <w:rFonts w:cs="Arial"/>
              </w:rPr>
              <w:t xml:space="preserve">At step #3 &amp; Step #16, </w:t>
            </w:r>
            <w:r>
              <w:t xml:space="preserve">The SS transmits an RRCReconfiguration message including ConditionalReconfiguration. Security Keys are not updated as per the specific message contents. Hence there is no need for SS to regenerate the Security Keys. However corresponding parameter of function </w:t>
            </w:r>
            <w:r w:rsidRPr="00DC00A3">
              <w:t>f_NR5GC_CHO_RRCReconfiguration_SSConfig</w:t>
            </w:r>
            <w:r>
              <w:t xml:space="preserve"> is set as true by default to indicate Key has been refreshed.</w:t>
            </w:r>
          </w:p>
          <w:p w14:paraId="075A1B6B" w14:textId="77777777" w:rsidR="00BB45A5" w:rsidRPr="00233AF7" w:rsidRDefault="00BB45A5" w:rsidP="00BB45A5">
            <w:pPr>
              <w:numPr>
                <w:ilvl w:val="0"/>
                <w:numId w:val="9"/>
              </w:numPr>
              <w:rPr>
                <w:rFonts w:ascii="Arial" w:hAnsi="Arial" w:cs="Arial"/>
              </w:rPr>
            </w:pPr>
            <w:r>
              <w:rPr>
                <w:rFonts w:cs="Arial"/>
              </w:rPr>
              <w:t>RACH preamble is expected at step #6 &amp; step 17. However inorder for the TTCN to handle this, RACH preamble reception need to be enabled before receiving and disabled after receiving the RACH.</w:t>
            </w:r>
          </w:p>
        </w:tc>
      </w:tr>
      <w:tr w:rsidR="00BB45A5" w14:paraId="27FA9B78"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ADD7B0" w14:textId="77777777" w:rsidR="00BB45A5" w:rsidRDefault="00BB45A5" w:rsidP="0044691E">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3384EDB" w14:textId="77777777" w:rsidR="00BB45A5" w:rsidRPr="00233AF7" w:rsidRDefault="00BB45A5" w:rsidP="00BB45A5">
            <w:pPr>
              <w:pStyle w:val="CRCoverPage"/>
              <w:numPr>
                <w:ilvl w:val="0"/>
                <w:numId w:val="11"/>
              </w:numPr>
              <w:spacing w:after="0"/>
              <w:rPr>
                <w:lang w:val="en-SG"/>
              </w:rPr>
            </w:pPr>
            <w:r>
              <w:rPr>
                <w:lang w:val="en-SG"/>
              </w:rPr>
              <w:t xml:space="preserve">Added code to handle the </w:t>
            </w:r>
            <w:r w:rsidRPr="00A949DB">
              <w:rPr>
                <w:highlight w:val="yellow"/>
              </w:rPr>
              <w:t>RRCReconfigurationComplete</w:t>
            </w:r>
            <w:r>
              <w:t xml:space="preserve"> message at step 2.</w:t>
            </w:r>
          </w:p>
          <w:p w14:paraId="3236122F" w14:textId="77777777" w:rsidR="00BB45A5" w:rsidRPr="00233AF7" w:rsidRDefault="00BB45A5" w:rsidP="00BB45A5">
            <w:pPr>
              <w:pStyle w:val="CRCoverPage"/>
              <w:numPr>
                <w:ilvl w:val="0"/>
                <w:numId w:val="11"/>
              </w:numPr>
              <w:spacing w:after="0"/>
              <w:rPr>
                <w:lang w:val="en-SG"/>
              </w:rPr>
            </w:pPr>
            <w:r>
              <w:rPr>
                <w:lang w:val="en-SG"/>
              </w:rPr>
              <w:t xml:space="preserve">Modified parameter </w:t>
            </w:r>
            <w:r w:rsidRPr="001731DD">
              <w:t>p_RBConfig_KeyChange</w:t>
            </w:r>
            <w:r>
              <w:rPr>
                <w:lang w:val="en-SG"/>
              </w:rPr>
              <w:t xml:space="preserve"> in function call </w:t>
            </w:r>
            <w:r>
              <w:t>f_NR5GC_CHO_RRCReconfiguration_SSConfig() to false inorder not to regenerate the security Keys. ( Step #3 &amp; Step 16)</w:t>
            </w:r>
          </w:p>
          <w:p w14:paraId="5F645AC2" w14:textId="77777777" w:rsidR="00BB45A5" w:rsidRDefault="00BB45A5" w:rsidP="00BB45A5">
            <w:pPr>
              <w:pStyle w:val="CRCoverPage"/>
              <w:numPr>
                <w:ilvl w:val="0"/>
                <w:numId w:val="11"/>
              </w:numPr>
              <w:spacing w:after="0"/>
              <w:rPr>
                <w:lang w:val="en-SG"/>
              </w:rPr>
            </w:pPr>
            <w:r>
              <w:rPr>
                <w:lang w:val="en-SG"/>
              </w:rPr>
              <w:t>Function calls are applied to enable and disable reception of RACH around steps #6 &amp; 17</w:t>
            </w:r>
          </w:p>
        </w:tc>
      </w:tr>
      <w:tr w:rsidR="00BB45A5" w14:paraId="3530B37A"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2B2003" w14:textId="77777777" w:rsidR="00BB45A5" w:rsidRDefault="00BB45A5" w:rsidP="0044691E">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577EFA1" w14:textId="77777777" w:rsidR="00BB45A5" w:rsidRDefault="00BB45A5" w:rsidP="0044691E">
            <w:pPr>
              <w:rPr>
                <w:rFonts w:ascii="Arial" w:hAnsi="Arial" w:cs="Arial"/>
              </w:rPr>
            </w:pPr>
            <w:r w:rsidRPr="00031072">
              <w:rPr>
                <w:rFonts w:ascii="Arial" w:hAnsi="Arial" w:cs="Arial"/>
              </w:rPr>
              <w:t>RRC_Conditional_Handover_NR5GC.ttcn</w:t>
            </w:r>
          </w:p>
        </w:tc>
      </w:tr>
      <w:tr w:rsidR="00BB45A5" w14:paraId="3AEEC849"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622DCF" w14:textId="77777777" w:rsidR="00BB45A5" w:rsidRDefault="00BB45A5" w:rsidP="0044691E">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B7B61FB" w14:textId="22224ECE" w:rsidR="00BB45A5" w:rsidRDefault="00D17007" w:rsidP="00D17007">
            <w:pPr>
              <w:pStyle w:val="ListParagraph"/>
              <w:numPr>
                <w:ilvl w:val="0"/>
                <w:numId w:val="12"/>
              </w:numPr>
              <w:rPr>
                <w:rFonts w:ascii="Arial" w:hAnsi="Arial" w:cs="Arial"/>
                <w:highlight w:val="cyan"/>
                <w:lang w:eastAsia="zh-CN"/>
              </w:rPr>
            </w:pPr>
            <w:r>
              <w:rPr>
                <w:rFonts w:ascii="Arial" w:hAnsi="Arial" w:cs="Arial" w:hint="eastAsia"/>
                <w:highlight w:val="cyan"/>
                <w:lang w:eastAsia="zh-CN"/>
              </w:rPr>
              <w:t>Accepted</w:t>
            </w:r>
            <w:r w:rsidR="00340317">
              <w:rPr>
                <w:rFonts w:ascii="Arial" w:hAnsi="Arial" w:cs="Arial"/>
                <w:highlight w:val="cyan"/>
                <w:lang w:eastAsia="zh-CN"/>
              </w:rPr>
              <w:t>.</w:t>
            </w:r>
          </w:p>
          <w:p w14:paraId="21C0A647" w14:textId="25B73B67" w:rsidR="00D17007" w:rsidRPr="0044691E" w:rsidRDefault="0044691E" w:rsidP="0044691E">
            <w:pPr>
              <w:pStyle w:val="ListParagraph"/>
              <w:numPr>
                <w:ilvl w:val="0"/>
                <w:numId w:val="12"/>
              </w:numPr>
              <w:rPr>
                <w:rFonts w:ascii="Arial" w:hAnsi="Arial" w:cs="Arial"/>
                <w:highlight w:val="red"/>
                <w:lang w:eastAsia="zh-CN"/>
              </w:rPr>
            </w:pPr>
            <w:r w:rsidRPr="0044691E">
              <w:rPr>
                <w:rFonts w:ascii="Arial" w:hAnsi="Arial" w:cs="Arial"/>
                <w:highlight w:val="red"/>
                <w:lang w:eastAsia="zh-CN"/>
              </w:rPr>
              <w:t xml:space="preserve">Not </w:t>
            </w:r>
            <w:r w:rsidR="00D17007" w:rsidRPr="0044691E">
              <w:rPr>
                <w:rFonts w:ascii="Arial" w:hAnsi="Arial" w:cs="Arial" w:hint="eastAsia"/>
                <w:highlight w:val="red"/>
                <w:lang w:eastAsia="zh-CN"/>
              </w:rPr>
              <w:t>Accepted</w:t>
            </w:r>
            <w:r w:rsidRPr="0044691E">
              <w:rPr>
                <w:rFonts w:ascii="Arial" w:hAnsi="Arial" w:cs="Arial"/>
                <w:highlight w:val="red"/>
                <w:lang w:eastAsia="zh-CN"/>
              </w:rPr>
              <w:t xml:space="preserve">, according to Table 8.1.4.4.2.3.3-7, </w:t>
            </w:r>
            <w:r w:rsidR="009367E8">
              <w:rPr>
                <w:rFonts w:ascii="Arial" w:hAnsi="Arial" w:cs="Arial"/>
                <w:highlight w:val="red"/>
                <w:lang w:eastAsia="zh-CN"/>
              </w:rPr>
              <w:t>this testcase</w:t>
            </w:r>
            <w:r w:rsidRPr="0044691E">
              <w:rPr>
                <w:rFonts w:ascii="Arial" w:hAnsi="Arial" w:cs="Arial"/>
                <w:highlight w:val="red"/>
                <w:lang w:eastAsia="zh-CN"/>
              </w:rPr>
              <w:t xml:space="preserve"> called the RRCReconfiguration-HO with condition RBConfig_KeyChange. So the key need to refresh.</w:t>
            </w:r>
          </w:p>
          <w:p w14:paraId="5984138C" w14:textId="333A7333" w:rsidR="00B03754" w:rsidRPr="00BA26B2" w:rsidRDefault="00D17007" w:rsidP="00BA26B2">
            <w:pPr>
              <w:pStyle w:val="ListParagraph"/>
              <w:numPr>
                <w:ilvl w:val="0"/>
                <w:numId w:val="12"/>
              </w:numPr>
              <w:rPr>
                <w:rFonts w:ascii="Arial" w:hAnsi="Arial" w:cs="Arial"/>
                <w:highlight w:val="cyan"/>
                <w:lang w:eastAsia="zh-CN"/>
              </w:rPr>
            </w:pPr>
            <w:r w:rsidRPr="00D17007">
              <w:rPr>
                <w:rFonts w:ascii="Arial" w:hAnsi="Arial" w:cs="Arial" w:hint="eastAsia"/>
                <w:highlight w:val="cyan"/>
                <w:lang w:eastAsia="zh-CN"/>
              </w:rPr>
              <w:t>Acce</w:t>
            </w:r>
            <w:r w:rsidRPr="00BA26B2">
              <w:rPr>
                <w:rFonts w:ascii="Arial" w:hAnsi="Arial" w:cs="Arial" w:hint="eastAsia"/>
                <w:highlight w:val="cyan"/>
                <w:lang w:eastAsia="zh-CN"/>
              </w:rPr>
              <w:t>pted</w:t>
            </w:r>
            <w:r w:rsidRPr="00BA26B2">
              <w:rPr>
                <w:rFonts w:ascii="Arial" w:hAnsi="Arial" w:cs="Arial"/>
                <w:highlight w:val="cyan"/>
                <w:lang w:eastAsia="zh-CN"/>
              </w:rPr>
              <w:t xml:space="preserve"> in principle, disable RACH preamble reception after handling the RACH</w:t>
            </w:r>
            <w:r w:rsidR="0044691E" w:rsidRPr="00BA26B2">
              <w:rPr>
                <w:rFonts w:ascii="Arial" w:hAnsi="Arial" w:cs="Arial"/>
                <w:highlight w:val="cyan"/>
                <w:lang w:eastAsia="zh-CN"/>
              </w:rPr>
              <w:t xml:space="preserve"> procedure.</w:t>
            </w:r>
            <w:r w:rsidR="00BA26B2" w:rsidRPr="00BA26B2">
              <w:rPr>
                <w:rFonts w:ascii="Arial" w:hAnsi="Arial" w:cs="Arial"/>
                <w:highlight w:val="cyan"/>
                <w:lang w:eastAsia="zh-CN"/>
              </w:rPr>
              <w:t xml:space="preserve"> F</w:t>
            </w:r>
            <w:r w:rsidR="00A92BAB" w:rsidRPr="00BA26B2">
              <w:rPr>
                <w:rFonts w:ascii="Arial" w:hAnsi="Arial" w:cs="Arial"/>
                <w:highlight w:val="cyan"/>
              </w:rPr>
              <w:t>or Cell 4 this has to be enabled before step 14 to allow a possible reception of an incorrect PRACH preamble (step 15)</w:t>
            </w:r>
            <w:r w:rsidR="00BA26B2">
              <w:rPr>
                <w:rFonts w:ascii="Arial" w:hAnsi="Arial" w:cs="Arial"/>
                <w:highlight w:val="cyan"/>
              </w:rPr>
              <w:t xml:space="preserve">. So </w:t>
            </w:r>
            <w:r w:rsidR="00B03754" w:rsidRPr="00BA26B2">
              <w:rPr>
                <w:rFonts w:ascii="Arial" w:hAnsi="Arial" w:cs="Arial"/>
                <w:highlight w:val="cyan"/>
              </w:rPr>
              <w:t xml:space="preserve">I moved the </w:t>
            </w:r>
            <w:r w:rsidR="00B03754" w:rsidRPr="00BA26B2">
              <w:rPr>
                <w:rFonts w:ascii="Arial" w:hAnsi="Arial" w:cs="Arial"/>
                <w:highlight w:val="cyan"/>
              </w:rPr>
              <w:lastRenderedPageBreak/>
              <w:t>second function to enable receiving</w:t>
            </w:r>
            <w:r w:rsidR="00B03754" w:rsidRPr="00BA26B2">
              <w:rPr>
                <w:rFonts w:ascii="Arial" w:hAnsi="Arial" w:cs="Arial"/>
                <w:highlight w:val="cyan"/>
                <w:lang w:eastAsia="zh-CN"/>
              </w:rPr>
              <w:t xml:space="preserve"> RACH preamble up to step</w:t>
            </w:r>
            <w:r w:rsidR="00A678B0" w:rsidRPr="00BA26B2">
              <w:rPr>
                <w:rFonts w:ascii="Arial" w:hAnsi="Arial" w:cs="Arial"/>
                <w:highlight w:val="cyan"/>
                <w:lang w:eastAsia="zh-CN"/>
              </w:rPr>
              <w:t xml:space="preserve"> 13.</w:t>
            </w:r>
            <w:r w:rsidR="00B03754" w:rsidRPr="00BA26B2">
              <w:rPr>
                <w:rFonts w:ascii="Arial" w:hAnsi="Arial" w:cs="Arial"/>
                <w:highlight w:val="cyan"/>
                <w:lang w:eastAsia="zh-CN"/>
              </w:rPr>
              <w:t xml:space="preserve"> </w:t>
            </w:r>
            <w:r w:rsidR="00BA26B2" w:rsidRPr="00BA26B2">
              <w:rPr>
                <w:rFonts w:ascii="Arial" w:hAnsi="Arial" w:cs="Arial"/>
                <w:highlight w:val="cyan"/>
                <w:lang w:eastAsia="zh-CN"/>
              </w:rPr>
              <w:t>Please see proposed implementation in clause 2.5</w:t>
            </w:r>
            <w:r w:rsidR="00A678B0" w:rsidRPr="00BA26B2">
              <w:rPr>
                <w:rFonts w:ascii="Arial" w:hAnsi="Arial" w:cs="Arial"/>
                <w:highlight w:val="cyan"/>
                <w:lang w:eastAsia="zh-CN"/>
              </w:rPr>
              <w:t>.</w:t>
            </w:r>
          </w:p>
        </w:tc>
      </w:tr>
    </w:tbl>
    <w:p w14:paraId="75867DF8" w14:textId="77777777" w:rsidR="00BB45A5" w:rsidRPr="00441AF6" w:rsidRDefault="00BB45A5" w:rsidP="00BB45A5">
      <w:pPr>
        <w:rPr>
          <w:rFonts w:eastAsia="Calibri"/>
          <w:lang w:val="en-US"/>
        </w:rPr>
      </w:pPr>
    </w:p>
    <w:p w14:paraId="439B910C"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48191F8C"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8603C" w14:textId="77777777" w:rsidR="00BB45A5" w:rsidRDefault="00BB45A5" w:rsidP="0044691E">
            <w:pPr>
              <w:ind w:firstLine="195"/>
            </w:pPr>
            <w:r>
              <w:t>function fl_TC_8_1_4_4_2_TestBody() runs on NR5GC_PTC</w:t>
            </w:r>
          </w:p>
          <w:p w14:paraId="3C30C6B2" w14:textId="77777777" w:rsidR="00BB45A5" w:rsidRDefault="00BB45A5" w:rsidP="0044691E">
            <w:pPr>
              <w:ind w:firstLine="195"/>
            </w:pPr>
            <w:r>
              <w:t xml:space="preserve">  {</w:t>
            </w:r>
          </w:p>
          <w:p w14:paraId="36437FE5" w14:textId="77777777" w:rsidR="00BB45A5" w:rsidRDefault="00BB45A5" w:rsidP="0044691E">
            <w:pPr>
              <w:ind w:firstLine="195"/>
            </w:pPr>
            <w:r>
              <w:t xml:space="preserve">    var template (value) NR_CellPowerList_Type v_CellPowerList_AtT1;</w:t>
            </w:r>
          </w:p>
          <w:p w14:paraId="568E36E0" w14:textId="77777777" w:rsidR="00BB45A5" w:rsidRDefault="00BB45A5" w:rsidP="0044691E">
            <w:pPr>
              <w:ind w:firstLine="195"/>
            </w:pPr>
            <w:r>
              <w:t xml:space="preserve">    var template (value) NR_CellPowerList_Type v_CellPowerList_AtT2;</w:t>
            </w:r>
          </w:p>
          <w:p w14:paraId="28DC228B" w14:textId="77777777" w:rsidR="00BB45A5" w:rsidRDefault="00BB45A5" w:rsidP="0044691E">
            <w:pPr>
              <w:ind w:firstLine="195"/>
            </w:pPr>
            <w:r>
              <w:t xml:space="preserve">    var template (value) NR_CellPowerList_Type v_CellPowerList_AtT3;</w:t>
            </w:r>
          </w:p>
          <w:p w14:paraId="2025E8F1" w14:textId="77777777" w:rsidR="00BB45A5" w:rsidRDefault="00BB45A5" w:rsidP="0044691E">
            <w:pPr>
              <w:ind w:firstLine="195"/>
            </w:pPr>
            <w:r>
              <w:t xml:space="preserve">    //var NR_AbsoluteCellPower_Type v_CellPower_Serving_FR1;</w:t>
            </w:r>
          </w:p>
          <w:p w14:paraId="69663319" w14:textId="77777777" w:rsidR="00BB45A5" w:rsidRDefault="00BB45A5" w:rsidP="0044691E">
            <w:pPr>
              <w:ind w:firstLine="195"/>
            </w:pPr>
            <w:r>
              <w:t xml:space="preserve">    var NR_AbsoluteCellPower_Type v_CellPower_EntryCondition_FR1;</w:t>
            </w:r>
          </w:p>
          <w:p w14:paraId="10C34636" w14:textId="77777777" w:rsidR="00BB45A5" w:rsidRDefault="00BB45A5" w:rsidP="0044691E">
            <w:pPr>
              <w:ind w:firstLine="195"/>
            </w:pPr>
            <w:r>
              <w:t xml:space="preserve">    var NR_AbsoluteCellPower_Type v_CellPower_Leaving_FR1;</w:t>
            </w:r>
          </w:p>
          <w:p w14:paraId="2E695052" w14:textId="77777777" w:rsidR="00BB45A5" w:rsidRDefault="00BB45A5" w:rsidP="0044691E">
            <w:pPr>
              <w:ind w:firstLine="195"/>
            </w:pPr>
            <w:r>
              <w:t xml:space="preserve">    var RSRP_Range v_Rsrp;</w:t>
            </w:r>
          </w:p>
          <w:p w14:paraId="193B374D" w14:textId="77777777" w:rsidR="00BB45A5" w:rsidRDefault="00BB45A5" w:rsidP="0044691E">
            <w:pPr>
              <w:ind w:firstLine="195"/>
            </w:pPr>
            <w:r>
              <w:t xml:space="preserve">    var integer v_DRBId;</w:t>
            </w:r>
          </w:p>
          <w:p w14:paraId="0FC552D4" w14:textId="77777777" w:rsidR="00BB45A5" w:rsidRDefault="00BB45A5" w:rsidP="0044691E">
            <w:pPr>
              <w:ind w:firstLine="195"/>
            </w:pPr>
            <w:r>
              <w:t xml:space="preserve">    var template (value) MeasConfig v_MeasConfig;</w:t>
            </w:r>
          </w:p>
          <w:p w14:paraId="200737EE" w14:textId="77777777" w:rsidR="00BB45A5" w:rsidRDefault="00BB45A5" w:rsidP="0044691E">
            <w:pPr>
              <w:ind w:firstLine="195"/>
            </w:pPr>
            <w:r>
              <w:t xml:space="preserve">    var template (value) ConditionalReconfiguration_r16 v_ConditionalReconfiguration_r16_Step_1;</w:t>
            </w:r>
          </w:p>
          <w:p w14:paraId="4FF95FAE" w14:textId="77777777" w:rsidR="00BB45A5" w:rsidRDefault="00BB45A5" w:rsidP="0044691E">
            <w:pPr>
              <w:ind w:firstLine="195"/>
            </w:pPr>
            <w:r>
              <w:t xml:space="preserve">    var template (value) ConditionalReconfiguration_r16 v_ConditionalReconfiguration_r16_Step_3;</w:t>
            </w:r>
          </w:p>
          <w:p w14:paraId="2CD87539" w14:textId="77777777" w:rsidR="00BB45A5" w:rsidRDefault="00BB45A5" w:rsidP="0044691E">
            <w:pPr>
              <w:ind w:firstLine="195"/>
            </w:pPr>
            <w:r>
              <w:t xml:space="preserve">    var template (value) ConditionalReconfiguration_r16 v_ConditionalReconfiguration_r16_Step_10;</w:t>
            </w:r>
          </w:p>
          <w:p w14:paraId="0715CB7A" w14:textId="77777777" w:rsidR="00BB45A5" w:rsidRDefault="00BB45A5" w:rsidP="0044691E">
            <w:pPr>
              <w:ind w:firstLine="195"/>
            </w:pPr>
            <w:r>
              <w:t xml:space="preserve">    var template (value) ConditionalReconfiguration_r16 v_ConditionalReconfiguration_r16_Step_12;</w:t>
            </w:r>
          </w:p>
          <w:p w14:paraId="6A2BAA89" w14:textId="77777777" w:rsidR="00BB45A5" w:rsidRDefault="00BB45A5" w:rsidP="0044691E">
            <w:pPr>
              <w:ind w:firstLine="195"/>
            </w:pPr>
            <w:r>
              <w:t xml:space="preserve">    var template (value) ConditionalReconfiguration_r16 v_ConditionalReconfiguration_r16_Step_16;</w:t>
            </w:r>
          </w:p>
          <w:p w14:paraId="283A31D9" w14:textId="77777777" w:rsidR="00BB45A5" w:rsidRDefault="00BB45A5" w:rsidP="0044691E">
            <w:pPr>
              <w:ind w:firstLine="195"/>
            </w:pPr>
          </w:p>
          <w:p w14:paraId="5B9710C5" w14:textId="77777777" w:rsidR="00BB45A5" w:rsidRDefault="00BB45A5" w:rsidP="0044691E">
            <w:pPr>
              <w:ind w:firstLine="195"/>
            </w:pPr>
            <w:r>
              <w:t xml:space="preserve">    var template (value) NR_DRBInfoList_Type v_DRBInfoList := f_NR5GC_MobileInfo_GetDRBInfoList();</w:t>
            </w:r>
          </w:p>
          <w:p w14:paraId="4D6B4595" w14:textId="77777777" w:rsidR="00BB45A5" w:rsidRDefault="00BB45A5" w:rsidP="0044691E">
            <w:pPr>
              <w:ind w:firstLine="195"/>
            </w:pPr>
            <w:r>
              <w:t xml:space="preserve">    var PDUSessionInfoList_Type v_PDUSessionInfoList;</w:t>
            </w:r>
          </w:p>
          <w:p w14:paraId="2759542D" w14:textId="77777777" w:rsidR="00BB45A5" w:rsidRDefault="00BB45A5" w:rsidP="0044691E">
            <w:pPr>
              <w:ind w:firstLine="195"/>
            </w:pPr>
            <w:r>
              <w:t xml:space="preserve">    timer t_Watchdog := 10.0;</w:t>
            </w:r>
          </w:p>
          <w:p w14:paraId="28FEFD2B" w14:textId="77777777" w:rsidR="00BB45A5" w:rsidRDefault="00BB45A5" w:rsidP="0044691E">
            <w:pPr>
              <w:ind w:firstLine="195"/>
            </w:pPr>
            <w:r>
              <w:t xml:space="preserve">    </w:t>
            </w:r>
          </w:p>
          <w:p w14:paraId="594324A6" w14:textId="77777777" w:rsidR="00BB45A5" w:rsidRDefault="00BB45A5" w:rsidP="0044691E">
            <w:pPr>
              <w:ind w:firstLine="195"/>
            </w:pPr>
            <w:r>
              <w:t xml:space="preserve">    v_PDUSessionInfoList := f_NR5GC_MobileInfo_GetSessionInfoList();</w:t>
            </w:r>
          </w:p>
          <w:p w14:paraId="7FE1DFD3" w14:textId="77777777" w:rsidR="00BB45A5" w:rsidRDefault="00BB45A5" w:rsidP="0044691E">
            <w:pPr>
              <w:ind w:firstLine="195"/>
            </w:pPr>
          </w:p>
          <w:p w14:paraId="17549498" w14:textId="77777777" w:rsidR="00BB45A5" w:rsidRDefault="00BB45A5" w:rsidP="0044691E">
            <w:pPr>
              <w:ind w:firstLine="195"/>
            </w:pPr>
            <w:r>
              <w:t xml:space="preserve">    //Power levels of NR cell 1, NR cell 2 and NR cell 4 FR1 acc. Table 8.1.4.4.1.3.2-1, Table 8.1.4.4.1.3.2-2 FFS</w:t>
            </w:r>
          </w:p>
          <w:p w14:paraId="22D55746" w14:textId="77777777" w:rsidR="00BB45A5" w:rsidRDefault="00BB45A5" w:rsidP="0044691E">
            <w:pPr>
              <w:ind w:firstLine="195"/>
            </w:pPr>
            <w:r>
              <w:t xml:space="preserve">    /*         |   Cell 1   |  Cell 2  |  Cell 4</w:t>
            </w:r>
          </w:p>
          <w:p w14:paraId="6D81D9EA" w14:textId="77777777" w:rsidR="00BB45A5" w:rsidRDefault="00BB45A5" w:rsidP="0044691E">
            <w:pPr>
              <w:ind w:firstLine="195"/>
            </w:pPr>
            <w:r>
              <w:t xml:space="preserve">     * -----------------------------------------</w:t>
            </w:r>
          </w:p>
          <w:p w14:paraId="2991DCC5" w14:textId="77777777" w:rsidR="00BB45A5" w:rsidRDefault="00BB45A5" w:rsidP="0044691E">
            <w:pPr>
              <w:ind w:firstLine="195"/>
            </w:pPr>
            <w:r>
              <w:t xml:space="preserve">     *   T0    |    -82     |   -91    |   -91</w:t>
            </w:r>
          </w:p>
          <w:p w14:paraId="5BCF47A8" w14:textId="77777777" w:rsidR="00BB45A5" w:rsidRDefault="00BB45A5" w:rsidP="0044691E">
            <w:pPr>
              <w:ind w:firstLine="195"/>
            </w:pPr>
            <w:r>
              <w:t xml:space="preserve">     * -----------------------------------------</w:t>
            </w:r>
          </w:p>
          <w:p w14:paraId="39FCECEC" w14:textId="77777777" w:rsidR="00BB45A5" w:rsidRDefault="00BB45A5" w:rsidP="0044691E">
            <w:pPr>
              <w:ind w:firstLine="195"/>
            </w:pPr>
            <w:r>
              <w:t xml:space="preserve">     *   T1    |    -91     |   -79    |   -91</w:t>
            </w:r>
          </w:p>
          <w:p w14:paraId="3719DAFF" w14:textId="77777777" w:rsidR="00BB45A5" w:rsidRDefault="00BB45A5" w:rsidP="0044691E">
            <w:pPr>
              <w:ind w:firstLine="195"/>
            </w:pPr>
            <w:r>
              <w:t xml:space="preserve">     * -----------------------------------------</w:t>
            </w:r>
          </w:p>
          <w:p w14:paraId="75F34A7D" w14:textId="77777777" w:rsidR="00BB45A5" w:rsidRDefault="00BB45A5" w:rsidP="0044691E">
            <w:pPr>
              <w:ind w:firstLine="195"/>
            </w:pPr>
            <w:r>
              <w:t xml:space="preserve">     *   T2    |    -91     |   -91    |   -79</w:t>
            </w:r>
          </w:p>
          <w:p w14:paraId="117DA628" w14:textId="77777777" w:rsidR="00BB45A5" w:rsidRDefault="00BB45A5" w:rsidP="0044691E">
            <w:pPr>
              <w:ind w:firstLine="195"/>
            </w:pPr>
            <w:r>
              <w:lastRenderedPageBreak/>
              <w:t xml:space="preserve">     * -----------------------------------------</w:t>
            </w:r>
          </w:p>
          <w:p w14:paraId="1C5C130B" w14:textId="77777777" w:rsidR="00BB45A5" w:rsidRDefault="00BB45A5" w:rsidP="0044691E">
            <w:pPr>
              <w:ind w:firstLine="195"/>
            </w:pPr>
            <w:r>
              <w:t xml:space="preserve">     *   T3    |    -79     |   -91    |   -91</w:t>
            </w:r>
          </w:p>
          <w:p w14:paraId="13533D8D" w14:textId="77777777" w:rsidR="00BB45A5" w:rsidRDefault="00BB45A5" w:rsidP="0044691E">
            <w:pPr>
              <w:ind w:firstLine="195"/>
            </w:pPr>
            <w:r>
              <w:t xml:space="preserve">     */</w:t>
            </w:r>
          </w:p>
          <w:p w14:paraId="7B6D18AB" w14:textId="77777777" w:rsidR="00BB45A5" w:rsidRDefault="00BB45A5" w:rsidP="0044691E">
            <w:pPr>
              <w:ind w:firstLine="195"/>
            </w:pPr>
          </w:p>
          <w:p w14:paraId="23585F25" w14:textId="77777777" w:rsidR="00BB45A5" w:rsidRDefault="00BB45A5" w:rsidP="0044691E">
            <w:pPr>
              <w:ind w:firstLine="195"/>
            </w:pPr>
            <w:r>
              <w:t xml:space="preserve">    v_CellPower_Leaving_FR1 := -91;</w:t>
            </w:r>
          </w:p>
          <w:p w14:paraId="1046CE35" w14:textId="77777777" w:rsidR="00BB45A5" w:rsidRDefault="00BB45A5" w:rsidP="0044691E">
            <w:pPr>
              <w:ind w:firstLine="195"/>
            </w:pPr>
            <w:r>
              <w:t xml:space="preserve">    v_CellPower_EntryCondition_FR1 := -79;</w:t>
            </w:r>
          </w:p>
          <w:p w14:paraId="076190D6" w14:textId="77777777" w:rsidR="00BB45A5" w:rsidRDefault="00BB45A5" w:rsidP="0044691E">
            <w:pPr>
              <w:ind w:firstLine="195"/>
            </w:pPr>
          </w:p>
          <w:p w14:paraId="44FE2374" w14:textId="77777777" w:rsidR="00BB45A5" w:rsidRDefault="00BB45A5" w:rsidP="0044691E">
            <w:pPr>
              <w:ind w:firstLine="195"/>
            </w:pPr>
            <w:r>
              <w:t xml:space="preserve">    v_CellPowerList_AtT1 := {cs_NR_CellPower(nr_Cell1, v_CellPower_Leaving_FR1, tsc_NR_NonSuitableOffCellSSS_EPRE),  // FR2 is FFS</w:t>
            </w:r>
          </w:p>
          <w:p w14:paraId="64A2FE71" w14:textId="77777777" w:rsidR="00BB45A5" w:rsidRDefault="00BB45A5" w:rsidP="0044691E">
            <w:pPr>
              <w:ind w:firstLine="195"/>
            </w:pPr>
            <w:r>
              <w:t xml:space="preserve">                             cs_NR_CellPower(nr_Cell2, v_CellPower_EntryCondition_FR1, tsc_NR_NonSuitableOffCellSSS_EPRE), // FR2 is FFS</w:t>
            </w:r>
          </w:p>
          <w:p w14:paraId="5C082511" w14:textId="77777777" w:rsidR="00BB45A5" w:rsidRDefault="00BB45A5" w:rsidP="0044691E">
            <w:pPr>
              <w:ind w:firstLine="195"/>
            </w:pPr>
            <w:r>
              <w:t xml:space="preserve">                             cs_NR_CellPower(nr_Cell4, v_CellPower_Leaving_FR1, tsc_NR_NonSuitableOffCellSSS_EPRE)}; // FR2 is FFS</w:t>
            </w:r>
          </w:p>
          <w:p w14:paraId="3F82EC38" w14:textId="77777777" w:rsidR="00BB45A5" w:rsidRDefault="00BB45A5" w:rsidP="0044691E">
            <w:pPr>
              <w:ind w:firstLine="195"/>
            </w:pPr>
            <w:r>
              <w:t xml:space="preserve">    v_CellPowerList_AtT2 := {cs_NR_CellPower(nr_Cell1, v_CellPower_Leaving_FR1, tsc_NR_NonSuitableOffCellSSS_EPRE),  // FR2 is FFS</w:t>
            </w:r>
          </w:p>
          <w:p w14:paraId="1CAD0187" w14:textId="77777777" w:rsidR="00BB45A5" w:rsidRDefault="00BB45A5" w:rsidP="0044691E">
            <w:pPr>
              <w:ind w:firstLine="195"/>
            </w:pPr>
            <w:r>
              <w:t xml:space="preserve">                             cs_NR_CellPower(nr_Cell2, v_CellPower_Leaving_FR1, tsc_NR_NonSuitableOffCellSSS_EPRE),  // FR2 is FFS</w:t>
            </w:r>
          </w:p>
          <w:p w14:paraId="34206213" w14:textId="77777777" w:rsidR="00BB45A5" w:rsidRDefault="00BB45A5" w:rsidP="0044691E">
            <w:pPr>
              <w:ind w:firstLine="195"/>
            </w:pPr>
            <w:r>
              <w:t xml:space="preserve">                             cs_NR_CellPower(nr_Cell4, v_CellPower_EntryCondition_FR1, tsc_NR_NonSuitableOffCellSSS_EPRE)}; // FR2 is FFS</w:t>
            </w:r>
          </w:p>
          <w:p w14:paraId="595F380F" w14:textId="77777777" w:rsidR="00BB45A5" w:rsidRDefault="00BB45A5" w:rsidP="0044691E">
            <w:pPr>
              <w:ind w:firstLine="195"/>
            </w:pPr>
            <w:r>
              <w:t xml:space="preserve">    v_CellPowerList_AtT3 := {cs_NR_CellPower(nr_Cell1, v_CellPower_EntryCondition_FR1, tsc_NR_NonSuitableOffCellSSS_EPRE),  // FR2 is FFS</w:t>
            </w:r>
          </w:p>
          <w:p w14:paraId="34F68A64" w14:textId="77777777" w:rsidR="00BB45A5" w:rsidRDefault="00BB45A5" w:rsidP="0044691E">
            <w:pPr>
              <w:ind w:firstLine="195"/>
            </w:pPr>
            <w:r>
              <w:t xml:space="preserve">                             cs_NR_CellPower(nr_Cell2, v_CellPower_Leaving_FR1, tsc_NR_NonSuitableOffCellSSS_EPRE),  // FR2 is FFS</w:t>
            </w:r>
          </w:p>
          <w:p w14:paraId="7127EA3A" w14:textId="77777777" w:rsidR="00BB45A5" w:rsidRDefault="00BB45A5" w:rsidP="0044691E">
            <w:pPr>
              <w:ind w:firstLine="195"/>
            </w:pPr>
            <w:r>
              <w:t xml:space="preserve">                             cs_NR_CellPower(nr_Cell4, v_CellPower_Leaving_FR1, tsc_NR_NonSuitableOffCellSSS_EPRE)}; // FR2 is FFS</w:t>
            </w:r>
          </w:p>
          <w:p w14:paraId="2351B35A" w14:textId="77777777" w:rsidR="00BB45A5" w:rsidRDefault="00BB45A5" w:rsidP="0044691E">
            <w:pPr>
              <w:ind w:firstLine="195"/>
            </w:pPr>
          </w:p>
          <w:p w14:paraId="105A35FA" w14:textId="77777777" w:rsidR="00BB45A5" w:rsidRDefault="00BB45A5" w:rsidP="0044691E">
            <w:pPr>
              <w:ind w:firstLine="195"/>
            </w:pPr>
            <w:r>
              <w:t xml:space="preserve">    if(f_NR_CellInfo_GetIsFR1(nr_Cell1)){</w:t>
            </w:r>
          </w:p>
          <w:p w14:paraId="6FD566B9" w14:textId="77777777" w:rsidR="00BB45A5" w:rsidRDefault="00BB45A5" w:rsidP="0044691E">
            <w:pPr>
              <w:ind w:firstLine="195"/>
            </w:pPr>
            <w:r>
              <w:t xml:space="preserve">       v_Rsrp := 2;</w:t>
            </w:r>
          </w:p>
          <w:p w14:paraId="68D2BC2B" w14:textId="77777777" w:rsidR="00BB45A5" w:rsidRDefault="00BB45A5" w:rsidP="0044691E">
            <w:pPr>
              <w:ind w:firstLine="195"/>
            </w:pPr>
            <w:r>
              <w:t xml:space="preserve">    }</w:t>
            </w:r>
          </w:p>
          <w:p w14:paraId="7789AC4A" w14:textId="77777777" w:rsidR="00BB45A5" w:rsidRDefault="00BB45A5" w:rsidP="0044691E">
            <w:pPr>
              <w:ind w:firstLine="195"/>
            </w:pPr>
            <w:r>
              <w:t xml:space="preserve">    else{</w:t>
            </w:r>
          </w:p>
          <w:p w14:paraId="77A37795" w14:textId="77777777" w:rsidR="00BB45A5" w:rsidRDefault="00BB45A5" w:rsidP="0044691E">
            <w:pPr>
              <w:ind w:firstLine="195"/>
            </w:pPr>
            <w:r>
              <w:t xml:space="preserve">       v_Rsrp := 2;          //FFS dummy value FR2</w:t>
            </w:r>
          </w:p>
          <w:p w14:paraId="552F9420" w14:textId="77777777" w:rsidR="00BB45A5" w:rsidRDefault="00BB45A5" w:rsidP="0044691E">
            <w:pPr>
              <w:ind w:firstLine="195"/>
            </w:pPr>
            <w:r>
              <w:t xml:space="preserve">    }</w:t>
            </w:r>
          </w:p>
          <w:p w14:paraId="1D52795A" w14:textId="77777777" w:rsidR="00BB45A5" w:rsidRDefault="00BB45A5" w:rsidP="0044691E">
            <w:pPr>
              <w:ind w:firstLine="195"/>
            </w:pPr>
          </w:p>
          <w:p w14:paraId="0006307D" w14:textId="77777777" w:rsidR="00BB45A5" w:rsidRDefault="00BB45A5" w:rsidP="0044691E">
            <w:pPr>
              <w:ind w:firstLine="195"/>
            </w:pPr>
            <w:r>
              <w:t xml:space="preserve">    //@siclog "Steps 1-2" siclog@</w:t>
            </w:r>
          </w:p>
          <w:p w14:paraId="087EE722" w14:textId="77777777" w:rsidR="00BB45A5" w:rsidRDefault="00BB45A5" w:rsidP="0044691E">
            <w:pPr>
              <w:ind w:firstLine="195"/>
            </w:pPr>
            <w:r>
              <w:t xml:space="preserve">    //The SS transmits an RRCReconfiguration message including MeasConfig and ConditionalReconfiguration to set NR Cell 4 as a target candidate cell.</w:t>
            </w:r>
          </w:p>
          <w:p w14:paraId="0775ADEA" w14:textId="77777777" w:rsidR="00BB45A5" w:rsidRDefault="00BB45A5" w:rsidP="0044691E">
            <w:pPr>
              <w:ind w:firstLine="195"/>
            </w:pPr>
            <w:r>
              <w:t xml:space="preserve">    //The UE transmits an RRCReconfigurationComplete message in NR Cell 1.</w:t>
            </w:r>
          </w:p>
          <w:p w14:paraId="489DB1BC" w14:textId="77777777" w:rsidR="00BB45A5" w:rsidRDefault="00BB45A5" w:rsidP="0044691E">
            <w:pPr>
              <w:ind w:firstLine="195"/>
            </w:pPr>
            <w:r>
              <w:t xml:space="preserve">    v_MeasConfig := f_NR_GenerateMeasurementConfigNR( {cs_MeasObjectId1(nr_Cell1)},</w:t>
            </w:r>
          </w:p>
          <w:p w14:paraId="64B844C4" w14:textId="77777777" w:rsidR="00BB45A5" w:rsidRDefault="00BB45A5" w:rsidP="0044691E">
            <w:pPr>
              <w:ind w:firstLine="195"/>
            </w:pPr>
            <w:r>
              <w:t xml:space="preserve">                                                      {cs_NR_ReportConfigCondTrigger(tsc_NR_IdReportConfigId1, v_Rsrp)},</w:t>
            </w:r>
          </w:p>
          <w:p w14:paraId="0C33082B" w14:textId="77777777" w:rsidR="00BB45A5" w:rsidRDefault="00BB45A5" w:rsidP="0044691E">
            <w:pPr>
              <w:ind w:firstLine="195"/>
            </w:pPr>
            <w:r>
              <w:lastRenderedPageBreak/>
              <w:t xml:space="preserve">                                                      {cs_NR_MeasId_Config_id1_obj1_conf1},</w:t>
            </w:r>
          </w:p>
          <w:p w14:paraId="1CCD21DB" w14:textId="77777777" w:rsidR="00BB45A5" w:rsidRDefault="00BB45A5" w:rsidP="0044691E">
            <w:pPr>
              <w:ind w:firstLine="195"/>
            </w:pPr>
            <w:r>
              <w:t xml:space="preserve">                                                      -,-,-,-);</w:t>
            </w:r>
          </w:p>
          <w:p w14:paraId="049885EF" w14:textId="77777777" w:rsidR="00BB45A5" w:rsidRDefault="00BB45A5" w:rsidP="0044691E">
            <w:pPr>
              <w:ind w:firstLine="195"/>
            </w:pPr>
            <w:r>
              <w:t xml:space="preserve">    v_ConditionalReconfiguration_r16_Step_1 := cs_ConditionalReconfiguration_r16( -,</w:t>
            </w:r>
          </w:p>
          <w:p w14:paraId="6A56DE37" w14:textId="77777777" w:rsidR="00BB45A5" w:rsidRDefault="00BB45A5" w:rsidP="0044691E">
            <w:pPr>
              <w:ind w:firstLine="195"/>
            </w:pPr>
            <w:r>
              <w:t xml:space="preserve">                                                                                  cs_CondReconfigToAddModList_r16_1EntryCR_1EntryMI(1,</w:t>
            </w:r>
          </w:p>
          <w:p w14:paraId="2197CD42" w14:textId="77777777" w:rsidR="00BB45A5" w:rsidRDefault="00BB45A5" w:rsidP="0044691E">
            <w:pPr>
              <w:ind w:firstLine="195"/>
            </w:pPr>
            <w:r>
              <w:t xml:space="preserve">                                                                                                                                    tsc_NR_MeasId1,</w:t>
            </w:r>
          </w:p>
          <w:p w14:paraId="57AA1852" w14:textId="77777777" w:rsidR="00BB45A5" w:rsidRDefault="00BB45A5" w:rsidP="0044691E">
            <w:pPr>
              <w:ind w:firstLine="195"/>
            </w:pPr>
            <w:r>
              <w:t xml:space="preserve">                                                                                                                                    f_NR_GenerateCondRRCReconfig_r16_Octetstring(nr_Cell4)));</w:t>
            </w:r>
          </w:p>
          <w:p w14:paraId="3373D63C" w14:textId="77777777" w:rsidR="00BB45A5" w:rsidRDefault="00BB45A5" w:rsidP="0044691E">
            <w:pPr>
              <w:ind w:firstLine="195"/>
            </w:pPr>
            <w:r>
              <w:t xml:space="preserve">    SRB.send(cas_NR_SRB1_RrcPdu_REQ( nr_Cell1,</w:t>
            </w:r>
          </w:p>
          <w:p w14:paraId="7DEE8A78" w14:textId="77777777" w:rsidR="00BB45A5" w:rsidRDefault="00BB45A5" w:rsidP="0044691E">
            <w:pPr>
              <w:ind w:firstLine="195"/>
            </w:pPr>
            <w:r>
              <w:t xml:space="preserve">                                     cs_TimingInfo_Now,</w:t>
            </w:r>
          </w:p>
          <w:p w14:paraId="43431328" w14:textId="77777777" w:rsidR="00BB45A5" w:rsidRDefault="00BB45A5" w:rsidP="0044691E">
            <w:pPr>
              <w:ind w:firstLine="195"/>
            </w:pPr>
            <w:r>
              <w:t xml:space="preserve">                                     cs_38508_RRCReconfiguration_CHO(-,v_MeasConfig, v_ConditionalReconfiguration_r16_Step_1)));</w:t>
            </w:r>
          </w:p>
          <w:p w14:paraId="7F42BF38" w14:textId="77777777" w:rsidR="00BB45A5" w:rsidRDefault="00BB45A5" w:rsidP="0044691E">
            <w:pPr>
              <w:ind w:firstLine="195"/>
            </w:pPr>
          </w:p>
          <w:p w14:paraId="3EAEB171" w14:textId="77777777" w:rsidR="00BB45A5" w:rsidRDefault="00BB45A5" w:rsidP="0044691E">
            <w:pPr>
              <w:ind w:firstLine="195"/>
            </w:pPr>
            <w:r>
              <w:t xml:space="preserve">    </w:t>
            </w:r>
            <w:r w:rsidRPr="005E4265">
              <w:rPr>
                <w:highlight w:val="yellow"/>
              </w:rPr>
              <w:t>//@siclog "Steps 3-4" siclog@</w:t>
            </w:r>
          </w:p>
          <w:p w14:paraId="4EDA1DAF" w14:textId="77777777" w:rsidR="00BB45A5" w:rsidRDefault="00BB45A5" w:rsidP="0044691E">
            <w:pPr>
              <w:ind w:firstLine="195"/>
            </w:pPr>
            <w:r>
              <w:t xml:space="preserve">    //The SS transmits an RRCReconfiguration message including ConditionalReconfiguration to add NR Cell 2 as another target candidate cell.</w:t>
            </w:r>
          </w:p>
          <w:p w14:paraId="20B1900D" w14:textId="77777777" w:rsidR="00BB45A5" w:rsidRDefault="00BB45A5" w:rsidP="0044691E">
            <w:pPr>
              <w:ind w:firstLine="195"/>
            </w:pPr>
            <w:r>
              <w:t xml:space="preserve">    //The UE transmits an RRCReconfigurationComplete message in NR Cell 1.</w:t>
            </w:r>
          </w:p>
          <w:p w14:paraId="56F01584" w14:textId="77777777" w:rsidR="00BB45A5" w:rsidRDefault="00BB45A5" w:rsidP="0044691E">
            <w:pPr>
              <w:ind w:firstLine="195"/>
            </w:pPr>
            <w:r>
              <w:t xml:space="preserve">    v_ConditionalReconfiguration_r16_Step_3 := cs_ConditionalReconfiguration_r16( -,</w:t>
            </w:r>
          </w:p>
          <w:p w14:paraId="53765E24" w14:textId="77777777" w:rsidR="00BB45A5" w:rsidRDefault="00BB45A5" w:rsidP="0044691E">
            <w:pPr>
              <w:ind w:firstLine="195"/>
            </w:pPr>
            <w:r>
              <w:t xml:space="preserve">                                                                                  cs_CondReconfigToAddModList_r16_1EntryCR_1EntryMI(2,</w:t>
            </w:r>
          </w:p>
          <w:p w14:paraId="7F066836" w14:textId="77777777" w:rsidR="00BB45A5" w:rsidRDefault="00BB45A5" w:rsidP="0044691E">
            <w:pPr>
              <w:ind w:firstLine="195"/>
            </w:pPr>
            <w:r>
              <w:t xml:space="preserve">                                                                                                                                    tsc_NR_MeasId1,</w:t>
            </w:r>
          </w:p>
          <w:p w14:paraId="33D8D75B" w14:textId="77777777" w:rsidR="00BB45A5" w:rsidRDefault="00BB45A5" w:rsidP="0044691E">
            <w:pPr>
              <w:ind w:firstLine="195"/>
            </w:pPr>
            <w:r>
              <w:t xml:space="preserve">                                                                                                                                    f_NR_GenerateCondRRCReconfig_r16_Octetstring(nr_Cell2)));</w:t>
            </w:r>
          </w:p>
          <w:p w14:paraId="20CA7BBA" w14:textId="77777777" w:rsidR="00BB45A5" w:rsidRDefault="00BB45A5" w:rsidP="0044691E">
            <w:pPr>
              <w:ind w:firstLine="195"/>
            </w:pPr>
            <w:r>
              <w:t xml:space="preserve">    f_NR5GC_CHO_RRCReconfiguration_SSConfig( nr_Cell1,</w:t>
            </w:r>
          </w:p>
          <w:p w14:paraId="12F954DB" w14:textId="77777777" w:rsidR="00BB45A5" w:rsidRDefault="00BB45A5" w:rsidP="0044691E">
            <w:pPr>
              <w:ind w:firstLine="195"/>
            </w:pPr>
            <w:r>
              <w:t xml:space="preserve">                                             nr_Cell2,</w:t>
            </w:r>
          </w:p>
          <w:p w14:paraId="02391793" w14:textId="77777777" w:rsidR="00BB45A5" w:rsidRDefault="00BB45A5" w:rsidP="0044691E">
            <w:pPr>
              <w:ind w:firstLine="195"/>
            </w:pPr>
            <w:r>
              <w:t xml:space="preserve">                                             v_DRBInfoList,</w:t>
            </w:r>
          </w:p>
          <w:p w14:paraId="634A16DA" w14:textId="77777777" w:rsidR="00BB45A5" w:rsidRDefault="00BB45A5" w:rsidP="0044691E">
            <w:pPr>
              <w:ind w:firstLine="195"/>
            </w:pPr>
            <w:r>
              <w:t xml:space="preserve">                                             -,-,</w:t>
            </w:r>
          </w:p>
          <w:p w14:paraId="2C5B88BC" w14:textId="77777777" w:rsidR="00BB45A5" w:rsidRDefault="00BB45A5" w:rsidP="0044691E">
            <w:pPr>
              <w:ind w:firstLine="195"/>
            </w:pPr>
            <w:r>
              <w:t xml:space="preserve">                                             cs_38508_RRCReconfiguration_CHO(-, -, v_ConditionalReconfiguration_r16_Step_3),</w:t>
            </w:r>
          </w:p>
          <w:p w14:paraId="4E994F1D" w14:textId="77777777" w:rsidR="00BB45A5" w:rsidRDefault="00BB45A5" w:rsidP="0044691E">
            <w:pPr>
              <w:ind w:firstLine="195"/>
            </w:pPr>
            <w:r>
              <w:t xml:space="preserve">                                             -, -, -, </w:t>
            </w:r>
            <w:r w:rsidRPr="005E4265">
              <w:rPr>
                <w:highlight w:val="yellow"/>
              </w:rPr>
              <w:t>-);</w:t>
            </w:r>
          </w:p>
          <w:p w14:paraId="6A7CFBED" w14:textId="77777777" w:rsidR="00BB45A5" w:rsidRDefault="00BB45A5" w:rsidP="0044691E">
            <w:pPr>
              <w:ind w:firstLine="195"/>
            </w:pPr>
          </w:p>
          <w:p w14:paraId="57D99E9E" w14:textId="77777777" w:rsidR="00BB45A5" w:rsidRDefault="00BB45A5" w:rsidP="0044691E">
            <w:pPr>
              <w:ind w:firstLine="195"/>
            </w:pPr>
            <w:r>
              <w:t xml:space="preserve">    //@siclog "Step 5" siclog@</w:t>
            </w:r>
          </w:p>
          <w:p w14:paraId="52A70656" w14:textId="77777777" w:rsidR="00BB45A5" w:rsidRDefault="00BB45A5" w:rsidP="0044691E">
            <w:pPr>
              <w:ind w:firstLine="195"/>
            </w:pPr>
            <w:r>
              <w:t xml:space="preserve">    //SS adjusts the cell-specific reference signal level according to row "T1".</w:t>
            </w:r>
          </w:p>
          <w:p w14:paraId="6CAB0381" w14:textId="77777777" w:rsidR="00BB45A5" w:rsidRDefault="00BB45A5" w:rsidP="0044691E">
            <w:pPr>
              <w:ind w:firstLine="195"/>
            </w:pPr>
            <w:r>
              <w:t xml:space="preserve">    f_NR_SetCellPowerList(v_CellPowerList_AtT1);</w:t>
            </w:r>
          </w:p>
          <w:p w14:paraId="77B26C23" w14:textId="77777777" w:rsidR="00BB45A5" w:rsidRDefault="00BB45A5" w:rsidP="0044691E">
            <w:pPr>
              <w:ind w:firstLine="195"/>
            </w:pPr>
          </w:p>
          <w:p w14:paraId="12EB79B9" w14:textId="77777777" w:rsidR="00BB45A5" w:rsidRDefault="00BB45A5" w:rsidP="0044691E">
            <w:pPr>
              <w:ind w:firstLine="195"/>
            </w:pPr>
            <w:r>
              <w:t xml:space="preserve">    //@siclog "Step 6" siclog@</w:t>
            </w:r>
          </w:p>
          <w:p w14:paraId="6EA95D2F" w14:textId="77777777" w:rsidR="00BB45A5" w:rsidRDefault="00BB45A5" w:rsidP="0044691E">
            <w:pPr>
              <w:ind w:firstLine="195"/>
            </w:pPr>
            <w:r>
              <w:t xml:space="preserve">    //Check: Does the UE initiate a random access procedure by transmitting Preamble in NR Cell 2 within 10s?</w:t>
            </w:r>
          </w:p>
          <w:p w14:paraId="7268D001" w14:textId="77777777" w:rsidR="00BB45A5" w:rsidRDefault="00BB45A5" w:rsidP="0044691E">
            <w:pPr>
              <w:ind w:firstLine="195"/>
            </w:pPr>
            <w:r>
              <w:t xml:space="preserve">    t_Watchdog.start;</w:t>
            </w:r>
          </w:p>
          <w:p w14:paraId="3A00A0FD" w14:textId="77777777" w:rsidR="00BB45A5" w:rsidRDefault="00BB45A5" w:rsidP="0044691E">
            <w:pPr>
              <w:ind w:firstLine="195"/>
            </w:pPr>
            <w:r>
              <w:lastRenderedPageBreak/>
              <w:t xml:space="preserve">    </w:t>
            </w:r>
            <w:r w:rsidRPr="005E4265">
              <w:rPr>
                <w:highlight w:val="yellow"/>
              </w:rPr>
              <w:t>SYSIND.receive(car_NR_PRACH_Preamble_IND(nr_Cell2, cr_TimingInfo_Any, ?));</w:t>
            </w:r>
          </w:p>
          <w:p w14:paraId="452CCFAB" w14:textId="77777777" w:rsidR="00BB45A5" w:rsidRDefault="00BB45A5" w:rsidP="0044691E">
            <w:pPr>
              <w:ind w:firstLine="195"/>
            </w:pPr>
            <w:r>
              <w:t xml:space="preserve">    t_Watchdog.stop;</w:t>
            </w:r>
          </w:p>
          <w:p w14:paraId="6327B114" w14:textId="77777777" w:rsidR="00BB45A5" w:rsidRDefault="00BB45A5" w:rsidP="0044691E">
            <w:pPr>
              <w:ind w:firstLine="195"/>
            </w:pPr>
            <w:r>
              <w:t xml:space="preserve">    f_NR_PreliminaryPass(__FILE__, __LINE__, "Step 6");</w:t>
            </w:r>
          </w:p>
          <w:p w14:paraId="04C143EE" w14:textId="77777777" w:rsidR="00BB45A5" w:rsidRDefault="00BB45A5" w:rsidP="0044691E">
            <w:pPr>
              <w:ind w:firstLine="195"/>
            </w:pPr>
          </w:p>
          <w:p w14:paraId="0557B803" w14:textId="77777777" w:rsidR="00BB45A5" w:rsidRDefault="00BB45A5" w:rsidP="0044691E">
            <w:pPr>
              <w:ind w:firstLine="195"/>
            </w:pPr>
            <w:r>
              <w:t xml:space="preserve">    //@siclog "Steps 7-8" siclog@</w:t>
            </w:r>
          </w:p>
          <w:p w14:paraId="113B078F" w14:textId="77777777" w:rsidR="00BB45A5" w:rsidRDefault="00BB45A5" w:rsidP="0044691E">
            <w:pPr>
              <w:ind w:firstLine="195"/>
            </w:pPr>
            <w:r>
              <w:t xml:space="preserve">    //The SS transmits Random Access Response.</w:t>
            </w:r>
          </w:p>
          <w:p w14:paraId="209DC2D5" w14:textId="77777777" w:rsidR="00BB45A5" w:rsidRDefault="00BB45A5" w:rsidP="0044691E">
            <w:pPr>
              <w:ind w:firstLine="195"/>
            </w:pPr>
            <w:r>
              <w:t xml:space="preserve">    //The UE transmits RRCReconfigurationComplete message in NR Cell 2.</w:t>
            </w:r>
          </w:p>
          <w:p w14:paraId="5F481C99" w14:textId="77777777" w:rsidR="00BB45A5" w:rsidRDefault="00BB45A5" w:rsidP="0044691E">
            <w:pPr>
              <w:ind w:firstLine="195"/>
            </w:pPr>
            <w:r>
              <w:t xml:space="preserve">    f_NR5GC_CHO_RRCReconfigurationComplete( nr_Cell1,</w:t>
            </w:r>
          </w:p>
          <w:p w14:paraId="6C7E14C3" w14:textId="77777777" w:rsidR="00BB45A5" w:rsidRDefault="00BB45A5" w:rsidP="0044691E">
            <w:pPr>
              <w:ind w:firstLine="195"/>
            </w:pPr>
            <w:r>
              <w:t xml:space="preserve">                                            nr_Cell2,</w:t>
            </w:r>
          </w:p>
          <w:p w14:paraId="3BEF6E5B" w14:textId="77777777" w:rsidR="00BB45A5" w:rsidRDefault="00BB45A5" w:rsidP="0044691E">
            <w:pPr>
              <w:ind w:firstLine="195"/>
            </w:pPr>
            <w:r>
              <w:t xml:space="preserve">                                            -);</w:t>
            </w:r>
          </w:p>
          <w:p w14:paraId="6B697A17" w14:textId="77777777" w:rsidR="00BB45A5" w:rsidRDefault="00BB45A5" w:rsidP="0044691E">
            <w:pPr>
              <w:ind w:firstLine="195"/>
            </w:pPr>
          </w:p>
          <w:p w14:paraId="487DA6D0" w14:textId="77777777" w:rsidR="00BB45A5" w:rsidRDefault="00BB45A5" w:rsidP="0044691E">
            <w:pPr>
              <w:ind w:firstLine="195"/>
            </w:pPr>
            <w:r>
              <w:t xml:space="preserve">    //@siclog "Step 9" siclog@</w:t>
            </w:r>
          </w:p>
          <w:p w14:paraId="1775471E" w14:textId="77777777" w:rsidR="00BB45A5" w:rsidRDefault="00BB45A5" w:rsidP="0044691E">
            <w:pPr>
              <w:ind w:firstLine="195"/>
            </w:pPr>
            <w:r>
              <w:t xml:space="preserve">    //Check: Does the test result of generic test procedure in TS 38.508-1 [4] Table 4.9.1-1 indicate that the UE is capable of exchanging IP data on DRB1 and NR Cell 2?</w:t>
            </w:r>
          </w:p>
          <w:p w14:paraId="0935FD4E" w14:textId="77777777" w:rsidR="00BB45A5" w:rsidRDefault="00BB45A5" w:rsidP="0044691E">
            <w:pPr>
              <w:ind w:firstLine="195"/>
            </w:pPr>
            <w:r>
              <w:t xml:space="preserve">    v_DRBId := f_NR_GetDefaultDRB_ForFirstPDUSession();</w:t>
            </w:r>
          </w:p>
          <w:p w14:paraId="77433DAC" w14:textId="77777777" w:rsidR="00BB45A5" w:rsidRDefault="00BB45A5" w:rsidP="0044691E">
            <w:pPr>
              <w:ind w:firstLine="195"/>
            </w:pPr>
            <w:r>
              <w:t xml:space="preserve">    f_NR5GC_CheckDataPath(nr_Cell2,</w:t>
            </w:r>
          </w:p>
          <w:p w14:paraId="69A1F35B" w14:textId="77777777" w:rsidR="00BB45A5" w:rsidRDefault="00BB45A5" w:rsidP="0044691E">
            <w:pPr>
              <w:ind w:firstLine="195"/>
            </w:pPr>
            <w:r>
              <w:t xml:space="preserve">                          f_NR5GC_GetPdnIndex(v_PDUSessionInfoList[0]),</w:t>
            </w:r>
          </w:p>
          <w:p w14:paraId="0501DE47" w14:textId="77777777" w:rsidR="00BB45A5" w:rsidRDefault="00BB45A5" w:rsidP="0044691E">
            <w:pPr>
              <w:ind w:firstLine="195"/>
            </w:pPr>
            <w:r>
              <w:t xml:space="preserve">                          dedicatedBearer,</w:t>
            </w:r>
          </w:p>
          <w:p w14:paraId="33B8F2B4" w14:textId="77777777" w:rsidR="00BB45A5" w:rsidRDefault="00BB45A5" w:rsidP="0044691E">
            <w:pPr>
              <w:ind w:firstLine="195"/>
            </w:pPr>
            <w:r>
              <w:t xml:space="preserve">                          v_DRBId,</w:t>
            </w:r>
          </w:p>
          <w:p w14:paraId="5943C3F9" w14:textId="77777777" w:rsidR="00BB45A5" w:rsidRDefault="00BB45A5" w:rsidP="0044691E">
            <w:pPr>
              <w:ind w:firstLine="195"/>
            </w:pPr>
            <w:r>
              <w:t xml:space="preserve">                          "Step 9");</w:t>
            </w:r>
          </w:p>
          <w:p w14:paraId="17C20678" w14:textId="77777777" w:rsidR="00BB45A5" w:rsidRDefault="00BB45A5" w:rsidP="0044691E">
            <w:pPr>
              <w:ind w:firstLine="195"/>
            </w:pPr>
          </w:p>
          <w:p w14:paraId="097EE95D" w14:textId="77777777" w:rsidR="00BB45A5" w:rsidRDefault="00BB45A5" w:rsidP="0044691E">
            <w:pPr>
              <w:ind w:firstLine="195"/>
            </w:pPr>
            <w:r>
              <w:t xml:space="preserve">    //@siclog "Step 10" siclog@</w:t>
            </w:r>
          </w:p>
          <w:p w14:paraId="64CB3800" w14:textId="77777777" w:rsidR="00BB45A5" w:rsidRDefault="00BB45A5" w:rsidP="0044691E">
            <w:pPr>
              <w:ind w:firstLine="195"/>
            </w:pPr>
            <w:r>
              <w:t xml:space="preserve">    //The SS transmits an RRCReconfiguration message including MeasConfig and ConditionalReconfiguration to set NR Cell 1 and NR Cell 4 as target candidate cells.</w:t>
            </w:r>
          </w:p>
          <w:p w14:paraId="63304013" w14:textId="77777777" w:rsidR="00BB45A5" w:rsidRDefault="00BB45A5" w:rsidP="0044691E">
            <w:pPr>
              <w:ind w:firstLine="195"/>
            </w:pPr>
            <w:r>
              <w:t xml:space="preserve">    v_ConditionalReconfiguration_r16_Step_10 := cs_ConditionalReconfiguration_r16( -,</w:t>
            </w:r>
          </w:p>
          <w:p w14:paraId="4D16FE34" w14:textId="77777777" w:rsidR="00BB45A5" w:rsidRDefault="00BB45A5" w:rsidP="0044691E">
            <w:pPr>
              <w:ind w:firstLine="195"/>
            </w:pPr>
            <w:r>
              <w:t xml:space="preserve">                                                                                  cs_CondReconfigToAddModList_r16_2EntryCR_1EntryMI(1, tsc_NR_MeasId1, f_NR_GenerateCondRRCReconfig_r16_Octetstring(nr_Cell1),</w:t>
            </w:r>
          </w:p>
          <w:p w14:paraId="062300EA" w14:textId="77777777" w:rsidR="00BB45A5" w:rsidRDefault="00BB45A5" w:rsidP="0044691E">
            <w:pPr>
              <w:ind w:firstLine="195"/>
            </w:pPr>
            <w:r>
              <w:t xml:space="preserve">                                                                                                                                    2, tsc_NR_MeasId1, f_NR_GenerateCondRRCReconfig_r16_Octetstring(nr_Cell4)));</w:t>
            </w:r>
          </w:p>
          <w:p w14:paraId="07E6B354" w14:textId="77777777" w:rsidR="00BB45A5" w:rsidRDefault="00BB45A5" w:rsidP="0044691E">
            <w:pPr>
              <w:ind w:firstLine="195"/>
            </w:pPr>
            <w:r>
              <w:t xml:space="preserve">    SRB.send(cas_NR_SRB1_RrcPdu_REQ(nr_Cell2,</w:t>
            </w:r>
          </w:p>
          <w:p w14:paraId="387A5856" w14:textId="77777777" w:rsidR="00BB45A5" w:rsidRDefault="00BB45A5" w:rsidP="0044691E">
            <w:pPr>
              <w:ind w:firstLine="195"/>
            </w:pPr>
            <w:r>
              <w:t xml:space="preserve">                                    cs_TimingInfo_Now,</w:t>
            </w:r>
          </w:p>
          <w:p w14:paraId="489BA545" w14:textId="77777777" w:rsidR="00BB45A5" w:rsidRDefault="00BB45A5" w:rsidP="0044691E">
            <w:pPr>
              <w:ind w:firstLine="195"/>
            </w:pPr>
            <w:r>
              <w:t xml:space="preserve">                                    cs_38508_RRCReconfiguration_CHO(-,v_MeasConfig, v_ConditionalReconfiguration_r16_Step_10)));</w:t>
            </w:r>
          </w:p>
          <w:p w14:paraId="16203397" w14:textId="77777777" w:rsidR="00BB45A5" w:rsidRDefault="00BB45A5" w:rsidP="0044691E">
            <w:pPr>
              <w:ind w:firstLine="195"/>
            </w:pPr>
          </w:p>
          <w:p w14:paraId="6C67F46E" w14:textId="77777777" w:rsidR="00BB45A5" w:rsidRDefault="00BB45A5" w:rsidP="0044691E">
            <w:pPr>
              <w:ind w:firstLine="195"/>
            </w:pPr>
            <w:r>
              <w:t xml:space="preserve">    //@siclog "Step 11" siclog@</w:t>
            </w:r>
          </w:p>
          <w:p w14:paraId="6B191239" w14:textId="77777777" w:rsidR="00BB45A5" w:rsidRDefault="00BB45A5" w:rsidP="0044691E">
            <w:pPr>
              <w:ind w:firstLine="195"/>
            </w:pPr>
            <w:r>
              <w:t xml:space="preserve">    //The UE transmits an RRCReconfigurationComplete message in NR cell 2.</w:t>
            </w:r>
          </w:p>
          <w:p w14:paraId="3BDD150F" w14:textId="77777777" w:rsidR="00BB45A5" w:rsidRDefault="00BB45A5" w:rsidP="0044691E">
            <w:pPr>
              <w:ind w:firstLine="195"/>
            </w:pPr>
            <w:r>
              <w:lastRenderedPageBreak/>
              <w:t xml:space="preserve">    SRB.receive(car_NR_SRB1_RrcPdu_IND(nr_Cell2, cr_38508_RRCReconfigurationComplete));</w:t>
            </w:r>
          </w:p>
          <w:p w14:paraId="2B7DC022" w14:textId="77777777" w:rsidR="00BB45A5" w:rsidRDefault="00BB45A5" w:rsidP="0044691E">
            <w:pPr>
              <w:ind w:firstLine="195"/>
            </w:pPr>
          </w:p>
          <w:p w14:paraId="1240B078" w14:textId="77777777" w:rsidR="00BB45A5" w:rsidRDefault="00BB45A5" w:rsidP="0044691E">
            <w:pPr>
              <w:ind w:firstLine="195"/>
            </w:pPr>
            <w:r>
              <w:t xml:space="preserve">    //@siclog "Step 12" siclog@</w:t>
            </w:r>
          </w:p>
          <w:p w14:paraId="56BEB672" w14:textId="77777777" w:rsidR="00BB45A5" w:rsidRDefault="00BB45A5" w:rsidP="0044691E">
            <w:pPr>
              <w:ind w:firstLine="195"/>
            </w:pPr>
            <w:r>
              <w:t xml:space="preserve">    //The SS transmits an RRCReconfiguration message including ConditionalReconfiguration with condConfigToRemoveList to remove NR Cell 4 from the target candidate cell list.</w:t>
            </w:r>
          </w:p>
          <w:p w14:paraId="6D6A1EDC" w14:textId="77777777" w:rsidR="00BB45A5" w:rsidRDefault="00BB45A5" w:rsidP="0044691E">
            <w:pPr>
              <w:ind w:firstLine="195"/>
            </w:pPr>
            <w:r>
              <w:t xml:space="preserve">    v_ConditionalReconfiguration_r16_Step_12 := cs_ConditionalReconfiguration_r16( {2}, -);</w:t>
            </w:r>
          </w:p>
          <w:p w14:paraId="1B2EC9E5" w14:textId="77777777" w:rsidR="00BB45A5" w:rsidRDefault="00BB45A5" w:rsidP="0044691E">
            <w:pPr>
              <w:ind w:firstLine="195"/>
            </w:pPr>
            <w:r>
              <w:t xml:space="preserve">    SRB.send(cas_NR_SRB1_RrcPdu_REQ(nr_Cell2,</w:t>
            </w:r>
          </w:p>
          <w:p w14:paraId="6D04264A" w14:textId="77777777" w:rsidR="00BB45A5" w:rsidRDefault="00BB45A5" w:rsidP="0044691E">
            <w:pPr>
              <w:ind w:firstLine="195"/>
            </w:pPr>
            <w:r>
              <w:t xml:space="preserve">                                    cs_TimingInfo_Now,</w:t>
            </w:r>
          </w:p>
          <w:p w14:paraId="533DC564" w14:textId="77777777" w:rsidR="00BB45A5" w:rsidRDefault="00BB45A5" w:rsidP="0044691E">
            <w:pPr>
              <w:ind w:firstLine="195"/>
            </w:pPr>
            <w:r>
              <w:t xml:space="preserve">                                    cs_38508_RRCReconfiguration_CHO(-,-, v_ConditionalReconfiguration_r16_Step_12)));</w:t>
            </w:r>
          </w:p>
          <w:p w14:paraId="03CA655F" w14:textId="77777777" w:rsidR="00BB45A5" w:rsidRDefault="00BB45A5" w:rsidP="0044691E">
            <w:pPr>
              <w:ind w:firstLine="195"/>
            </w:pPr>
          </w:p>
          <w:p w14:paraId="069FB167" w14:textId="77777777" w:rsidR="00BB45A5" w:rsidRDefault="00BB45A5" w:rsidP="0044691E">
            <w:pPr>
              <w:ind w:firstLine="195"/>
            </w:pPr>
            <w:r>
              <w:t xml:space="preserve">    //@siclog "Step 13" siclog@</w:t>
            </w:r>
          </w:p>
          <w:p w14:paraId="37655F43" w14:textId="77777777" w:rsidR="00BB45A5" w:rsidRDefault="00BB45A5" w:rsidP="0044691E">
            <w:pPr>
              <w:ind w:firstLine="195"/>
            </w:pPr>
            <w:r>
              <w:t xml:space="preserve">    //The UE transmits an RRCReconfigurationComplete message in NR Cell 2.</w:t>
            </w:r>
          </w:p>
          <w:p w14:paraId="47045293" w14:textId="77777777" w:rsidR="00BB45A5" w:rsidRDefault="00BB45A5" w:rsidP="0044691E">
            <w:pPr>
              <w:ind w:firstLine="195"/>
            </w:pPr>
            <w:r>
              <w:t xml:space="preserve">    SRB.receive(car_NR_SRB1_RrcPdu_IND(nr_Cell2, cr_38508_RRCReconfigurationComplete));</w:t>
            </w:r>
          </w:p>
          <w:p w14:paraId="0BE0A4F3" w14:textId="77777777" w:rsidR="00BB45A5" w:rsidRDefault="00BB45A5" w:rsidP="0044691E">
            <w:pPr>
              <w:ind w:firstLine="195"/>
            </w:pPr>
          </w:p>
          <w:p w14:paraId="4424C60F" w14:textId="77777777" w:rsidR="00BB45A5" w:rsidRDefault="00BB45A5" w:rsidP="0044691E">
            <w:pPr>
              <w:ind w:firstLine="195"/>
            </w:pPr>
            <w:r>
              <w:t xml:space="preserve">    //@siclog "Step 14" siclog@</w:t>
            </w:r>
          </w:p>
          <w:p w14:paraId="51CF07BD" w14:textId="77777777" w:rsidR="00BB45A5" w:rsidRDefault="00BB45A5" w:rsidP="0044691E">
            <w:pPr>
              <w:ind w:firstLine="195"/>
            </w:pPr>
            <w:r>
              <w:t xml:space="preserve">    //SS adjusts the cell-specific reference signal level according to row "T2".</w:t>
            </w:r>
          </w:p>
          <w:p w14:paraId="0E68B2C8" w14:textId="77777777" w:rsidR="00BB45A5" w:rsidRDefault="00BB45A5" w:rsidP="0044691E">
            <w:pPr>
              <w:ind w:firstLine="195"/>
            </w:pPr>
            <w:r>
              <w:t xml:space="preserve">    f_NR_SetCellPowerList(v_CellPowerList_AtT2);</w:t>
            </w:r>
          </w:p>
          <w:p w14:paraId="619F6351" w14:textId="77777777" w:rsidR="00BB45A5" w:rsidRDefault="00BB45A5" w:rsidP="0044691E">
            <w:pPr>
              <w:ind w:firstLine="195"/>
            </w:pPr>
          </w:p>
          <w:p w14:paraId="3AB21143" w14:textId="77777777" w:rsidR="00BB45A5" w:rsidRDefault="00BB45A5" w:rsidP="0044691E">
            <w:pPr>
              <w:ind w:firstLine="195"/>
            </w:pPr>
            <w:r>
              <w:t xml:space="preserve">    //@siclog "Step 15" siclog@</w:t>
            </w:r>
          </w:p>
          <w:p w14:paraId="5C4D1453" w14:textId="77777777" w:rsidR="00BB45A5" w:rsidRDefault="00BB45A5" w:rsidP="0044691E">
            <w:pPr>
              <w:ind w:firstLine="195"/>
            </w:pPr>
            <w:r>
              <w:t xml:space="preserve">    //Check: Does the UE initiate a random access procedure by transmitting Preamble in NR Cell 4 within 10s?</w:t>
            </w:r>
          </w:p>
          <w:p w14:paraId="14119DF4" w14:textId="77777777" w:rsidR="00BB45A5" w:rsidRDefault="00BB45A5" w:rsidP="0044691E">
            <w:pPr>
              <w:ind w:firstLine="195"/>
            </w:pPr>
            <w:r>
              <w:t xml:space="preserve">    t_Watchdog.start;</w:t>
            </w:r>
          </w:p>
          <w:p w14:paraId="02E55F67" w14:textId="77777777" w:rsidR="00BB45A5" w:rsidRDefault="00BB45A5" w:rsidP="0044691E">
            <w:pPr>
              <w:ind w:firstLine="195"/>
            </w:pPr>
            <w:r>
              <w:t xml:space="preserve">    alt {</w:t>
            </w:r>
          </w:p>
          <w:p w14:paraId="3489AA04" w14:textId="77777777" w:rsidR="00BB45A5" w:rsidRDefault="00BB45A5" w:rsidP="0044691E">
            <w:pPr>
              <w:ind w:firstLine="195"/>
            </w:pPr>
            <w:r>
              <w:t xml:space="preserve">        []SYSIND.receive(car_NR_PRACH_Preamble_IND(nr_Cell4, cr_TimingInfo_Any, ?))</w:t>
            </w:r>
          </w:p>
          <w:p w14:paraId="204C2CC1" w14:textId="77777777" w:rsidR="00BB45A5" w:rsidRDefault="00BB45A5" w:rsidP="0044691E">
            <w:pPr>
              <w:ind w:firstLine="195"/>
            </w:pPr>
            <w:r>
              <w:t xml:space="preserve">        {</w:t>
            </w:r>
          </w:p>
          <w:p w14:paraId="255DB5AB" w14:textId="77777777" w:rsidR="00BB45A5" w:rsidRDefault="00BB45A5" w:rsidP="0044691E">
            <w:pPr>
              <w:ind w:firstLine="195"/>
            </w:pPr>
            <w:r>
              <w:t xml:space="preserve">            f_NR_SetVerdictFailOrInconc(__FILE__, __LINE__, "Step 15, PRACH sent by UE ");</w:t>
            </w:r>
          </w:p>
          <w:p w14:paraId="170F1486" w14:textId="77777777" w:rsidR="00BB45A5" w:rsidRDefault="00BB45A5" w:rsidP="0044691E">
            <w:pPr>
              <w:ind w:firstLine="195"/>
            </w:pPr>
            <w:r>
              <w:t xml:space="preserve">        }</w:t>
            </w:r>
          </w:p>
          <w:p w14:paraId="38932362" w14:textId="77777777" w:rsidR="00BB45A5" w:rsidRDefault="00BB45A5" w:rsidP="0044691E">
            <w:pPr>
              <w:ind w:firstLine="195"/>
            </w:pPr>
            <w:r>
              <w:t xml:space="preserve">        []t_Watchdog.timeout</w:t>
            </w:r>
          </w:p>
          <w:p w14:paraId="7FC1441C" w14:textId="77777777" w:rsidR="00BB45A5" w:rsidRDefault="00BB45A5" w:rsidP="0044691E">
            <w:pPr>
              <w:ind w:firstLine="195"/>
            </w:pPr>
            <w:r>
              <w:t xml:space="preserve">        {</w:t>
            </w:r>
          </w:p>
          <w:p w14:paraId="345EDA63" w14:textId="77777777" w:rsidR="00BB45A5" w:rsidRDefault="00BB45A5" w:rsidP="0044691E">
            <w:pPr>
              <w:ind w:firstLine="195"/>
            </w:pPr>
            <w:r>
              <w:t xml:space="preserve">            f_NR_PreliminaryPass(__FILE__, __LINE__, "Step 15");</w:t>
            </w:r>
          </w:p>
          <w:p w14:paraId="35ECD751" w14:textId="77777777" w:rsidR="00BB45A5" w:rsidRDefault="00BB45A5" w:rsidP="0044691E">
            <w:pPr>
              <w:ind w:firstLine="195"/>
            </w:pPr>
            <w:r>
              <w:t xml:space="preserve">        }</w:t>
            </w:r>
          </w:p>
          <w:p w14:paraId="5A0CFF9D" w14:textId="77777777" w:rsidR="00BB45A5" w:rsidRDefault="00BB45A5" w:rsidP="0044691E">
            <w:pPr>
              <w:ind w:firstLine="195"/>
            </w:pPr>
            <w:r>
              <w:t xml:space="preserve">    };</w:t>
            </w:r>
          </w:p>
          <w:p w14:paraId="3FB704EC" w14:textId="77777777" w:rsidR="00BB45A5" w:rsidRDefault="00BB45A5" w:rsidP="0044691E">
            <w:pPr>
              <w:ind w:firstLine="195"/>
            </w:pPr>
          </w:p>
          <w:p w14:paraId="6B44B83C" w14:textId="77777777" w:rsidR="00BB45A5" w:rsidRDefault="00BB45A5" w:rsidP="0044691E">
            <w:pPr>
              <w:ind w:firstLine="195"/>
            </w:pPr>
            <w:r>
              <w:t xml:space="preserve">    //@siclog "Steps 16-16A" siclog@</w:t>
            </w:r>
          </w:p>
          <w:p w14:paraId="465CC238" w14:textId="77777777" w:rsidR="00BB45A5" w:rsidRDefault="00BB45A5" w:rsidP="0044691E">
            <w:pPr>
              <w:ind w:firstLine="195"/>
            </w:pPr>
            <w:r>
              <w:t xml:space="preserve">    //The SS transmits an RRCReconfiguration message including ConditionalReconfiguration to replace NR Cell 1 with NR Cell 4 as the target candidate cell.</w:t>
            </w:r>
          </w:p>
          <w:p w14:paraId="6F93B1E3" w14:textId="77777777" w:rsidR="00BB45A5" w:rsidRDefault="00BB45A5" w:rsidP="0044691E">
            <w:pPr>
              <w:ind w:firstLine="195"/>
            </w:pPr>
            <w:r>
              <w:lastRenderedPageBreak/>
              <w:t xml:space="preserve">    //The UE transmits RRCReconfigurationComplete message in NR Cell 2.</w:t>
            </w:r>
          </w:p>
          <w:p w14:paraId="101C3F9D" w14:textId="77777777" w:rsidR="00BB45A5" w:rsidRDefault="00BB45A5" w:rsidP="0044691E">
            <w:pPr>
              <w:ind w:firstLine="195"/>
            </w:pPr>
            <w:r>
              <w:t xml:space="preserve">    v_ConditionalReconfiguration_r16_Step_16 := cs_ConditionalReconfiguration_r16( -,</w:t>
            </w:r>
          </w:p>
          <w:p w14:paraId="26C11E1D" w14:textId="77777777" w:rsidR="00BB45A5" w:rsidRDefault="00BB45A5" w:rsidP="0044691E">
            <w:pPr>
              <w:ind w:firstLine="195"/>
            </w:pPr>
            <w:r>
              <w:t xml:space="preserve">                                                                                   cs_CondReconfigToAddModList_r16_1EntryCR_1EntryMI(1, tsc_NR_MeasId1, f_NR_GenerateCondRRCReconfig_r16_Octetstring(nr_Cell4)));</w:t>
            </w:r>
          </w:p>
          <w:p w14:paraId="59ACFB3A" w14:textId="77777777" w:rsidR="00BB45A5" w:rsidRDefault="00BB45A5" w:rsidP="0044691E">
            <w:pPr>
              <w:ind w:firstLine="195"/>
            </w:pPr>
            <w:r>
              <w:t xml:space="preserve">    f_NR5GC_CHO_RRCReconfiguration_SSConfig( nr_Cell2,</w:t>
            </w:r>
          </w:p>
          <w:p w14:paraId="5C2EBEDA" w14:textId="77777777" w:rsidR="00BB45A5" w:rsidRDefault="00BB45A5" w:rsidP="0044691E">
            <w:pPr>
              <w:ind w:firstLine="195"/>
            </w:pPr>
            <w:r>
              <w:t xml:space="preserve">                                             nr_Cell4,</w:t>
            </w:r>
          </w:p>
          <w:p w14:paraId="085CA8C9" w14:textId="77777777" w:rsidR="00BB45A5" w:rsidRDefault="00BB45A5" w:rsidP="0044691E">
            <w:pPr>
              <w:ind w:firstLine="195"/>
            </w:pPr>
            <w:r>
              <w:t xml:space="preserve">                                             v_DRBInfoList,</w:t>
            </w:r>
          </w:p>
          <w:p w14:paraId="65C3D699" w14:textId="77777777" w:rsidR="00BB45A5" w:rsidRDefault="00BB45A5" w:rsidP="0044691E">
            <w:pPr>
              <w:ind w:firstLine="195"/>
            </w:pPr>
            <w:r>
              <w:t xml:space="preserve">                                             -,-,</w:t>
            </w:r>
          </w:p>
          <w:p w14:paraId="250C9289" w14:textId="77777777" w:rsidR="00BB45A5" w:rsidRDefault="00BB45A5" w:rsidP="0044691E">
            <w:pPr>
              <w:ind w:firstLine="195"/>
            </w:pPr>
            <w:r>
              <w:t xml:space="preserve">                                             cs_38508_RRCReconfiguration_CHO(-,-, v_ConditionalReconfiguration_r16_Step_16),</w:t>
            </w:r>
          </w:p>
          <w:p w14:paraId="6E5E5B46" w14:textId="77777777" w:rsidR="00BB45A5" w:rsidRDefault="00BB45A5" w:rsidP="0044691E">
            <w:pPr>
              <w:ind w:firstLine="195"/>
            </w:pPr>
            <w:r>
              <w:t xml:space="preserve">                                             -, -, -, </w:t>
            </w:r>
            <w:r w:rsidRPr="005E4265">
              <w:rPr>
                <w:highlight w:val="yellow"/>
              </w:rPr>
              <w:t>-);</w:t>
            </w:r>
          </w:p>
          <w:p w14:paraId="34E06D8A" w14:textId="77777777" w:rsidR="00BB45A5" w:rsidRDefault="00BB45A5" w:rsidP="0044691E">
            <w:pPr>
              <w:ind w:firstLine="195"/>
            </w:pPr>
          </w:p>
          <w:p w14:paraId="20D70A32" w14:textId="77777777" w:rsidR="00BB45A5" w:rsidRDefault="00BB45A5" w:rsidP="0044691E">
            <w:pPr>
              <w:ind w:firstLine="195"/>
            </w:pPr>
            <w:r>
              <w:t xml:space="preserve">    //@siclog "Step 17" siclog@</w:t>
            </w:r>
          </w:p>
          <w:p w14:paraId="74AEE971" w14:textId="77777777" w:rsidR="00BB45A5" w:rsidRDefault="00BB45A5" w:rsidP="0044691E">
            <w:pPr>
              <w:ind w:firstLine="195"/>
            </w:pPr>
            <w:r>
              <w:t xml:space="preserve">    //SS adjusts the cell-specific reference signal level according to row "T3".</w:t>
            </w:r>
          </w:p>
          <w:p w14:paraId="753E869D" w14:textId="77777777" w:rsidR="00BB45A5" w:rsidRDefault="00BB45A5" w:rsidP="0044691E">
            <w:pPr>
              <w:ind w:firstLine="195"/>
            </w:pPr>
            <w:r>
              <w:t xml:space="preserve">    f_NR_SetCellPowerList(v_CellPowerList_AtT3);</w:t>
            </w:r>
          </w:p>
          <w:p w14:paraId="7ABF2AE5" w14:textId="77777777" w:rsidR="00BB45A5" w:rsidRDefault="00BB45A5" w:rsidP="0044691E">
            <w:pPr>
              <w:ind w:firstLine="195"/>
            </w:pPr>
          </w:p>
          <w:p w14:paraId="12DD88C2" w14:textId="77777777" w:rsidR="00BB45A5" w:rsidRDefault="00BB45A5" w:rsidP="0044691E">
            <w:pPr>
              <w:ind w:firstLine="195"/>
            </w:pPr>
            <w:r>
              <w:t xml:space="preserve">    //@siclog "Step 18" siclog@</w:t>
            </w:r>
          </w:p>
          <w:p w14:paraId="57D42DCD" w14:textId="77777777" w:rsidR="00BB45A5" w:rsidRDefault="00BB45A5" w:rsidP="0044691E">
            <w:pPr>
              <w:ind w:firstLine="195"/>
            </w:pPr>
            <w:r>
              <w:t xml:space="preserve">    //Check: Does the UE initiate a random access procedure by transmitting Preamble in NR Cell 4 within 10s?</w:t>
            </w:r>
          </w:p>
          <w:p w14:paraId="01EDFB93" w14:textId="77777777" w:rsidR="00BB45A5" w:rsidRDefault="00BB45A5" w:rsidP="0044691E">
            <w:pPr>
              <w:ind w:firstLine="195"/>
            </w:pPr>
            <w:r>
              <w:t xml:space="preserve">    t_Watchdog.start;</w:t>
            </w:r>
          </w:p>
          <w:p w14:paraId="21D8F1AC" w14:textId="77777777" w:rsidR="00BB45A5" w:rsidRDefault="00BB45A5" w:rsidP="0044691E">
            <w:pPr>
              <w:ind w:firstLine="195"/>
            </w:pPr>
            <w:r>
              <w:t xml:space="preserve">    </w:t>
            </w:r>
            <w:r w:rsidRPr="005E4265">
              <w:rPr>
                <w:highlight w:val="yellow"/>
              </w:rPr>
              <w:t>SYSIND.receive(car_NR_PRACH_Preamble_IND(nr_Cell4, cr_TimingInfo_Any, ?));</w:t>
            </w:r>
          </w:p>
          <w:p w14:paraId="1ABC20F7" w14:textId="77777777" w:rsidR="00BB45A5" w:rsidRDefault="00BB45A5" w:rsidP="0044691E">
            <w:pPr>
              <w:ind w:firstLine="195"/>
            </w:pPr>
            <w:r>
              <w:t xml:space="preserve">    t_Watchdog.stop;</w:t>
            </w:r>
          </w:p>
          <w:p w14:paraId="3E49672B" w14:textId="77777777" w:rsidR="00BB45A5" w:rsidRDefault="00BB45A5" w:rsidP="0044691E">
            <w:pPr>
              <w:ind w:firstLine="195"/>
            </w:pPr>
            <w:r>
              <w:t xml:space="preserve">    f_NR_PreliminaryPass(__FILE__, __LINE__, "Step 18");</w:t>
            </w:r>
          </w:p>
          <w:p w14:paraId="2107A262" w14:textId="77777777" w:rsidR="00BB45A5" w:rsidRDefault="00BB45A5" w:rsidP="0044691E">
            <w:pPr>
              <w:ind w:firstLine="195"/>
            </w:pPr>
          </w:p>
          <w:p w14:paraId="3CED4133" w14:textId="77777777" w:rsidR="00BB45A5" w:rsidRDefault="00BB45A5" w:rsidP="0044691E">
            <w:pPr>
              <w:ind w:firstLine="195"/>
            </w:pPr>
            <w:r>
              <w:t xml:space="preserve">    //@siclog "Steps 19-20" siclog@</w:t>
            </w:r>
          </w:p>
          <w:p w14:paraId="74EB12D2" w14:textId="77777777" w:rsidR="00BB45A5" w:rsidRDefault="00BB45A5" w:rsidP="0044691E">
            <w:pPr>
              <w:ind w:firstLine="195"/>
            </w:pPr>
            <w:r>
              <w:t xml:space="preserve">    //The SS transmits Random Access Response.</w:t>
            </w:r>
          </w:p>
          <w:p w14:paraId="793E058F" w14:textId="77777777" w:rsidR="00BB45A5" w:rsidRDefault="00BB45A5" w:rsidP="0044691E">
            <w:pPr>
              <w:ind w:firstLine="195"/>
            </w:pPr>
            <w:r>
              <w:t xml:space="preserve">    //The UE transmits RRCReconfigurationComplete message in NR Cell 4.</w:t>
            </w:r>
          </w:p>
          <w:p w14:paraId="5B684824" w14:textId="77777777" w:rsidR="00BB45A5" w:rsidRDefault="00BB45A5" w:rsidP="0044691E">
            <w:pPr>
              <w:ind w:firstLine="195"/>
            </w:pPr>
            <w:r>
              <w:t xml:space="preserve">    f_NR5GC_CHO_RRCReconfigurationComplete( nr_Cell2,</w:t>
            </w:r>
          </w:p>
          <w:p w14:paraId="4AA47D65" w14:textId="77777777" w:rsidR="00BB45A5" w:rsidRDefault="00BB45A5" w:rsidP="0044691E">
            <w:pPr>
              <w:ind w:firstLine="195"/>
            </w:pPr>
            <w:r>
              <w:t xml:space="preserve">                                            nr_Cell4,</w:t>
            </w:r>
          </w:p>
          <w:p w14:paraId="236B703F" w14:textId="77777777" w:rsidR="00BB45A5" w:rsidRDefault="00BB45A5" w:rsidP="0044691E">
            <w:pPr>
              <w:ind w:firstLine="195"/>
            </w:pPr>
            <w:r>
              <w:t xml:space="preserve">                                            -);</w:t>
            </w:r>
          </w:p>
          <w:p w14:paraId="6BBDF195" w14:textId="77777777" w:rsidR="00BB45A5" w:rsidRDefault="00BB45A5" w:rsidP="0044691E">
            <w:pPr>
              <w:ind w:firstLine="195"/>
            </w:pPr>
          </w:p>
          <w:p w14:paraId="70E9D304" w14:textId="77777777" w:rsidR="00BB45A5" w:rsidRDefault="00BB45A5" w:rsidP="0044691E">
            <w:pPr>
              <w:ind w:firstLine="195"/>
            </w:pPr>
            <w:r>
              <w:t xml:space="preserve">    //@siclog "Step 21" siclog@</w:t>
            </w:r>
          </w:p>
          <w:p w14:paraId="55514440" w14:textId="77777777" w:rsidR="00BB45A5" w:rsidRDefault="00BB45A5" w:rsidP="0044691E">
            <w:pPr>
              <w:ind w:firstLine="195"/>
            </w:pPr>
            <w:r>
              <w:t xml:space="preserve">    //Check: Does the test result of generic test procedure in TS 38.508-1 [4] Table 4.9.1-1 indicate that the UE is capable of exchanging IP data on DRB1 and NR Cell 4?</w:t>
            </w:r>
          </w:p>
          <w:p w14:paraId="29B43892" w14:textId="77777777" w:rsidR="00BB45A5" w:rsidRDefault="00BB45A5" w:rsidP="0044691E">
            <w:pPr>
              <w:ind w:firstLine="195"/>
            </w:pPr>
            <w:r>
              <w:t xml:space="preserve">    f_NR5GC_CheckDataPath(nr_Cell4,</w:t>
            </w:r>
          </w:p>
          <w:p w14:paraId="01EB1368" w14:textId="77777777" w:rsidR="00BB45A5" w:rsidRDefault="00BB45A5" w:rsidP="0044691E">
            <w:pPr>
              <w:ind w:firstLine="195"/>
            </w:pPr>
            <w:r>
              <w:t xml:space="preserve">                          f_NR5GC_GetPdnIndex(v_PDUSessionInfoList[0]),</w:t>
            </w:r>
          </w:p>
          <w:p w14:paraId="32543282" w14:textId="77777777" w:rsidR="00BB45A5" w:rsidRDefault="00BB45A5" w:rsidP="0044691E">
            <w:pPr>
              <w:ind w:firstLine="195"/>
            </w:pPr>
            <w:r>
              <w:lastRenderedPageBreak/>
              <w:t xml:space="preserve">                          dedicatedBearer,</w:t>
            </w:r>
          </w:p>
          <w:p w14:paraId="632261C5" w14:textId="77777777" w:rsidR="00BB45A5" w:rsidRDefault="00BB45A5" w:rsidP="0044691E">
            <w:pPr>
              <w:ind w:firstLine="195"/>
            </w:pPr>
            <w:r>
              <w:t xml:space="preserve">                          v_DRBId,</w:t>
            </w:r>
          </w:p>
          <w:p w14:paraId="390DAA6B" w14:textId="77777777" w:rsidR="00BB45A5" w:rsidRDefault="00BB45A5" w:rsidP="0044691E">
            <w:pPr>
              <w:ind w:firstLine="195"/>
            </w:pPr>
            <w:r>
              <w:t xml:space="preserve">                          "Step 21");</w:t>
            </w:r>
          </w:p>
          <w:p w14:paraId="5C4F9B45" w14:textId="77777777" w:rsidR="00BB45A5" w:rsidRDefault="00BB45A5" w:rsidP="0044691E">
            <w:pPr>
              <w:ind w:firstLine="195"/>
            </w:pPr>
            <w:r>
              <w:t xml:space="preserve">  }// End of fl_TC_8_1_4_4_2_TestBody</w:t>
            </w:r>
          </w:p>
          <w:p w14:paraId="75047C15" w14:textId="77777777" w:rsidR="00BB45A5" w:rsidRDefault="00BB45A5" w:rsidP="0044691E">
            <w:pPr>
              <w:ind w:firstLine="195"/>
            </w:pPr>
          </w:p>
        </w:tc>
      </w:tr>
    </w:tbl>
    <w:p w14:paraId="06DC29AF" w14:textId="77777777" w:rsidR="00BB45A5" w:rsidRPr="00441AF6" w:rsidRDefault="00BB45A5" w:rsidP="00BB45A5">
      <w:pPr>
        <w:rPr>
          <w:rFonts w:eastAsia="Calibri"/>
          <w:lang w:val="en-US"/>
        </w:rPr>
      </w:pPr>
    </w:p>
    <w:p w14:paraId="4737E0A9"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31A73887"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2952D" w14:textId="77777777" w:rsidR="00BB45A5" w:rsidRDefault="00BB45A5" w:rsidP="0044691E">
            <w:pPr>
              <w:ind w:firstLine="195"/>
            </w:pPr>
            <w:r>
              <w:t>function fl_TC_8_1_4_4_2_TestBody() runs on NR5GC_PTC</w:t>
            </w:r>
          </w:p>
          <w:p w14:paraId="6F11BAC2" w14:textId="77777777" w:rsidR="00BB45A5" w:rsidRDefault="00BB45A5" w:rsidP="0044691E">
            <w:pPr>
              <w:ind w:firstLine="195"/>
            </w:pPr>
            <w:r>
              <w:t xml:space="preserve">  {</w:t>
            </w:r>
          </w:p>
          <w:p w14:paraId="16369565" w14:textId="77777777" w:rsidR="00BB45A5" w:rsidRDefault="00BB45A5" w:rsidP="0044691E">
            <w:pPr>
              <w:ind w:firstLine="195"/>
            </w:pPr>
            <w:r>
              <w:t xml:space="preserve">    var template (value) NR_CellPowerList_Type v_CellPowerList_AtT1;</w:t>
            </w:r>
          </w:p>
          <w:p w14:paraId="470E1357" w14:textId="77777777" w:rsidR="00BB45A5" w:rsidRDefault="00BB45A5" w:rsidP="0044691E">
            <w:pPr>
              <w:ind w:firstLine="195"/>
            </w:pPr>
            <w:r>
              <w:t xml:space="preserve">    var template (value) NR_CellPowerList_Type v_CellPowerList_AtT2;</w:t>
            </w:r>
          </w:p>
          <w:p w14:paraId="0208CDAC" w14:textId="77777777" w:rsidR="00BB45A5" w:rsidRDefault="00BB45A5" w:rsidP="0044691E">
            <w:pPr>
              <w:ind w:firstLine="195"/>
            </w:pPr>
            <w:r>
              <w:t xml:space="preserve">    var template (value) NR_CellPowerList_Type v_CellPowerList_AtT3;</w:t>
            </w:r>
          </w:p>
          <w:p w14:paraId="26C6E387" w14:textId="77777777" w:rsidR="00BB45A5" w:rsidRDefault="00BB45A5" w:rsidP="0044691E">
            <w:pPr>
              <w:ind w:firstLine="195"/>
            </w:pPr>
            <w:r>
              <w:t xml:space="preserve">    //var NR_AbsoluteCellPower_Type v_CellPower_Serving_FR1;</w:t>
            </w:r>
          </w:p>
          <w:p w14:paraId="371373AF" w14:textId="77777777" w:rsidR="00BB45A5" w:rsidRDefault="00BB45A5" w:rsidP="0044691E">
            <w:pPr>
              <w:ind w:firstLine="195"/>
            </w:pPr>
            <w:r>
              <w:t xml:space="preserve">    var NR_AbsoluteCellPower_Type v_CellPower_EntryCondition_FR1;</w:t>
            </w:r>
          </w:p>
          <w:p w14:paraId="0049CF8E" w14:textId="77777777" w:rsidR="00BB45A5" w:rsidRDefault="00BB45A5" w:rsidP="0044691E">
            <w:pPr>
              <w:ind w:firstLine="195"/>
            </w:pPr>
            <w:r>
              <w:t xml:space="preserve">    var NR_AbsoluteCellPower_Type v_CellPower_Leaving_FR1;</w:t>
            </w:r>
          </w:p>
          <w:p w14:paraId="2AAC18EF" w14:textId="77777777" w:rsidR="00BB45A5" w:rsidRDefault="00BB45A5" w:rsidP="0044691E">
            <w:pPr>
              <w:ind w:firstLine="195"/>
            </w:pPr>
            <w:r>
              <w:t xml:space="preserve">    var RSRP_Range v_Rsrp;</w:t>
            </w:r>
          </w:p>
          <w:p w14:paraId="274551F5" w14:textId="77777777" w:rsidR="00BB45A5" w:rsidRDefault="00BB45A5" w:rsidP="0044691E">
            <w:pPr>
              <w:ind w:firstLine="195"/>
            </w:pPr>
            <w:r>
              <w:t xml:space="preserve">    var integer v_DRBId;</w:t>
            </w:r>
          </w:p>
          <w:p w14:paraId="2965F0A8" w14:textId="77777777" w:rsidR="00BB45A5" w:rsidRDefault="00BB45A5" w:rsidP="0044691E">
            <w:pPr>
              <w:ind w:firstLine="195"/>
            </w:pPr>
            <w:r>
              <w:t xml:space="preserve">    var template (value) MeasConfig v_MeasConfig;</w:t>
            </w:r>
          </w:p>
          <w:p w14:paraId="46CE2FE7" w14:textId="77777777" w:rsidR="00BB45A5" w:rsidRDefault="00BB45A5" w:rsidP="0044691E">
            <w:pPr>
              <w:ind w:firstLine="195"/>
            </w:pPr>
            <w:r>
              <w:t xml:space="preserve">    var template (value) ConditionalReconfiguration_r16 v_ConditionalReconfiguration_r16_Step_1;</w:t>
            </w:r>
          </w:p>
          <w:p w14:paraId="6F1086B5" w14:textId="77777777" w:rsidR="00BB45A5" w:rsidRDefault="00BB45A5" w:rsidP="0044691E">
            <w:pPr>
              <w:ind w:firstLine="195"/>
            </w:pPr>
            <w:r>
              <w:t xml:space="preserve">    var template (value) ConditionalReconfiguration_r16 v_ConditionalReconfiguration_r16_Step_3;</w:t>
            </w:r>
          </w:p>
          <w:p w14:paraId="680CCD21" w14:textId="77777777" w:rsidR="00BB45A5" w:rsidRDefault="00BB45A5" w:rsidP="0044691E">
            <w:pPr>
              <w:ind w:firstLine="195"/>
            </w:pPr>
            <w:r>
              <w:t xml:space="preserve">    var template (value) ConditionalReconfiguration_r16 v_ConditionalReconfiguration_r16_Step_10;</w:t>
            </w:r>
          </w:p>
          <w:p w14:paraId="4E266319" w14:textId="77777777" w:rsidR="00BB45A5" w:rsidRDefault="00BB45A5" w:rsidP="0044691E">
            <w:pPr>
              <w:ind w:firstLine="195"/>
            </w:pPr>
            <w:r>
              <w:t xml:space="preserve">    var template (value) ConditionalReconfiguration_r16 v_ConditionalReconfiguration_r16_Step_12;</w:t>
            </w:r>
          </w:p>
          <w:p w14:paraId="31B49671" w14:textId="77777777" w:rsidR="00BB45A5" w:rsidRDefault="00BB45A5" w:rsidP="0044691E">
            <w:pPr>
              <w:ind w:firstLine="195"/>
            </w:pPr>
            <w:r>
              <w:t xml:space="preserve">    var template (value) ConditionalReconfiguration_r16 v_ConditionalReconfiguration_r16_Step_16;</w:t>
            </w:r>
          </w:p>
          <w:p w14:paraId="77FC3727" w14:textId="77777777" w:rsidR="00BB45A5" w:rsidRDefault="00BB45A5" w:rsidP="0044691E">
            <w:pPr>
              <w:ind w:firstLine="195"/>
            </w:pPr>
          </w:p>
          <w:p w14:paraId="21DCC5A9" w14:textId="77777777" w:rsidR="00BB45A5" w:rsidRDefault="00BB45A5" w:rsidP="0044691E">
            <w:pPr>
              <w:ind w:firstLine="195"/>
            </w:pPr>
            <w:r>
              <w:t xml:space="preserve">    var template (value) NR_DRBInfoList_Type v_DRBInfoList := f_NR5GC_MobileInfo_GetDRBInfoList();</w:t>
            </w:r>
          </w:p>
          <w:p w14:paraId="2D97ACDA" w14:textId="77777777" w:rsidR="00BB45A5" w:rsidRDefault="00BB45A5" w:rsidP="0044691E">
            <w:pPr>
              <w:ind w:firstLine="195"/>
            </w:pPr>
            <w:r>
              <w:t xml:space="preserve">    var PDUSessionInfoList_Type v_PDUSessionInfoList;</w:t>
            </w:r>
          </w:p>
          <w:p w14:paraId="2ECEF379" w14:textId="77777777" w:rsidR="00BB45A5" w:rsidRDefault="00BB45A5" w:rsidP="0044691E">
            <w:pPr>
              <w:ind w:firstLine="195"/>
            </w:pPr>
            <w:r>
              <w:t xml:space="preserve">    timer t_Watchdog := 10.0;</w:t>
            </w:r>
          </w:p>
          <w:p w14:paraId="545F3F59" w14:textId="77777777" w:rsidR="00BB45A5" w:rsidRDefault="00BB45A5" w:rsidP="0044691E">
            <w:pPr>
              <w:ind w:firstLine="195"/>
            </w:pPr>
            <w:r>
              <w:t xml:space="preserve">    </w:t>
            </w:r>
          </w:p>
          <w:p w14:paraId="650E23BA" w14:textId="77777777" w:rsidR="00BB45A5" w:rsidRDefault="00BB45A5" w:rsidP="0044691E">
            <w:pPr>
              <w:ind w:firstLine="195"/>
            </w:pPr>
            <w:r>
              <w:t xml:space="preserve">    v_PDUSessionInfoList := f_NR5GC_MobileInfo_GetSessionInfoList();</w:t>
            </w:r>
          </w:p>
          <w:p w14:paraId="6A7D9413" w14:textId="77777777" w:rsidR="00BB45A5" w:rsidRDefault="00BB45A5" w:rsidP="0044691E">
            <w:pPr>
              <w:ind w:firstLine="195"/>
            </w:pPr>
          </w:p>
          <w:p w14:paraId="6EA68041" w14:textId="77777777" w:rsidR="00BB45A5" w:rsidRDefault="00BB45A5" w:rsidP="0044691E">
            <w:pPr>
              <w:ind w:firstLine="195"/>
            </w:pPr>
            <w:r>
              <w:t xml:space="preserve">    //Power levels of NR cell 1, NR cell 2 and NR cell 4 FR1 acc. Table 8.1.4.4.1.3.2-1, Table 8.1.4.4.1.3.2-2 FFS</w:t>
            </w:r>
          </w:p>
          <w:p w14:paraId="04933846" w14:textId="77777777" w:rsidR="00BB45A5" w:rsidRDefault="00BB45A5" w:rsidP="0044691E">
            <w:pPr>
              <w:ind w:firstLine="195"/>
            </w:pPr>
            <w:r>
              <w:t xml:space="preserve">    /*         |   Cell 1   |  Cell 2  |  Cell 4</w:t>
            </w:r>
          </w:p>
          <w:p w14:paraId="1EE2963F" w14:textId="77777777" w:rsidR="00BB45A5" w:rsidRDefault="00BB45A5" w:rsidP="0044691E">
            <w:pPr>
              <w:ind w:firstLine="195"/>
            </w:pPr>
            <w:r>
              <w:t xml:space="preserve">     * -----------------------------------------</w:t>
            </w:r>
          </w:p>
          <w:p w14:paraId="75AAA6EE" w14:textId="77777777" w:rsidR="00BB45A5" w:rsidRDefault="00BB45A5" w:rsidP="0044691E">
            <w:pPr>
              <w:ind w:firstLine="195"/>
            </w:pPr>
            <w:r>
              <w:t xml:space="preserve">     *   T0    |    -82     |   -91    |   -91</w:t>
            </w:r>
          </w:p>
          <w:p w14:paraId="2ED2F392" w14:textId="77777777" w:rsidR="00BB45A5" w:rsidRDefault="00BB45A5" w:rsidP="0044691E">
            <w:pPr>
              <w:ind w:firstLine="195"/>
            </w:pPr>
            <w:r>
              <w:lastRenderedPageBreak/>
              <w:t xml:space="preserve">     * -----------------------------------------</w:t>
            </w:r>
          </w:p>
          <w:p w14:paraId="6DD6EC4C" w14:textId="77777777" w:rsidR="00BB45A5" w:rsidRDefault="00BB45A5" w:rsidP="0044691E">
            <w:pPr>
              <w:ind w:firstLine="195"/>
            </w:pPr>
            <w:r>
              <w:t xml:space="preserve">     *   T1    |    -91     |   -79    |   -91</w:t>
            </w:r>
          </w:p>
          <w:p w14:paraId="69340BA7" w14:textId="77777777" w:rsidR="00BB45A5" w:rsidRDefault="00BB45A5" w:rsidP="0044691E">
            <w:pPr>
              <w:ind w:firstLine="195"/>
            </w:pPr>
            <w:r>
              <w:t xml:space="preserve">     * -----------------------------------------</w:t>
            </w:r>
          </w:p>
          <w:p w14:paraId="0CB0032D" w14:textId="77777777" w:rsidR="00BB45A5" w:rsidRDefault="00BB45A5" w:rsidP="0044691E">
            <w:pPr>
              <w:ind w:firstLine="195"/>
            </w:pPr>
            <w:r>
              <w:t xml:space="preserve">     *   T2    |    -91     |   -91    |   -79</w:t>
            </w:r>
          </w:p>
          <w:p w14:paraId="57769257" w14:textId="77777777" w:rsidR="00BB45A5" w:rsidRDefault="00BB45A5" w:rsidP="0044691E">
            <w:pPr>
              <w:ind w:firstLine="195"/>
            </w:pPr>
            <w:r>
              <w:t xml:space="preserve">     * -----------------------------------------</w:t>
            </w:r>
          </w:p>
          <w:p w14:paraId="7AD8E7E6" w14:textId="77777777" w:rsidR="00BB45A5" w:rsidRDefault="00BB45A5" w:rsidP="0044691E">
            <w:pPr>
              <w:ind w:firstLine="195"/>
            </w:pPr>
            <w:r>
              <w:t xml:space="preserve">     *   T3    |    -79     |   -91    |   -91</w:t>
            </w:r>
          </w:p>
          <w:p w14:paraId="6E4549A7" w14:textId="77777777" w:rsidR="00BB45A5" w:rsidRDefault="00BB45A5" w:rsidP="0044691E">
            <w:pPr>
              <w:ind w:firstLine="195"/>
            </w:pPr>
            <w:r>
              <w:t xml:space="preserve">     */</w:t>
            </w:r>
          </w:p>
          <w:p w14:paraId="73278978" w14:textId="77777777" w:rsidR="00BB45A5" w:rsidRDefault="00BB45A5" w:rsidP="0044691E">
            <w:pPr>
              <w:ind w:firstLine="195"/>
            </w:pPr>
          </w:p>
          <w:p w14:paraId="4ED1BFE5" w14:textId="77777777" w:rsidR="00BB45A5" w:rsidRDefault="00BB45A5" w:rsidP="0044691E">
            <w:pPr>
              <w:ind w:firstLine="195"/>
            </w:pPr>
            <w:r>
              <w:t xml:space="preserve">    v_CellPower_Leaving_FR1 := -91;</w:t>
            </w:r>
          </w:p>
          <w:p w14:paraId="5FBBA568" w14:textId="77777777" w:rsidR="00BB45A5" w:rsidRDefault="00BB45A5" w:rsidP="0044691E">
            <w:pPr>
              <w:ind w:firstLine="195"/>
            </w:pPr>
            <w:r>
              <w:t xml:space="preserve">    v_CellPower_EntryCondition_FR1 := -79;</w:t>
            </w:r>
          </w:p>
          <w:p w14:paraId="3CC5723B" w14:textId="77777777" w:rsidR="00BB45A5" w:rsidRDefault="00BB45A5" w:rsidP="0044691E">
            <w:pPr>
              <w:ind w:firstLine="195"/>
            </w:pPr>
          </w:p>
          <w:p w14:paraId="7DBC070A" w14:textId="77777777" w:rsidR="00BB45A5" w:rsidRDefault="00BB45A5" w:rsidP="0044691E">
            <w:pPr>
              <w:ind w:firstLine="195"/>
            </w:pPr>
            <w:r>
              <w:t xml:space="preserve">    v_CellPowerList_AtT1 := {cs_NR_CellPower(nr_Cell1, v_CellPower_Leaving_FR1, tsc_NR_NonSuitableOffCellSSS_EPRE),  // FR2 is FFS</w:t>
            </w:r>
          </w:p>
          <w:p w14:paraId="31670105" w14:textId="77777777" w:rsidR="00BB45A5" w:rsidRDefault="00BB45A5" w:rsidP="0044691E">
            <w:pPr>
              <w:ind w:firstLine="195"/>
            </w:pPr>
            <w:r>
              <w:t xml:space="preserve">                             cs_NR_CellPower(nr_Cell2, v_CellPower_EntryCondition_FR1, tsc_NR_NonSuitableOffCellSSS_EPRE), // FR2 is FFS</w:t>
            </w:r>
          </w:p>
          <w:p w14:paraId="579EF65B" w14:textId="77777777" w:rsidR="00BB45A5" w:rsidRDefault="00BB45A5" w:rsidP="0044691E">
            <w:pPr>
              <w:ind w:firstLine="195"/>
            </w:pPr>
            <w:r>
              <w:t xml:space="preserve">                             cs_NR_CellPower(nr_Cell4, v_CellPower_Leaving_FR1, tsc_NR_NonSuitableOffCellSSS_EPRE)}; // FR2 is FFS</w:t>
            </w:r>
          </w:p>
          <w:p w14:paraId="085DDD39" w14:textId="77777777" w:rsidR="00BB45A5" w:rsidRDefault="00BB45A5" w:rsidP="0044691E">
            <w:pPr>
              <w:ind w:firstLine="195"/>
            </w:pPr>
            <w:r>
              <w:t xml:space="preserve">    v_CellPowerList_AtT2 := {cs_NR_CellPower(nr_Cell1, v_CellPower_Leaving_FR1, tsc_NR_NonSuitableOffCellSSS_EPRE),  // FR2 is FFS</w:t>
            </w:r>
          </w:p>
          <w:p w14:paraId="13FC9738" w14:textId="77777777" w:rsidR="00BB45A5" w:rsidRDefault="00BB45A5" w:rsidP="0044691E">
            <w:pPr>
              <w:ind w:firstLine="195"/>
            </w:pPr>
            <w:r>
              <w:t xml:space="preserve">                             cs_NR_CellPower(nr_Cell2, v_CellPower_Leaving_FR1, tsc_NR_NonSuitableOffCellSSS_EPRE),  // FR2 is FFS</w:t>
            </w:r>
          </w:p>
          <w:p w14:paraId="5C420C12" w14:textId="77777777" w:rsidR="00BB45A5" w:rsidRDefault="00BB45A5" w:rsidP="0044691E">
            <w:pPr>
              <w:ind w:firstLine="195"/>
            </w:pPr>
            <w:r>
              <w:t xml:space="preserve">                             cs_NR_CellPower(nr_Cell4, v_CellPower_EntryCondition_FR1, tsc_NR_NonSuitableOffCellSSS_EPRE)}; // FR2 is FFS</w:t>
            </w:r>
          </w:p>
          <w:p w14:paraId="6CD5E860" w14:textId="77777777" w:rsidR="00BB45A5" w:rsidRDefault="00BB45A5" w:rsidP="0044691E">
            <w:pPr>
              <w:ind w:firstLine="195"/>
            </w:pPr>
            <w:r>
              <w:t xml:space="preserve">    v_CellPowerList_AtT3 := {cs_NR_CellPower(nr_Cell1, v_CellPower_EntryCondition_FR1, tsc_NR_NonSuitableOffCellSSS_EPRE),  // FR2 is FFS</w:t>
            </w:r>
          </w:p>
          <w:p w14:paraId="6540A2E8" w14:textId="77777777" w:rsidR="00BB45A5" w:rsidRDefault="00BB45A5" w:rsidP="0044691E">
            <w:pPr>
              <w:ind w:firstLine="195"/>
            </w:pPr>
            <w:r>
              <w:t xml:space="preserve">                             cs_NR_CellPower(nr_Cell2, v_CellPower_Leaving_FR1, tsc_NR_NonSuitableOffCellSSS_EPRE),  // FR2 is FFS</w:t>
            </w:r>
          </w:p>
          <w:p w14:paraId="7BB69E2E" w14:textId="77777777" w:rsidR="00BB45A5" w:rsidRDefault="00BB45A5" w:rsidP="0044691E">
            <w:pPr>
              <w:ind w:firstLine="195"/>
            </w:pPr>
            <w:r>
              <w:t xml:space="preserve">                             cs_NR_CellPower(nr_Cell4, v_CellPower_Leaving_FR1, tsc_NR_NonSuitableOffCellSSS_EPRE)}; // FR2 is FFS</w:t>
            </w:r>
          </w:p>
          <w:p w14:paraId="27DF4D3D" w14:textId="77777777" w:rsidR="00BB45A5" w:rsidRDefault="00BB45A5" w:rsidP="0044691E">
            <w:pPr>
              <w:ind w:firstLine="195"/>
            </w:pPr>
          </w:p>
          <w:p w14:paraId="3CA2E0D2" w14:textId="77777777" w:rsidR="00BB45A5" w:rsidRDefault="00BB45A5" w:rsidP="0044691E">
            <w:pPr>
              <w:ind w:firstLine="195"/>
            </w:pPr>
            <w:r>
              <w:t xml:space="preserve">    if(f_NR_CellInfo_GetIsFR1(nr_Cell1)){</w:t>
            </w:r>
          </w:p>
          <w:p w14:paraId="4F97B2F4" w14:textId="77777777" w:rsidR="00BB45A5" w:rsidRDefault="00BB45A5" w:rsidP="0044691E">
            <w:pPr>
              <w:ind w:firstLine="195"/>
            </w:pPr>
            <w:r>
              <w:t xml:space="preserve">       v_Rsrp := 2;</w:t>
            </w:r>
          </w:p>
          <w:p w14:paraId="09B90C3E" w14:textId="77777777" w:rsidR="00BB45A5" w:rsidRDefault="00BB45A5" w:rsidP="0044691E">
            <w:pPr>
              <w:ind w:firstLine="195"/>
            </w:pPr>
            <w:r>
              <w:t xml:space="preserve">    }</w:t>
            </w:r>
          </w:p>
          <w:p w14:paraId="1B175295" w14:textId="77777777" w:rsidR="00BB45A5" w:rsidRDefault="00BB45A5" w:rsidP="0044691E">
            <w:pPr>
              <w:ind w:firstLine="195"/>
            </w:pPr>
            <w:r>
              <w:t xml:space="preserve">    else{</w:t>
            </w:r>
          </w:p>
          <w:p w14:paraId="68C7F079" w14:textId="77777777" w:rsidR="00BB45A5" w:rsidRDefault="00BB45A5" w:rsidP="0044691E">
            <w:pPr>
              <w:ind w:firstLine="195"/>
            </w:pPr>
            <w:r>
              <w:t xml:space="preserve">       v_Rsrp := 2;          //FFS dummy value FR2</w:t>
            </w:r>
          </w:p>
          <w:p w14:paraId="596143B2" w14:textId="77777777" w:rsidR="00BB45A5" w:rsidRDefault="00BB45A5" w:rsidP="0044691E">
            <w:pPr>
              <w:ind w:firstLine="195"/>
            </w:pPr>
            <w:r>
              <w:t xml:space="preserve">    }</w:t>
            </w:r>
          </w:p>
          <w:p w14:paraId="036EF988" w14:textId="77777777" w:rsidR="00BB45A5" w:rsidRDefault="00BB45A5" w:rsidP="0044691E">
            <w:pPr>
              <w:ind w:firstLine="195"/>
            </w:pPr>
          </w:p>
          <w:p w14:paraId="53677F2B" w14:textId="77777777" w:rsidR="00BB45A5" w:rsidRDefault="00BB45A5" w:rsidP="0044691E">
            <w:pPr>
              <w:ind w:firstLine="195"/>
            </w:pPr>
            <w:r>
              <w:t xml:space="preserve">    //@siclog "Steps 1-2" siclog@</w:t>
            </w:r>
          </w:p>
          <w:p w14:paraId="44866744" w14:textId="77777777" w:rsidR="00BB45A5" w:rsidRDefault="00BB45A5" w:rsidP="0044691E">
            <w:pPr>
              <w:ind w:firstLine="195"/>
            </w:pPr>
            <w:r>
              <w:lastRenderedPageBreak/>
              <w:t xml:space="preserve">    //The SS transmits an RRCReconfiguration message including MeasConfig and ConditionalReconfiguration to set NR Cell 4 as a target candidate cell.</w:t>
            </w:r>
          </w:p>
          <w:p w14:paraId="733482F4" w14:textId="77777777" w:rsidR="00BB45A5" w:rsidRDefault="00BB45A5" w:rsidP="0044691E">
            <w:pPr>
              <w:ind w:firstLine="195"/>
            </w:pPr>
            <w:r>
              <w:t xml:space="preserve">    //The UE transmits an RRCReconfigurationComplete message in NR Cell 1.</w:t>
            </w:r>
          </w:p>
          <w:p w14:paraId="4090B005" w14:textId="77777777" w:rsidR="00BB45A5" w:rsidRDefault="00BB45A5" w:rsidP="0044691E">
            <w:pPr>
              <w:ind w:firstLine="195"/>
            </w:pPr>
            <w:r>
              <w:t xml:space="preserve">    v_MeasConfig := f_NR_GenerateMeasurementConfigNR( {cs_MeasObjectId1(nr_Cell1)},</w:t>
            </w:r>
          </w:p>
          <w:p w14:paraId="09BD8085" w14:textId="77777777" w:rsidR="00BB45A5" w:rsidRDefault="00BB45A5" w:rsidP="0044691E">
            <w:pPr>
              <w:ind w:firstLine="195"/>
            </w:pPr>
            <w:r>
              <w:t xml:space="preserve">                                                      {cs_NR_ReportConfigCondTrigger(tsc_NR_IdReportConfigId1, v_Rsrp)},</w:t>
            </w:r>
          </w:p>
          <w:p w14:paraId="45F8137B" w14:textId="77777777" w:rsidR="00BB45A5" w:rsidRDefault="00BB45A5" w:rsidP="0044691E">
            <w:pPr>
              <w:ind w:firstLine="195"/>
            </w:pPr>
            <w:r>
              <w:t xml:space="preserve">                                                      {cs_NR_MeasId_Config_id1_obj1_conf1},</w:t>
            </w:r>
          </w:p>
          <w:p w14:paraId="5910331E" w14:textId="77777777" w:rsidR="00BB45A5" w:rsidRDefault="00BB45A5" w:rsidP="0044691E">
            <w:pPr>
              <w:ind w:firstLine="195"/>
            </w:pPr>
            <w:r>
              <w:t xml:space="preserve">                                                      -,-,-,-);</w:t>
            </w:r>
          </w:p>
          <w:p w14:paraId="5D85F324" w14:textId="77777777" w:rsidR="00BB45A5" w:rsidRDefault="00BB45A5" w:rsidP="0044691E">
            <w:pPr>
              <w:ind w:firstLine="195"/>
            </w:pPr>
            <w:r>
              <w:t xml:space="preserve">    v_ConditionalReconfiguration_r16_Step_1 := cs_ConditionalReconfiguration_r16( -,</w:t>
            </w:r>
          </w:p>
          <w:p w14:paraId="76CDA5D5" w14:textId="77777777" w:rsidR="00BB45A5" w:rsidRDefault="00BB45A5" w:rsidP="0044691E">
            <w:pPr>
              <w:ind w:firstLine="195"/>
            </w:pPr>
            <w:r>
              <w:t xml:space="preserve">                                                                                  cs_CondReconfigToAddModList_r16_1EntryCR_1EntryMI(1,</w:t>
            </w:r>
          </w:p>
          <w:p w14:paraId="4A5FE2F3" w14:textId="77777777" w:rsidR="00BB45A5" w:rsidRDefault="00BB45A5" w:rsidP="0044691E">
            <w:pPr>
              <w:ind w:firstLine="195"/>
            </w:pPr>
            <w:r>
              <w:t xml:space="preserve">                                                                                                                                    tsc_NR_MeasId1,</w:t>
            </w:r>
          </w:p>
          <w:p w14:paraId="5B9266CF" w14:textId="77777777" w:rsidR="00BB45A5" w:rsidRDefault="00BB45A5" w:rsidP="0044691E">
            <w:pPr>
              <w:ind w:firstLine="195"/>
            </w:pPr>
            <w:r>
              <w:t xml:space="preserve">                                                                                                                                    f_NR_GenerateCondRRCReconfig_r16_Octetstring(nr_Cell4)));</w:t>
            </w:r>
          </w:p>
          <w:p w14:paraId="1A7EE792" w14:textId="77777777" w:rsidR="00BB45A5" w:rsidRDefault="00BB45A5" w:rsidP="0044691E">
            <w:pPr>
              <w:ind w:firstLine="195"/>
            </w:pPr>
            <w:r>
              <w:t xml:space="preserve">    SRB.send(cas_NR_SRB1_RrcPdu_REQ( nr_Cell1,</w:t>
            </w:r>
          </w:p>
          <w:p w14:paraId="118693C0" w14:textId="77777777" w:rsidR="00BB45A5" w:rsidRDefault="00BB45A5" w:rsidP="0044691E">
            <w:pPr>
              <w:ind w:firstLine="195"/>
            </w:pPr>
            <w:r>
              <w:t xml:space="preserve">                                     cs_TimingInfo_Now,</w:t>
            </w:r>
          </w:p>
          <w:p w14:paraId="72DED9B4" w14:textId="77777777" w:rsidR="00BB45A5" w:rsidRDefault="00BB45A5" w:rsidP="0044691E">
            <w:pPr>
              <w:ind w:firstLine="195"/>
            </w:pPr>
            <w:r>
              <w:t xml:space="preserve">                                     cs_38508_RRCReconfiguration_CHO(-,v_MeasConfig, v_ConditionalReconfiguration_r16_Step_1)));</w:t>
            </w:r>
          </w:p>
          <w:p w14:paraId="6A52CDFE" w14:textId="77777777" w:rsidR="00BB45A5" w:rsidRDefault="00BB45A5" w:rsidP="0044691E">
            <w:pPr>
              <w:ind w:firstLine="195"/>
            </w:pPr>
          </w:p>
          <w:p w14:paraId="05B57001" w14:textId="77777777" w:rsidR="00BB45A5" w:rsidRDefault="00BB45A5" w:rsidP="0044691E">
            <w:pPr>
              <w:ind w:firstLine="195"/>
            </w:pPr>
            <w:r>
              <w:t xml:space="preserve">    </w:t>
            </w:r>
            <w:r w:rsidRPr="00A949DB">
              <w:rPr>
                <w:highlight w:val="yellow"/>
              </w:rPr>
              <w:t>SRB.receive(car_NR_SRB1_RrcPdu_IND(nr_Cell1, cr_38508_RRCReconfigurationComplete));</w:t>
            </w:r>
          </w:p>
          <w:p w14:paraId="1C968AF7" w14:textId="77777777" w:rsidR="00BB45A5" w:rsidRDefault="00BB45A5" w:rsidP="0044691E">
            <w:pPr>
              <w:ind w:firstLine="195"/>
            </w:pPr>
            <w:r>
              <w:t xml:space="preserve">    //@siclog "Steps 3-4" siclog@</w:t>
            </w:r>
          </w:p>
          <w:p w14:paraId="565DECD6" w14:textId="77777777" w:rsidR="00BB45A5" w:rsidRDefault="00BB45A5" w:rsidP="0044691E">
            <w:pPr>
              <w:ind w:firstLine="195"/>
            </w:pPr>
            <w:r>
              <w:t xml:space="preserve">    //The SS transmits an RRCReconfiguration message including ConditionalReconfiguration to add NR Cell 2 as another target candidate cell.</w:t>
            </w:r>
          </w:p>
          <w:p w14:paraId="6C53B60A" w14:textId="77777777" w:rsidR="00BB45A5" w:rsidRDefault="00BB45A5" w:rsidP="0044691E">
            <w:pPr>
              <w:ind w:firstLine="195"/>
            </w:pPr>
            <w:r>
              <w:t xml:space="preserve">    //The UE transmits an RRCReconfigurationComplete message in NR Cell 1.</w:t>
            </w:r>
          </w:p>
          <w:p w14:paraId="627B97D7" w14:textId="77777777" w:rsidR="00BB45A5" w:rsidRDefault="00BB45A5" w:rsidP="0044691E">
            <w:pPr>
              <w:ind w:firstLine="195"/>
            </w:pPr>
            <w:r>
              <w:t xml:space="preserve">    v_ConditionalReconfiguration_r16_Step_3 := cs_ConditionalReconfiguration_r16( -,</w:t>
            </w:r>
          </w:p>
          <w:p w14:paraId="3A7CF6D6" w14:textId="77777777" w:rsidR="00BB45A5" w:rsidRDefault="00BB45A5" w:rsidP="0044691E">
            <w:pPr>
              <w:ind w:firstLine="195"/>
            </w:pPr>
            <w:r>
              <w:t xml:space="preserve">                                                                                  cs_CondReconfigToAddModList_r16_1EntryCR_1EntryMI(2,</w:t>
            </w:r>
          </w:p>
          <w:p w14:paraId="67164083" w14:textId="77777777" w:rsidR="00BB45A5" w:rsidRDefault="00BB45A5" w:rsidP="0044691E">
            <w:pPr>
              <w:ind w:firstLine="195"/>
            </w:pPr>
            <w:r>
              <w:t xml:space="preserve">                                                                                                                                    tsc_NR_MeasId1,</w:t>
            </w:r>
          </w:p>
          <w:p w14:paraId="5BB5DA73" w14:textId="77777777" w:rsidR="00BB45A5" w:rsidRDefault="00BB45A5" w:rsidP="0044691E">
            <w:pPr>
              <w:ind w:firstLine="195"/>
            </w:pPr>
            <w:r>
              <w:t xml:space="preserve">                                                                                                                                    f_NR_GenerateCondRRCReconfig_r16_Octetstring(nr_Cell2)));</w:t>
            </w:r>
          </w:p>
          <w:p w14:paraId="6A8A4717" w14:textId="77777777" w:rsidR="00BB45A5" w:rsidRDefault="00BB45A5" w:rsidP="0044691E">
            <w:pPr>
              <w:ind w:firstLine="195"/>
            </w:pPr>
            <w:r>
              <w:t xml:space="preserve">    f_NR5GC_CHO_RRCReconfiguration_SSConfig( nr_Cell1,</w:t>
            </w:r>
          </w:p>
          <w:p w14:paraId="55D62AF9" w14:textId="77777777" w:rsidR="00BB45A5" w:rsidRDefault="00BB45A5" w:rsidP="0044691E">
            <w:pPr>
              <w:ind w:firstLine="195"/>
            </w:pPr>
            <w:r>
              <w:t xml:space="preserve">                                             nr_Cell2,</w:t>
            </w:r>
          </w:p>
          <w:p w14:paraId="143B88B2" w14:textId="77777777" w:rsidR="00BB45A5" w:rsidRDefault="00BB45A5" w:rsidP="0044691E">
            <w:pPr>
              <w:ind w:firstLine="195"/>
            </w:pPr>
            <w:r>
              <w:t xml:space="preserve">                                             v_DRBInfoList,</w:t>
            </w:r>
          </w:p>
          <w:p w14:paraId="4AF7E044" w14:textId="77777777" w:rsidR="00BB45A5" w:rsidRDefault="00BB45A5" w:rsidP="0044691E">
            <w:pPr>
              <w:ind w:firstLine="195"/>
            </w:pPr>
            <w:r>
              <w:t xml:space="preserve">                                             -,-,</w:t>
            </w:r>
          </w:p>
          <w:p w14:paraId="2263751C" w14:textId="77777777" w:rsidR="00BB45A5" w:rsidRDefault="00BB45A5" w:rsidP="0044691E">
            <w:pPr>
              <w:ind w:firstLine="195"/>
            </w:pPr>
            <w:r>
              <w:t xml:space="preserve">                                             cs_38508_RRCReconfiguration_CHO(-, -, v_ConditionalReconfiguration_r16_Step_3),</w:t>
            </w:r>
          </w:p>
          <w:p w14:paraId="5C9075EE" w14:textId="77777777" w:rsidR="00BB45A5" w:rsidRDefault="00BB45A5" w:rsidP="0044691E">
            <w:pPr>
              <w:ind w:firstLine="195"/>
            </w:pPr>
            <w:r>
              <w:t xml:space="preserve">                                             -, -, -, </w:t>
            </w:r>
            <w:r w:rsidRPr="00673DA4">
              <w:rPr>
                <w:highlight w:val="yellow"/>
              </w:rPr>
              <w:t>false</w:t>
            </w:r>
            <w:r>
              <w:t>); //@81442 No refresh</w:t>
            </w:r>
          </w:p>
          <w:p w14:paraId="2D092598" w14:textId="77777777" w:rsidR="00BB45A5" w:rsidRDefault="00BB45A5" w:rsidP="0044691E">
            <w:pPr>
              <w:ind w:firstLine="195"/>
            </w:pPr>
            <w:r>
              <w:t xml:space="preserve">                                             </w:t>
            </w:r>
          </w:p>
          <w:p w14:paraId="52F414E7" w14:textId="77777777" w:rsidR="00BB45A5" w:rsidRDefault="00BB45A5" w:rsidP="0044691E">
            <w:pPr>
              <w:ind w:firstLine="195"/>
            </w:pPr>
            <w:r>
              <w:t xml:space="preserve">    </w:t>
            </w:r>
            <w:r w:rsidRPr="00673DA4">
              <w:rPr>
                <w:highlight w:val="yellow"/>
              </w:rPr>
              <w:t>f_NR_SS_SystemIndCtrlConfig(nr_Cell2, cds_NR_SystemIndCtrl_RachPreamble(enable));</w:t>
            </w:r>
            <w:r>
              <w:t xml:space="preserve"> //@81441</w:t>
            </w:r>
          </w:p>
          <w:p w14:paraId="78D2D634" w14:textId="77777777" w:rsidR="00BB45A5" w:rsidRDefault="00BB45A5" w:rsidP="0044691E">
            <w:pPr>
              <w:ind w:firstLine="195"/>
            </w:pPr>
            <w:r>
              <w:t xml:space="preserve">    //@siclog "Step 5" siclog@</w:t>
            </w:r>
          </w:p>
          <w:p w14:paraId="4B70857F" w14:textId="77777777" w:rsidR="00BB45A5" w:rsidRDefault="00BB45A5" w:rsidP="0044691E">
            <w:pPr>
              <w:ind w:firstLine="195"/>
            </w:pPr>
            <w:r>
              <w:lastRenderedPageBreak/>
              <w:t xml:space="preserve">    //SS adjusts the cell-specific reference signal level according to row "T1".</w:t>
            </w:r>
          </w:p>
          <w:p w14:paraId="36BE35AD" w14:textId="77777777" w:rsidR="00BB45A5" w:rsidRDefault="00BB45A5" w:rsidP="0044691E">
            <w:pPr>
              <w:ind w:firstLine="195"/>
            </w:pPr>
            <w:r>
              <w:t xml:space="preserve">    f_NR_SetCellPowerList(v_CellPowerList_AtT1);</w:t>
            </w:r>
          </w:p>
          <w:p w14:paraId="3A1DEDD6" w14:textId="77777777" w:rsidR="00BB45A5" w:rsidRDefault="00BB45A5" w:rsidP="0044691E">
            <w:pPr>
              <w:ind w:firstLine="195"/>
            </w:pPr>
          </w:p>
          <w:p w14:paraId="293A093A" w14:textId="77777777" w:rsidR="00BB45A5" w:rsidRDefault="00BB45A5" w:rsidP="0044691E">
            <w:pPr>
              <w:ind w:firstLine="195"/>
            </w:pPr>
            <w:r>
              <w:t xml:space="preserve">    //@siclog "Step 6" siclog@</w:t>
            </w:r>
          </w:p>
          <w:p w14:paraId="3280D1C9" w14:textId="77777777" w:rsidR="00BB45A5" w:rsidRDefault="00BB45A5" w:rsidP="0044691E">
            <w:pPr>
              <w:ind w:firstLine="195"/>
            </w:pPr>
            <w:r>
              <w:t xml:space="preserve">    //Check: Does the UE initiate a random access procedure by transmitting Preamble in NR Cell 2 within 10s?</w:t>
            </w:r>
          </w:p>
          <w:p w14:paraId="12FCCC16" w14:textId="77777777" w:rsidR="00BB45A5" w:rsidRDefault="00BB45A5" w:rsidP="0044691E">
            <w:pPr>
              <w:ind w:firstLine="195"/>
            </w:pPr>
            <w:r>
              <w:t xml:space="preserve">    t_Watchdog.start;</w:t>
            </w:r>
          </w:p>
          <w:p w14:paraId="072E2716" w14:textId="77777777" w:rsidR="00BB45A5" w:rsidRDefault="00BB45A5" w:rsidP="0044691E">
            <w:pPr>
              <w:ind w:firstLine="195"/>
            </w:pPr>
            <w:r>
              <w:t xml:space="preserve">    SYSIND.receive(car_NR_PRACH_Preamble_IND(nr_Cell2, cr_TimingInfo_Any, ?));</w:t>
            </w:r>
          </w:p>
          <w:p w14:paraId="109E2839" w14:textId="77777777" w:rsidR="00BB45A5" w:rsidRDefault="00BB45A5" w:rsidP="0044691E">
            <w:pPr>
              <w:ind w:firstLine="195"/>
            </w:pPr>
            <w:r>
              <w:t xml:space="preserve">    t_Watchdog.stop;</w:t>
            </w:r>
          </w:p>
          <w:p w14:paraId="1E79D326" w14:textId="77777777" w:rsidR="00BB45A5" w:rsidRDefault="00BB45A5" w:rsidP="0044691E">
            <w:pPr>
              <w:ind w:firstLine="195"/>
            </w:pPr>
            <w:r>
              <w:t xml:space="preserve">    f_NR_PreliminaryPass(__FILE__, __LINE__, "Step 6");</w:t>
            </w:r>
          </w:p>
          <w:p w14:paraId="42A6145F" w14:textId="77777777" w:rsidR="00BB45A5" w:rsidRDefault="00BB45A5" w:rsidP="0044691E">
            <w:pPr>
              <w:ind w:firstLine="195"/>
            </w:pPr>
            <w:r>
              <w:t xml:space="preserve">    </w:t>
            </w:r>
            <w:r w:rsidRPr="00673DA4">
              <w:rPr>
                <w:highlight w:val="yellow"/>
              </w:rPr>
              <w:t>f_NR_SS_SystemIndCtrlConfig(nr_Cell2, cds_NR_SystemIndCtrl_RachPreamble(disable));</w:t>
            </w:r>
            <w:r>
              <w:t xml:space="preserve"> //@81441</w:t>
            </w:r>
          </w:p>
          <w:p w14:paraId="786869DC" w14:textId="77777777" w:rsidR="00BB45A5" w:rsidRDefault="00BB45A5" w:rsidP="0044691E">
            <w:pPr>
              <w:ind w:firstLine="195"/>
            </w:pPr>
          </w:p>
          <w:p w14:paraId="58B20598" w14:textId="77777777" w:rsidR="00BB45A5" w:rsidRDefault="00BB45A5" w:rsidP="0044691E">
            <w:pPr>
              <w:ind w:firstLine="195"/>
            </w:pPr>
            <w:r>
              <w:t xml:space="preserve">    //@siclog "Steps 7-8" siclog@</w:t>
            </w:r>
          </w:p>
          <w:p w14:paraId="408D8EFB" w14:textId="77777777" w:rsidR="00BB45A5" w:rsidRDefault="00BB45A5" w:rsidP="0044691E">
            <w:pPr>
              <w:ind w:firstLine="195"/>
            </w:pPr>
            <w:r>
              <w:t xml:space="preserve">    //The SS transmits Random Access Response.</w:t>
            </w:r>
          </w:p>
          <w:p w14:paraId="11B30934" w14:textId="77777777" w:rsidR="00BB45A5" w:rsidRDefault="00BB45A5" w:rsidP="0044691E">
            <w:pPr>
              <w:ind w:firstLine="195"/>
            </w:pPr>
            <w:r>
              <w:t xml:space="preserve">    //The UE transmits RRCReconfigurationComplete message in NR Cell 2.</w:t>
            </w:r>
          </w:p>
          <w:p w14:paraId="1C74D773" w14:textId="77777777" w:rsidR="00BB45A5" w:rsidRDefault="00BB45A5" w:rsidP="0044691E">
            <w:pPr>
              <w:ind w:firstLine="195"/>
            </w:pPr>
            <w:r>
              <w:t xml:space="preserve">    f_NR5GC_CHO_RRCReconfigurationComplete( nr_Cell1,</w:t>
            </w:r>
          </w:p>
          <w:p w14:paraId="497A1C29" w14:textId="77777777" w:rsidR="00BB45A5" w:rsidRDefault="00BB45A5" w:rsidP="0044691E">
            <w:pPr>
              <w:ind w:firstLine="195"/>
            </w:pPr>
            <w:r>
              <w:t xml:space="preserve">                                            nr_Cell2,</w:t>
            </w:r>
          </w:p>
          <w:p w14:paraId="6C973260" w14:textId="77777777" w:rsidR="00BB45A5" w:rsidRDefault="00BB45A5" w:rsidP="0044691E">
            <w:pPr>
              <w:ind w:firstLine="195"/>
            </w:pPr>
            <w:r>
              <w:t xml:space="preserve">                                            -);</w:t>
            </w:r>
          </w:p>
          <w:p w14:paraId="7F7472C6" w14:textId="77777777" w:rsidR="00BB45A5" w:rsidRDefault="00BB45A5" w:rsidP="0044691E">
            <w:pPr>
              <w:ind w:firstLine="195"/>
            </w:pPr>
          </w:p>
          <w:p w14:paraId="31641755" w14:textId="77777777" w:rsidR="00BB45A5" w:rsidRDefault="00BB45A5" w:rsidP="0044691E">
            <w:pPr>
              <w:ind w:firstLine="195"/>
            </w:pPr>
            <w:r>
              <w:t xml:space="preserve">    //@siclog "Step 9" siclog@</w:t>
            </w:r>
          </w:p>
          <w:p w14:paraId="67DFE607" w14:textId="77777777" w:rsidR="00BB45A5" w:rsidRDefault="00BB45A5" w:rsidP="0044691E">
            <w:pPr>
              <w:ind w:firstLine="195"/>
            </w:pPr>
            <w:r>
              <w:t xml:space="preserve">    //Check: Does the test result of generic test procedure in TS 38.508-1 [4] Table 4.9.1-1 indicate that the UE is capable of exchanging IP data on DRB1 and NR Cell 2?</w:t>
            </w:r>
          </w:p>
          <w:p w14:paraId="138885B2" w14:textId="77777777" w:rsidR="00BB45A5" w:rsidRDefault="00BB45A5" w:rsidP="0044691E">
            <w:pPr>
              <w:ind w:firstLine="195"/>
            </w:pPr>
            <w:r>
              <w:t xml:space="preserve">    v_DRBId := f_NR_GetDefaultDRB_ForFirstPDUSession();</w:t>
            </w:r>
          </w:p>
          <w:p w14:paraId="777DA765" w14:textId="77777777" w:rsidR="00BB45A5" w:rsidRDefault="00BB45A5" w:rsidP="0044691E">
            <w:pPr>
              <w:ind w:firstLine="195"/>
            </w:pPr>
            <w:r>
              <w:t xml:space="preserve">    f_NR5GC_CheckDataPath(nr_Cell2,</w:t>
            </w:r>
          </w:p>
          <w:p w14:paraId="2A8BD490" w14:textId="77777777" w:rsidR="00BB45A5" w:rsidRDefault="00BB45A5" w:rsidP="0044691E">
            <w:pPr>
              <w:ind w:firstLine="195"/>
            </w:pPr>
            <w:r>
              <w:t xml:space="preserve">                          f_NR5GC_GetPdnIndex(v_PDUSessionInfoList[0]),</w:t>
            </w:r>
          </w:p>
          <w:p w14:paraId="5166705A" w14:textId="77777777" w:rsidR="00BB45A5" w:rsidRDefault="00BB45A5" w:rsidP="0044691E">
            <w:pPr>
              <w:ind w:firstLine="195"/>
            </w:pPr>
            <w:r>
              <w:t xml:space="preserve">                          dedicatedBearer,</w:t>
            </w:r>
          </w:p>
          <w:p w14:paraId="61F116F1" w14:textId="77777777" w:rsidR="00BB45A5" w:rsidRDefault="00BB45A5" w:rsidP="0044691E">
            <w:pPr>
              <w:ind w:firstLine="195"/>
            </w:pPr>
            <w:r>
              <w:t xml:space="preserve">                          v_DRBId,</w:t>
            </w:r>
          </w:p>
          <w:p w14:paraId="790A0B1E" w14:textId="77777777" w:rsidR="00BB45A5" w:rsidRDefault="00BB45A5" w:rsidP="0044691E">
            <w:pPr>
              <w:ind w:firstLine="195"/>
            </w:pPr>
            <w:r>
              <w:t xml:space="preserve">                          "Step 9");</w:t>
            </w:r>
          </w:p>
          <w:p w14:paraId="11596980" w14:textId="77777777" w:rsidR="00BB45A5" w:rsidRDefault="00BB45A5" w:rsidP="0044691E">
            <w:pPr>
              <w:ind w:firstLine="195"/>
            </w:pPr>
          </w:p>
          <w:p w14:paraId="2E3100AF" w14:textId="77777777" w:rsidR="00BB45A5" w:rsidRDefault="00BB45A5" w:rsidP="0044691E">
            <w:pPr>
              <w:ind w:firstLine="195"/>
            </w:pPr>
            <w:r>
              <w:t xml:space="preserve">    //@siclog "Step 10" siclog@</w:t>
            </w:r>
          </w:p>
          <w:p w14:paraId="28F4015B" w14:textId="77777777" w:rsidR="00BB45A5" w:rsidRDefault="00BB45A5" w:rsidP="0044691E">
            <w:pPr>
              <w:ind w:firstLine="195"/>
            </w:pPr>
            <w:r>
              <w:t xml:space="preserve">    //The SS transmits an RRCReconfiguration message including MeasConfig and ConditionalReconfiguration to set NR Cell 1 and NR Cell 4 as target candidate cells.</w:t>
            </w:r>
          </w:p>
          <w:p w14:paraId="33E4DA59" w14:textId="77777777" w:rsidR="00BB45A5" w:rsidRDefault="00BB45A5" w:rsidP="0044691E">
            <w:pPr>
              <w:ind w:firstLine="195"/>
            </w:pPr>
            <w:r>
              <w:t xml:space="preserve">    v_ConditionalReconfiguration_r16_Step_10 := cs_ConditionalReconfiguration_r16( -,</w:t>
            </w:r>
          </w:p>
          <w:p w14:paraId="6D995D73" w14:textId="77777777" w:rsidR="00BB45A5" w:rsidRDefault="00BB45A5" w:rsidP="0044691E">
            <w:pPr>
              <w:ind w:firstLine="195"/>
            </w:pPr>
            <w:r>
              <w:t xml:space="preserve">                                                                                  cs_CondReconfigToAddModList_r16_2EntryCR_1EntryMI(1, tsc_NR_MeasId1, f_NR_GenerateCondRRCReconfig_r16_Octetstring(nr_Cell1),</w:t>
            </w:r>
          </w:p>
          <w:p w14:paraId="2FA2EBCE" w14:textId="77777777" w:rsidR="00BB45A5" w:rsidRDefault="00BB45A5" w:rsidP="0044691E">
            <w:pPr>
              <w:ind w:firstLine="195"/>
            </w:pPr>
            <w:r>
              <w:t xml:space="preserve">                                                                                                                                    2, tsc_NR_MeasId1, f_NR_GenerateCondRRCReconfig_r16_Octetstring(nr_Cell4)));</w:t>
            </w:r>
          </w:p>
          <w:p w14:paraId="183D0E63" w14:textId="77777777" w:rsidR="00BB45A5" w:rsidRDefault="00BB45A5" w:rsidP="0044691E">
            <w:pPr>
              <w:ind w:firstLine="195"/>
            </w:pPr>
            <w:r>
              <w:lastRenderedPageBreak/>
              <w:t xml:space="preserve">    SRB.send(cas_NR_SRB1_RrcPdu_REQ(nr_Cell2,</w:t>
            </w:r>
          </w:p>
          <w:p w14:paraId="795DA98D" w14:textId="77777777" w:rsidR="00BB45A5" w:rsidRDefault="00BB45A5" w:rsidP="0044691E">
            <w:pPr>
              <w:ind w:firstLine="195"/>
            </w:pPr>
            <w:r>
              <w:t xml:space="preserve">                                    cs_TimingInfo_Now,</w:t>
            </w:r>
          </w:p>
          <w:p w14:paraId="193E9244" w14:textId="77777777" w:rsidR="00BB45A5" w:rsidRDefault="00BB45A5" w:rsidP="0044691E">
            <w:pPr>
              <w:ind w:firstLine="195"/>
            </w:pPr>
            <w:r>
              <w:t xml:space="preserve">                                    cs_38508_RRCReconfiguration_CHO(-,v_MeasConfig, v_ConditionalReconfiguration_r16_Step_10)));</w:t>
            </w:r>
          </w:p>
          <w:p w14:paraId="107E00EA" w14:textId="77777777" w:rsidR="00BB45A5" w:rsidRDefault="00BB45A5" w:rsidP="0044691E">
            <w:pPr>
              <w:ind w:firstLine="195"/>
            </w:pPr>
          </w:p>
          <w:p w14:paraId="4CF5CC0D" w14:textId="77777777" w:rsidR="00BB45A5" w:rsidRDefault="00BB45A5" w:rsidP="0044691E">
            <w:pPr>
              <w:ind w:firstLine="195"/>
            </w:pPr>
            <w:r>
              <w:t xml:space="preserve">    //@siclog "Step 11" siclog@</w:t>
            </w:r>
          </w:p>
          <w:p w14:paraId="0CA1EDA9" w14:textId="77777777" w:rsidR="00BB45A5" w:rsidRDefault="00BB45A5" w:rsidP="0044691E">
            <w:pPr>
              <w:ind w:firstLine="195"/>
            </w:pPr>
            <w:r>
              <w:t xml:space="preserve">    //The UE transmits an RRCReconfigurationComplete message in NR cell 2.</w:t>
            </w:r>
          </w:p>
          <w:p w14:paraId="3B272531" w14:textId="77777777" w:rsidR="00BB45A5" w:rsidRDefault="00BB45A5" w:rsidP="0044691E">
            <w:pPr>
              <w:ind w:firstLine="195"/>
            </w:pPr>
            <w:r>
              <w:t xml:space="preserve">    SRB.receive(car_NR_SRB1_RrcPdu_IND(nr_Cell2, cr_38508_RRCReconfigurationComplete));</w:t>
            </w:r>
          </w:p>
          <w:p w14:paraId="67CA9680" w14:textId="77777777" w:rsidR="00BB45A5" w:rsidRDefault="00BB45A5" w:rsidP="0044691E">
            <w:pPr>
              <w:ind w:firstLine="195"/>
            </w:pPr>
          </w:p>
          <w:p w14:paraId="61FC9433" w14:textId="77777777" w:rsidR="00BB45A5" w:rsidRDefault="00BB45A5" w:rsidP="0044691E">
            <w:pPr>
              <w:ind w:firstLine="195"/>
            </w:pPr>
            <w:r>
              <w:t xml:space="preserve">    //@siclog "Step 12" siclog@</w:t>
            </w:r>
          </w:p>
          <w:p w14:paraId="31CE515A" w14:textId="77777777" w:rsidR="00BB45A5" w:rsidRDefault="00BB45A5" w:rsidP="0044691E">
            <w:pPr>
              <w:ind w:firstLine="195"/>
            </w:pPr>
            <w:r>
              <w:t xml:space="preserve">    //The SS transmits an RRCReconfiguration message including ConditionalReconfiguration with condConfigToRemoveList to remove NR Cell 4 from the target candidate cell list.</w:t>
            </w:r>
          </w:p>
          <w:p w14:paraId="5313C7F4" w14:textId="77777777" w:rsidR="00BB45A5" w:rsidRDefault="00BB45A5" w:rsidP="0044691E">
            <w:pPr>
              <w:ind w:firstLine="195"/>
            </w:pPr>
            <w:r>
              <w:t xml:space="preserve">    v_ConditionalReconfiguration_r16_Step_12 := cs_ConditionalReconfiguration_r16( {2}, -);</w:t>
            </w:r>
          </w:p>
          <w:p w14:paraId="38EAC8D0" w14:textId="77777777" w:rsidR="00BB45A5" w:rsidRDefault="00BB45A5" w:rsidP="0044691E">
            <w:pPr>
              <w:ind w:firstLine="195"/>
            </w:pPr>
            <w:r>
              <w:t xml:space="preserve">    SRB.send(cas_NR_SRB1_RrcPdu_REQ(nr_Cell2,</w:t>
            </w:r>
          </w:p>
          <w:p w14:paraId="22269FFE" w14:textId="77777777" w:rsidR="00BB45A5" w:rsidRDefault="00BB45A5" w:rsidP="0044691E">
            <w:pPr>
              <w:ind w:firstLine="195"/>
            </w:pPr>
            <w:r>
              <w:t xml:space="preserve">                                    cs_TimingInfo_Now,</w:t>
            </w:r>
          </w:p>
          <w:p w14:paraId="3ED4913D" w14:textId="77777777" w:rsidR="00BB45A5" w:rsidRDefault="00BB45A5" w:rsidP="0044691E">
            <w:pPr>
              <w:ind w:firstLine="195"/>
            </w:pPr>
            <w:r>
              <w:t xml:space="preserve">                                    cs_38508_RRCReconfiguration_CHO(-,-, v_ConditionalReconfiguration_r16_Step_12)));</w:t>
            </w:r>
          </w:p>
          <w:p w14:paraId="7BD4B350" w14:textId="77777777" w:rsidR="00BB45A5" w:rsidRDefault="00BB45A5" w:rsidP="0044691E">
            <w:pPr>
              <w:ind w:firstLine="195"/>
            </w:pPr>
          </w:p>
          <w:p w14:paraId="29F00251" w14:textId="77777777" w:rsidR="00BB45A5" w:rsidRDefault="00BB45A5" w:rsidP="0044691E">
            <w:pPr>
              <w:ind w:firstLine="195"/>
            </w:pPr>
            <w:r>
              <w:t xml:space="preserve">    //@siclog "Step 13" siclog@</w:t>
            </w:r>
          </w:p>
          <w:p w14:paraId="7795B9CF" w14:textId="77777777" w:rsidR="00BB45A5" w:rsidRDefault="00BB45A5" w:rsidP="0044691E">
            <w:pPr>
              <w:ind w:firstLine="195"/>
            </w:pPr>
            <w:r>
              <w:t xml:space="preserve">    //The UE transmits an RRCReconfigurationComplete message in NR Cell 2.</w:t>
            </w:r>
          </w:p>
          <w:p w14:paraId="460638FA" w14:textId="77777777" w:rsidR="00BB45A5" w:rsidRDefault="00BB45A5" w:rsidP="0044691E">
            <w:pPr>
              <w:ind w:firstLine="195"/>
            </w:pPr>
            <w:r>
              <w:t xml:space="preserve">    SRB.receive(car_NR_SRB1_RrcPdu_IND(nr_Cell2, cr_38508_RRCReconfigurationComplete));</w:t>
            </w:r>
          </w:p>
          <w:p w14:paraId="77C4B58B" w14:textId="77777777" w:rsidR="00BB45A5" w:rsidRDefault="00BB45A5" w:rsidP="0044691E">
            <w:pPr>
              <w:ind w:firstLine="195"/>
            </w:pPr>
          </w:p>
          <w:p w14:paraId="507596D2" w14:textId="77777777" w:rsidR="00BB45A5" w:rsidRDefault="00BB45A5" w:rsidP="0044691E">
            <w:pPr>
              <w:ind w:firstLine="195"/>
            </w:pPr>
            <w:r>
              <w:t xml:space="preserve">    //@siclog "Step 14" siclog@</w:t>
            </w:r>
          </w:p>
          <w:p w14:paraId="4A27E3E9" w14:textId="77777777" w:rsidR="00BB45A5" w:rsidRDefault="00BB45A5" w:rsidP="0044691E">
            <w:pPr>
              <w:ind w:firstLine="195"/>
            </w:pPr>
            <w:r>
              <w:t xml:space="preserve">    //SS adjusts the cell-specific reference signal level according to row "T2".</w:t>
            </w:r>
          </w:p>
          <w:p w14:paraId="775F3184" w14:textId="77777777" w:rsidR="00BB45A5" w:rsidRDefault="00BB45A5" w:rsidP="0044691E">
            <w:pPr>
              <w:ind w:firstLine="195"/>
            </w:pPr>
            <w:r>
              <w:t xml:space="preserve">    f_NR_SetCellPowerList(v_CellPowerList_AtT2);</w:t>
            </w:r>
          </w:p>
          <w:p w14:paraId="19FB86EC" w14:textId="77777777" w:rsidR="00BB45A5" w:rsidRDefault="00BB45A5" w:rsidP="0044691E">
            <w:pPr>
              <w:ind w:firstLine="195"/>
            </w:pPr>
          </w:p>
          <w:p w14:paraId="6173C9D9" w14:textId="77777777" w:rsidR="00BB45A5" w:rsidRDefault="00BB45A5" w:rsidP="0044691E">
            <w:pPr>
              <w:ind w:firstLine="195"/>
            </w:pPr>
            <w:r>
              <w:t xml:space="preserve">    //@siclog "Step 15" siclog@</w:t>
            </w:r>
          </w:p>
          <w:p w14:paraId="321379ED" w14:textId="77777777" w:rsidR="00BB45A5" w:rsidRDefault="00BB45A5" w:rsidP="0044691E">
            <w:pPr>
              <w:ind w:firstLine="195"/>
            </w:pPr>
            <w:r>
              <w:t xml:space="preserve">    //Check: Does the UE initiate a random access procedure by transmitting Preamble in NR Cell 4 within 10s?</w:t>
            </w:r>
          </w:p>
          <w:p w14:paraId="303948BF" w14:textId="77777777" w:rsidR="00BB45A5" w:rsidRDefault="00BB45A5" w:rsidP="0044691E">
            <w:pPr>
              <w:ind w:firstLine="195"/>
            </w:pPr>
            <w:r>
              <w:t xml:space="preserve">    t_Watchdog.start;</w:t>
            </w:r>
          </w:p>
          <w:p w14:paraId="20A8A473" w14:textId="77777777" w:rsidR="00BB45A5" w:rsidRDefault="00BB45A5" w:rsidP="0044691E">
            <w:pPr>
              <w:ind w:firstLine="195"/>
            </w:pPr>
            <w:r>
              <w:t xml:space="preserve">    alt {</w:t>
            </w:r>
          </w:p>
          <w:p w14:paraId="00B99A2F" w14:textId="77777777" w:rsidR="00BB45A5" w:rsidRDefault="00BB45A5" w:rsidP="0044691E">
            <w:pPr>
              <w:ind w:firstLine="195"/>
            </w:pPr>
            <w:r>
              <w:t xml:space="preserve">        []SYSIND.receive(car_NR_PRACH_Preamble_IND(nr_Cell4, cr_TimingInfo_Any, ?))</w:t>
            </w:r>
          </w:p>
          <w:p w14:paraId="6B5CBEB6" w14:textId="77777777" w:rsidR="00BB45A5" w:rsidRDefault="00BB45A5" w:rsidP="0044691E">
            <w:pPr>
              <w:ind w:firstLine="195"/>
            </w:pPr>
            <w:r>
              <w:t xml:space="preserve">        {</w:t>
            </w:r>
          </w:p>
          <w:p w14:paraId="600D2A74" w14:textId="77777777" w:rsidR="00BB45A5" w:rsidRDefault="00BB45A5" w:rsidP="0044691E">
            <w:pPr>
              <w:ind w:firstLine="195"/>
            </w:pPr>
            <w:r>
              <w:t xml:space="preserve">            f_NR_SetVerdictFailOrInconc(__FILE__, __LINE__, "Step 15, PRACH sent by UE ");</w:t>
            </w:r>
          </w:p>
          <w:p w14:paraId="74227D87" w14:textId="77777777" w:rsidR="00BB45A5" w:rsidRDefault="00BB45A5" w:rsidP="0044691E">
            <w:pPr>
              <w:ind w:firstLine="195"/>
            </w:pPr>
            <w:r>
              <w:t xml:space="preserve">        }</w:t>
            </w:r>
          </w:p>
          <w:p w14:paraId="6A3698A1" w14:textId="77777777" w:rsidR="00BB45A5" w:rsidRDefault="00BB45A5" w:rsidP="0044691E">
            <w:pPr>
              <w:ind w:firstLine="195"/>
            </w:pPr>
            <w:r>
              <w:t xml:space="preserve">        []t_Watchdog.timeout</w:t>
            </w:r>
          </w:p>
          <w:p w14:paraId="4B8A4A9B" w14:textId="77777777" w:rsidR="00BB45A5" w:rsidRDefault="00BB45A5" w:rsidP="0044691E">
            <w:pPr>
              <w:ind w:firstLine="195"/>
            </w:pPr>
            <w:r>
              <w:t xml:space="preserve">        {</w:t>
            </w:r>
          </w:p>
          <w:p w14:paraId="135CE84A" w14:textId="77777777" w:rsidR="00BB45A5" w:rsidRDefault="00BB45A5" w:rsidP="0044691E">
            <w:pPr>
              <w:ind w:firstLine="195"/>
            </w:pPr>
            <w:r>
              <w:lastRenderedPageBreak/>
              <w:t xml:space="preserve">            f_NR_PreliminaryPass(__FILE__, __LINE__, "Step 15");</w:t>
            </w:r>
          </w:p>
          <w:p w14:paraId="6E481966" w14:textId="77777777" w:rsidR="00BB45A5" w:rsidRDefault="00BB45A5" w:rsidP="0044691E">
            <w:pPr>
              <w:ind w:firstLine="195"/>
            </w:pPr>
            <w:r>
              <w:t xml:space="preserve">        }</w:t>
            </w:r>
          </w:p>
          <w:p w14:paraId="5F0358EF" w14:textId="77777777" w:rsidR="00BB45A5" w:rsidRDefault="00BB45A5" w:rsidP="0044691E">
            <w:pPr>
              <w:ind w:firstLine="195"/>
            </w:pPr>
            <w:r>
              <w:t xml:space="preserve">    };</w:t>
            </w:r>
          </w:p>
          <w:p w14:paraId="1E77C4D5" w14:textId="77777777" w:rsidR="00BB45A5" w:rsidRDefault="00BB45A5" w:rsidP="0044691E">
            <w:pPr>
              <w:ind w:firstLine="195"/>
            </w:pPr>
          </w:p>
          <w:p w14:paraId="73C6EA74" w14:textId="77777777" w:rsidR="00BB45A5" w:rsidRDefault="00BB45A5" w:rsidP="0044691E">
            <w:pPr>
              <w:ind w:firstLine="195"/>
            </w:pPr>
            <w:r>
              <w:t xml:space="preserve">    //@siclog "Steps 16-16A" siclog@</w:t>
            </w:r>
          </w:p>
          <w:p w14:paraId="311D647E" w14:textId="77777777" w:rsidR="00BB45A5" w:rsidRDefault="00BB45A5" w:rsidP="0044691E">
            <w:pPr>
              <w:ind w:firstLine="195"/>
            </w:pPr>
            <w:r>
              <w:t xml:space="preserve">    //The SS transmits an RRCReconfiguration message including ConditionalReconfiguration to replace NR Cell 1 with NR Cell 4 as the target candidate cell.</w:t>
            </w:r>
          </w:p>
          <w:p w14:paraId="4FA51575" w14:textId="77777777" w:rsidR="00BB45A5" w:rsidRDefault="00BB45A5" w:rsidP="0044691E">
            <w:pPr>
              <w:ind w:firstLine="195"/>
            </w:pPr>
            <w:r>
              <w:t xml:space="preserve">    //The UE transmits RRCReconfigurationComplete message in NR Cell 2.</w:t>
            </w:r>
          </w:p>
          <w:p w14:paraId="0B3501A0" w14:textId="77777777" w:rsidR="00BB45A5" w:rsidRDefault="00BB45A5" w:rsidP="0044691E">
            <w:pPr>
              <w:ind w:firstLine="195"/>
            </w:pPr>
            <w:r>
              <w:t xml:space="preserve">    v_ConditionalReconfiguration_r16_Step_16 := cs_ConditionalReconfiguration_r16( -,</w:t>
            </w:r>
          </w:p>
          <w:p w14:paraId="0B8BFB9E" w14:textId="77777777" w:rsidR="00BB45A5" w:rsidRDefault="00BB45A5" w:rsidP="0044691E">
            <w:pPr>
              <w:ind w:firstLine="195"/>
            </w:pPr>
            <w:r>
              <w:t xml:space="preserve">                                                                                   cs_CondReconfigToAddModList_r16_1EntryCR_1EntryMI(1, tsc_NR_MeasId1, f_NR_GenerateCondRRCReconfig_r16_Octetstring(nr_Cell4)));</w:t>
            </w:r>
          </w:p>
          <w:p w14:paraId="1440A17C" w14:textId="77777777" w:rsidR="00BB45A5" w:rsidRDefault="00BB45A5" w:rsidP="0044691E">
            <w:pPr>
              <w:ind w:firstLine="195"/>
            </w:pPr>
            <w:r>
              <w:t xml:space="preserve">    f_NR5GC_CHO_RRCReconfiguration_SSConfig( nr_Cell2,</w:t>
            </w:r>
          </w:p>
          <w:p w14:paraId="0E7FD7A9" w14:textId="77777777" w:rsidR="00BB45A5" w:rsidRDefault="00BB45A5" w:rsidP="0044691E">
            <w:pPr>
              <w:ind w:firstLine="195"/>
            </w:pPr>
            <w:r>
              <w:t xml:space="preserve">                                             nr_Cell4,</w:t>
            </w:r>
          </w:p>
          <w:p w14:paraId="5981180E" w14:textId="77777777" w:rsidR="00BB45A5" w:rsidRDefault="00BB45A5" w:rsidP="0044691E">
            <w:pPr>
              <w:ind w:firstLine="195"/>
            </w:pPr>
            <w:r>
              <w:t xml:space="preserve">                                             v_DRBInfoList,</w:t>
            </w:r>
          </w:p>
          <w:p w14:paraId="4884AAA0" w14:textId="77777777" w:rsidR="00BB45A5" w:rsidRDefault="00BB45A5" w:rsidP="0044691E">
            <w:pPr>
              <w:ind w:firstLine="195"/>
            </w:pPr>
            <w:r>
              <w:t xml:space="preserve">                                             -,-,</w:t>
            </w:r>
          </w:p>
          <w:p w14:paraId="2492984A" w14:textId="77777777" w:rsidR="00BB45A5" w:rsidRDefault="00BB45A5" w:rsidP="0044691E">
            <w:pPr>
              <w:ind w:firstLine="195"/>
            </w:pPr>
            <w:r>
              <w:t xml:space="preserve">                                             cs_38508_RRCReconfiguration_CHO(-,-, v_ConditionalReconfiguration_r16_Step_16),</w:t>
            </w:r>
          </w:p>
          <w:p w14:paraId="26E91265" w14:textId="77777777" w:rsidR="00BB45A5" w:rsidRDefault="00BB45A5" w:rsidP="0044691E">
            <w:pPr>
              <w:ind w:firstLine="195"/>
            </w:pPr>
            <w:r>
              <w:t xml:space="preserve">                                             -, -, -, </w:t>
            </w:r>
            <w:r w:rsidRPr="00594FC5">
              <w:rPr>
                <w:highlight w:val="yellow"/>
              </w:rPr>
              <w:t>false</w:t>
            </w:r>
            <w:r>
              <w:t>);</w:t>
            </w:r>
          </w:p>
          <w:p w14:paraId="5673796B" w14:textId="77777777" w:rsidR="00BB45A5" w:rsidRDefault="00BB45A5" w:rsidP="0044691E">
            <w:pPr>
              <w:ind w:firstLine="195"/>
            </w:pPr>
            <w:r>
              <w:t xml:space="preserve">    </w:t>
            </w:r>
          </w:p>
          <w:p w14:paraId="2705D7B6" w14:textId="77777777" w:rsidR="00BB45A5" w:rsidRDefault="00BB45A5" w:rsidP="0044691E">
            <w:pPr>
              <w:ind w:firstLine="195"/>
            </w:pPr>
            <w:r>
              <w:t xml:space="preserve">    </w:t>
            </w:r>
            <w:r w:rsidRPr="00673DA4">
              <w:rPr>
                <w:highlight w:val="yellow"/>
              </w:rPr>
              <w:t>f_NR_SS_SystemIndCtrlConfig(nr_Cell4, cds_NR_SystemIndCtrl_RachPreamble(enable));</w:t>
            </w:r>
            <w:r>
              <w:t xml:space="preserve"> //@81441</w:t>
            </w:r>
          </w:p>
          <w:p w14:paraId="263132CA" w14:textId="77777777" w:rsidR="00BB45A5" w:rsidRDefault="00BB45A5" w:rsidP="0044691E">
            <w:pPr>
              <w:ind w:firstLine="195"/>
            </w:pPr>
            <w:r>
              <w:t xml:space="preserve">    //@siclog "Step 17" siclog@</w:t>
            </w:r>
          </w:p>
          <w:p w14:paraId="487648C6" w14:textId="77777777" w:rsidR="00BB45A5" w:rsidRDefault="00BB45A5" w:rsidP="0044691E">
            <w:pPr>
              <w:ind w:firstLine="195"/>
            </w:pPr>
            <w:r>
              <w:t xml:space="preserve">    //SS adjusts the cell-specific reference signal level according to row "T3".</w:t>
            </w:r>
          </w:p>
          <w:p w14:paraId="7CD2A227" w14:textId="77777777" w:rsidR="00BB45A5" w:rsidRDefault="00BB45A5" w:rsidP="0044691E">
            <w:pPr>
              <w:ind w:firstLine="195"/>
            </w:pPr>
            <w:r>
              <w:t xml:space="preserve">    f_NR_SetCellPowerList(v_CellPowerList_AtT3);</w:t>
            </w:r>
          </w:p>
          <w:p w14:paraId="37A3A449" w14:textId="77777777" w:rsidR="00BB45A5" w:rsidRDefault="00BB45A5" w:rsidP="0044691E">
            <w:pPr>
              <w:ind w:firstLine="195"/>
            </w:pPr>
          </w:p>
          <w:p w14:paraId="1BE25093" w14:textId="77777777" w:rsidR="00BB45A5" w:rsidRDefault="00BB45A5" w:rsidP="0044691E">
            <w:pPr>
              <w:ind w:firstLine="195"/>
            </w:pPr>
            <w:r>
              <w:t xml:space="preserve">    //@siclog "Step 18" siclog@</w:t>
            </w:r>
          </w:p>
          <w:p w14:paraId="5439D8E4" w14:textId="77777777" w:rsidR="00BB45A5" w:rsidRDefault="00BB45A5" w:rsidP="0044691E">
            <w:pPr>
              <w:ind w:firstLine="195"/>
            </w:pPr>
            <w:r>
              <w:t xml:space="preserve">    //Check: Does the UE initiate a random access procedure by transmitting Preamble in NR Cell 4 within 10s?</w:t>
            </w:r>
          </w:p>
          <w:p w14:paraId="4A42733A" w14:textId="77777777" w:rsidR="00BB45A5" w:rsidRDefault="00BB45A5" w:rsidP="0044691E">
            <w:pPr>
              <w:ind w:firstLine="195"/>
            </w:pPr>
            <w:r>
              <w:t xml:space="preserve">    t_Watchdog.start;</w:t>
            </w:r>
          </w:p>
          <w:p w14:paraId="724B4E16" w14:textId="77777777" w:rsidR="00BB45A5" w:rsidRDefault="00BB45A5" w:rsidP="0044691E">
            <w:pPr>
              <w:ind w:firstLine="195"/>
            </w:pPr>
            <w:r>
              <w:t xml:space="preserve">    SYSIND.receive(car_NR_PRACH_Preamble_IND(nr_Cell4, cr_TimingInfo_Any, ?));</w:t>
            </w:r>
          </w:p>
          <w:p w14:paraId="4DFF8FE9" w14:textId="77777777" w:rsidR="00BB45A5" w:rsidRDefault="00BB45A5" w:rsidP="0044691E">
            <w:pPr>
              <w:ind w:firstLine="195"/>
            </w:pPr>
            <w:r>
              <w:t xml:space="preserve">    t_Watchdog.stop;</w:t>
            </w:r>
          </w:p>
          <w:p w14:paraId="6040C977" w14:textId="77777777" w:rsidR="00BB45A5" w:rsidRDefault="00BB45A5" w:rsidP="0044691E">
            <w:pPr>
              <w:ind w:firstLine="195"/>
            </w:pPr>
            <w:r>
              <w:t xml:space="preserve">    f_NR_PreliminaryPass(__FILE__, __LINE__, "Step 18");</w:t>
            </w:r>
          </w:p>
          <w:p w14:paraId="307DC2AF" w14:textId="77777777" w:rsidR="00BB45A5" w:rsidRDefault="00BB45A5" w:rsidP="0044691E">
            <w:pPr>
              <w:ind w:firstLine="195"/>
            </w:pPr>
            <w:r>
              <w:t xml:space="preserve">    </w:t>
            </w:r>
            <w:r w:rsidRPr="00673DA4">
              <w:rPr>
                <w:highlight w:val="yellow"/>
              </w:rPr>
              <w:t>f_NR_SS_SystemIndCtrlConfig(nr_Cell4, cds_NR_SystemIndCtrl_RachPreamble(disable));</w:t>
            </w:r>
            <w:r>
              <w:t xml:space="preserve"> //@81441</w:t>
            </w:r>
          </w:p>
          <w:p w14:paraId="63A26EFE" w14:textId="77777777" w:rsidR="00BB45A5" w:rsidRDefault="00BB45A5" w:rsidP="0044691E">
            <w:pPr>
              <w:ind w:firstLine="195"/>
            </w:pPr>
          </w:p>
          <w:p w14:paraId="6988E1AF" w14:textId="77777777" w:rsidR="00BB45A5" w:rsidRDefault="00BB45A5" w:rsidP="0044691E">
            <w:pPr>
              <w:ind w:firstLine="195"/>
            </w:pPr>
            <w:r>
              <w:t xml:space="preserve">    //@siclog "Steps 19-20" siclog@</w:t>
            </w:r>
          </w:p>
          <w:p w14:paraId="4346E77E" w14:textId="77777777" w:rsidR="00BB45A5" w:rsidRDefault="00BB45A5" w:rsidP="0044691E">
            <w:pPr>
              <w:ind w:firstLine="195"/>
            </w:pPr>
            <w:r>
              <w:t xml:space="preserve">    //The SS transmits Random Access Response.</w:t>
            </w:r>
          </w:p>
          <w:p w14:paraId="122B9C5A" w14:textId="77777777" w:rsidR="00BB45A5" w:rsidRDefault="00BB45A5" w:rsidP="0044691E">
            <w:pPr>
              <w:ind w:firstLine="195"/>
            </w:pPr>
            <w:r>
              <w:t xml:space="preserve">    //The UE transmits RRCReconfigurationComplete message in NR Cell 4.</w:t>
            </w:r>
          </w:p>
          <w:p w14:paraId="2E19D86D" w14:textId="77777777" w:rsidR="00BB45A5" w:rsidRDefault="00BB45A5" w:rsidP="0044691E">
            <w:pPr>
              <w:ind w:firstLine="195"/>
            </w:pPr>
            <w:r>
              <w:lastRenderedPageBreak/>
              <w:t xml:space="preserve">    f_NR5GC_CHO_RRCReconfigurationComplete( nr_Cell2,</w:t>
            </w:r>
          </w:p>
          <w:p w14:paraId="30909C20" w14:textId="77777777" w:rsidR="00BB45A5" w:rsidRDefault="00BB45A5" w:rsidP="0044691E">
            <w:pPr>
              <w:ind w:firstLine="195"/>
            </w:pPr>
            <w:r>
              <w:t xml:space="preserve">                                            nr_Cell4,</w:t>
            </w:r>
          </w:p>
          <w:p w14:paraId="36C238E3" w14:textId="77777777" w:rsidR="00BB45A5" w:rsidRDefault="00BB45A5" w:rsidP="0044691E">
            <w:pPr>
              <w:ind w:firstLine="195"/>
            </w:pPr>
            <w:r>
              <w:t xml:space="preserve">                                            -);</w:t>
            </w:r>
          </w:p>
          <w:p w14:paraId="540D3E52" w14:textId="77777777" w:rsidR="00BB45A5" w:rsidRDefault="00BB45A5" w:rsidP="0044691E">
            <w:pPr>
              <w:ind w:firstLine="195"/>
            </w:pPr>
          </w:p>
          <w:p w14:paraId="1B1CB22C" w14:textId="77777777" w:rsidR="00BB45A5" w:rsidRDefault="00BB45A5" w:rsidP="0044691E">
            <w:pPr>
              <w:ind w:firstLine="195"/>
            </w:pPr>
            <w:r>
              <w:t xml:space="preserve">    //@siclog "Step 21" siclog@</w:t>
            </w:r>
          </w:p>
          <w:p w14:paraId="36EC086B" w14:textId="77777777" w:rsidR="00BB45A5" w:rsidRDefault="00BB45A5" w:rsidP="0044691E">
            <w:pPr>
              <w:ind w:firstLine="195"/>
            </w:pPr>
            <w:r>
              <w:t xml:space="preserve">    //Check: Does the test result of generic test procedure in TS 38.508-1 [4] Table 4.9.1-1 indicate that the UE is capable of exchanging IP data on DRB1 and NR Cell 4?</w:t>
            </w:r>
          </w:p>
          <w:p w14:paraId="180BC0D3" w14:textId="77777777" w:rsidR="00BB45A5" w:rsidRDefault="00BB45A5" w:rsidP="0044691E">
            <w:pPr>
              <w:ind w:firstLine="195"/>
            </w:pPr>
            <w:r>
              <w:t xml:space="preserve">    f_NR5GC_CheckDataPath(nr_Cell4,</w:t>
            </w:r>
          </w:p>
          <w:p w14:paraId="15F10ADD" w14:textId="77777777" w:rsidR="00BB45A5" w:rsidRDefault="00BB45A5" w:rsidP="0044691E">
            <w:pPr>
              <w:ind w:firstLine="195"/>
            </w:pPr>
            <w:r>
              <w:t xml:space="preserve">                          f_NR5GC_GetPdnIndex(v_PDUSessionInfoList[0]),</w:t>
            </w:r>
          </w:p>
          <w:p w14:paraId="5B3A7A34" w14:textId="77777777" w:rsidR="00BB45A5" w:rsidRDefault="00BB45A5" w:rsidP="0044691E">
            <w:pPr>
              <w:ind w:firstLine="195"/>
            </w:pPr>
            <w:r>
              <w:t xml:space="preserve">                          dedicatedBearer,</w:t>
            </w:r>
          </w:p>
          <w:p w14:paraId="6D6F0663" w14:textId="77777777" w:rsidR="00BB45A5" w:rsidRDefault="00BB45A5" w:rsidP="0044691E">
            <w:pPr>
              <w:ind w:firstLine="195"/>
            </w:pPr>
            <w:r>
              <w:t xml:space="preserve">                          v_DRBId,</w:t>
            </w:r>
          </w:p>
          <w:p w14:paraId="5754FA93" w14:textId="77777777" w:rsidR="00BB45A5" w:rsidRDefault="00BB45A5" w:rsidP="0044691E">
            <w:pPr>
              <w:ind w:firstLine="195"/>
            </w:pPr>
            <w:r>
              <w:t xml:space="preserve">                          "Step 21");</w:t>
            </w:r>
          </w:p>
          <w:p w14:paraId="721DC7EB" w14:textId="77777777" w:rsidR="00BB45A5" w:rsidRDefault="00BB45A5" w:rsidP="0044691E">
            <w:pPr>
              <w:ind w:firstLine="195"/>
            </w:pPr>
            <w:r>
              <w:t xml:space="preserve">  }// End of fl_TC_8_1_4_4_2_TestBody</w:t>
            </w:r>
          </w:p>
          <w:p w14:paraId="7B8B7F7F" w14:textId="77777777" w:rsidR="00BB45A5" w:rsidRDefault="00BB45A5" w:rsidP="0044691E">
            <w:pPr>
              <w:ind w:firstLine="195"/>
              <w:rPr>
                <w:lang w:eastAsia="zh-CN"/>
              </w:rPr>
            </w:pPr>
          </w:p>
        </w:tc>
      </w:tr>
    </w:tbl>
    <w:p w14:paraId="77306396" w14:textId="77777777" w:rsidR="00BB45A5" w:rsidRPr="00441AF6" w:rsidRDefault="00BB45A5" w:rsidP="00BB45A5">
      <w:pPr>
        <w:rPr>
          <w:rFonts w:ascii="Calibri" w:eastAsia="Calibri" w:hAnsi="Calibri" w:cs="Calibri"/>
          <w:sz w:val="22"/>
          <w:szCs w:val="22"/>
          <w:lang w:val="en-US" w:eastAsia="en-GB"/>
        </w:rPr>
      </w:pPr>
    </w:p>
    <w:p w14:paraId="2A5FCD03" w14:textId="682AF3E7"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4E90A33B" w14:textId="77777777" w:rsidTr="0044691E">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7BF9A06" w14:textId="77777777" w:rsidR="00BB45A5" w:rsidRDefault="00BB45A5" w:rsidP="0044691E">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C84D29D" w14:textId="77777777" w:rsidR="00BB45A5" w:rsidRDefault="00BB45A5" w:rsidP="0044691E">
            <w:pPr>
              <w:rPr>
                <w:sz w:val="22"/>
                <w:szCs w:val="22"/>
              </w:rPr>
            </w:pPr>
            <w:r>
              <w:rPr>
                <w:lang w:eastAsia="zh-CN"/>
              </w:rPr>
              <w:t>f_NR5GC_CHO_RRCReconfiguration_SSConfig</w:t>
            </w:r>
            <w:r w:rsidRPr="0049287B">
              <w:rPr>
                <w:rFonts w:ascii="Arial" w:hAnsi="Arial" w:cs="Arial"/>
                <w:lang w:val="en-SG"/>
              </w:rPr>
              <w:t xml:space="preserve"> ()</w:t>
            </w:r>
          </w:p>
        </w:tc>
      </w:tr>
      <w:tr w:rsidR="00BB45A5" w14:paraId="6AB79D4A" w14:textId="77777777" w:rsidTr="0044691E">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D2F23E" w14:textId="77777777" w:rsidR="00BB45A5" w:rsidRDefault="00BB45A5" w:rsidP="0044691E">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0A3E5E7" w14:textId="77777777" w:rsidR="00BB45A5" w:rsidRDefault="00BB45A5" w:rsidP="0044691E">
            <w:pPr>
              <w:rPr>
                <w:rFonts w:ascii="Arial" w:hAnsi="Arial" w:cs="Arial"/>
              </w:rPr>
            </w:pPr>
            <w:r>
              <w:t xml:space="preserve">Function f_NR_SS_PdcpCount_Handover is called with parameter value </w:t>
            </w:r>
            <w:r w:rsidRPr="001731DD">
              <w:t>p_RBConfig_KeyChange</w:t>
            </w:r>
            <w:r>
              <w:t xml:space="preserve">. However, regardless of the parameter value for </w:t>
            </w:r>
            <w:r w:rsidRPr="001731DD">
              <w:t>p_RBConfig_KeyChange</w:t>
            </w:r>
            <w:r>
              <w:t xml:space="preserve"> , PDCP SN count on the target Cell shall be reset as per the specific message contents of Reconfig message. Hence in function </w:t>
            </w:r>
            <w:r>
              <w:rPr>
                <w:lang w:eastAsia="zh-CN"/>
              </w:rPr>
              <w:t xml:space="preserve">f_NR5GC_CHO_RRCReconfiguration_SSConfig, it is required to call </w:t>
            </w:r>
            <w:r>
              <w:t xml:space="preserve">f_NR_SS_PdcpCount_Handover() with parameter value for </w:t>
            </w:r>
            <w:r w:rsidRPr="001731DD">
              <w:t>p_RBConfig_KeyChange</w:t>
            </w:r>
            <w:r>
              <w:t xml:space="preserve"> set to true.</w:t>
            </w:r>
          </w:p>
        </w:tc>
      </w:tr>
      <w:tr w:rsidR="00BB45A5" w14:paraId="1EE5285E"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11A1FF0" w14:textId="77777777" w:rsidR="00BB45A5" w:rsidRDefault="00BB45A5" w:rsidP="0044691E">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247FDED" w14:textId="77777777" w:rsidR="00BB45A5" w:rsidRDefault="00BB45A5" w:rsidP="0044691E">
            <w:pPr>
              <w:pStyle w:val="CRCoverPage"/>
              <w:spacing w:after="0"/>
              <w:rPr>
                <w:lang w:val="en-SG"/>
              </w:rPr>
            </w:pPr>
            <w:r>
              <w:rPr>
                <w:lang w:val="en-SG"/>
              </w:rPr>
              <w:t xml:space="preserve">Modified the parameter value to True when function </w:t>
            </w:r>
            <w:r>
              <w:rPr>
                <w:lang w:eastAsia="zh-CN"/>
              </w:rPr>
              <w:t>f_NR5GC_CHO_RRCReconfiguration_SSConfig() is called.</w:t>
            </w:r>
          </w:p>
        </w:tc>
      </w:tr>
      <w:tr w:rsidR="00BB45A5" w14:paraId="09B5C3DC"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4A6BA0" w14:textId="77777777" w:rsidR="00BB45A5" w:rsidRDefault="00BB45A5" w:rsidP="0044691E">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3A0FC2ED" w14:textId="77777777" w:rsidR="00BB45A5" w:rsidRDefault="00BB45A5" w:rsidP="0044691E">
            <w:pPr>
              <w:rPr>
                <w:rFonts w:ascii="Arial" w:hAnsi="Arial" w:cs="Arial"/>
              </w:rPr>
            </w:pPr>
            <w:r w:rsidRPr="00031072">
              <w:rPr>
                <w:rFonts w:ascii="Arial" w:hAnsi="Arial" w:cs="Arial"/>
                <w:lang w:val="en-SG"/>
              </w:rPr>
              <w:t>RRC_Conditional_Handover_NR5GC.ttcn</w:t>
            </w:r>
          </w:p>
        </w:tc>
      </w:tr>
      <w:tr w:rsidR="00BB45A5" w14:paraId="5E59FCF2"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278685" w14:textId="77777777" w:rsidR="00BB45A5" w:rsidRDefault="00BB45A5" w:rsidP="0044691E">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0606D9E" w14:textId="02BAF0A6" w:rsidR="00BB45A5" w:rsidRPr="00340317" w:rsidRDefault="008935D8" w:rsidP="00340317">
            <w:pPr>
              <w:rPr>
                <w:rFonts w:ascii="Arial" w:hAnsi="Arial" w:cs="Arial"/>
                <w:highlight w:val="cyan"/>
                <w:lang w:eastAsia="zh-CN"/>
              </w:rPr>
            </w:pPr>
            <w:r w:rsidRPr="00340317">
              <w:rPr>
                <w:rFonts w:ascii="Arial" w:hAnsi="Arial" w:cs="Arial" w:hint="eastAsia"/>
                <w:highlight w:val="cyan"/>
                <w:lang w:eastAsia="zh-CN"/>
              </w:rPr>
              <w:t>Accepted</w:t>
            </w:r>
            <w:r w:rsidR="00340317" w:rsidRPr="00340317">
              <w:rPr>
                <w:rFonts w:ascii="Arial" w:hAnsi="Arial" w:cs="Arial"/>
                <w:highlight w:val="cyan"/>
                <w:lang w:eastAsia="zh-CN"/>
              </w:rPr>
              <w:t>.</w:t>
            </w:r>
          </w:p>
        </w:tc>
      </w:tr>
    </w:tbl>
    <w:p w14:paraId="3D49B2BF" w14:textId="77777777" w:rsidR="00BB45A5" w:rsidRPr="00441AF6" w:rsidRDefault="00BB45A5" w:rsidP="00BB45A5">
      <w:pPr>
        <w:rPr>
          <w:rFonts w:eastAsia="Calibri"/>
          <w:lang w:val="en-US"/>
        </w:rPr>
      </w:pPr>
    </w:p>
    <w:p w14:paraId="4F5B1344"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0EB596D4"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EF549" w14:textId="77777777" w:rsidR="00BB45A5" w:rsidRDefault="00BB45A5" w:rsidP="0044691E">
            <w:pPr>
              <w:ind w:firstLine="195"/>
            </w:pPr>
            <w:r>
              <w:t>function f_NR5GC_CHO_RRCReconfiguration_SSConfig( NR_CellId_Type p_SourceCellId,</w:t>
            </w:r>
          </w:p>
          <w:p w14:paraId="1714ECB4" w14:textId="77777777" w:rsidR="00BB45A5" w:rsidRDefault="00BB45A5" w:rsidP="0044691E">
            <w:pPr>
              <w:ind w:firstLine="195"/>
            </w:pPr>
            <w:r>
              <w:t xml:space="preserve">                                                    NR_CellId_Type p_TargetCellId,</w:t>
            </w:r>
          </w:p>
          <w:p w14:paraId="18C9808C" w14:textId="77777777" w:rsidR="00BB45A5" w:rsidRDefault="00BB45A5" w:rsidP="0044691E">
            <w:pPr>
              <w:ind w:firstLine="195"/>
            </w:pPr>
            <w:r>
              <w:t xml:space="preserve">                                                    template (value) NR_DRBInfoList_Type p_DrbInfoList,</w:t>
            </w:r>
          </w:p>
          <w:p w14:paraId="05553575" w14:textId="77777777" w:rsidR="00BB45A5" w:rsidRDefault="00BB45A5" w:rsidP="0044691E">
            <w:pPr>
              <w:ind w:firstLine="195"/>
            </w:pPr>
            <w:r>
              <w:t xml:space="preserve">                                                    RNTI_Value p_RNTI_Value := tsc_C_RNTI_Value3,</w:t>
            </w:r>
          </w:p>
          <w:p w14:paraId="30F07EA1" w14:textId="77777777" w:rsidR="00BB45A5" w:rsidRDefault="00BB45A5" w:rsidP="0044691E">
            <w:pPr>
              <w:ind w:firstLine="195"/>
            </w:pPr>
            <w:r>
              <w:t xml:space="preserve">                                                    template (omit) ReconfigurationWithSync.rach_ConfigDedicated p_RACH_ConfigDedicated := omit,</w:t>
            </w:r>
          </w:p>
          <w:p w14:paraId="1536B803" w14:textId="77777777" w:rsidR="00BB45A5" w:rsidRDefault="00BB45A5" w:rsidP="0044691E">
            <w:pPr>
              <w:ind w:firstLine="195"/>
            </w:pPr>
            <w:r>
              <w:t xml:space="preserve">                                                    template (omit) DL_DCCH_Message p_RRCReconfiguration:=omit,</w:t>
            </w:r>
          </w:p>
          <w:p w14:paraId="6F3E168A" w14:textId="77777777" w:rsidR="00BB45A5" w:rsidRDefault="00BB45A5" w:rsidP="0044691E">
            <w:pPr>
              <w:ind w:firstLine="195"/>
            </w:pPr>
            <w:r>
              <w:lastRenderedPageBreak/>
              <w:t xml:space="preserve">                                                    template (present) UL_DCCH_Message p_RRCConnReconfigComplete := cr_38508_RRCReconfigurationComplete,</w:t>
            </w:r>
          </w:p>
          <w:p w14:paraId="3BF3A8F7" w14:textId="77777777" w:rsidR="00BB45A5" w:rsidRDefault="00BB45A5" w:rsidP="0044691E">
            <w:pPr>
              <w:ind w:firstLine="195"/>
            </w:pPr>
            <w:r>
              <w:t xml:space="preserve">                                                    template (value) UL_GrantConfig_Type p_UL_GrantConfig_TargetCell := cs_UL_GrantConfig_OnSR,</w:t>
            </w:r>
          </w:p>
          <w:p w14:paraId="0DA5D6E3" w14:textId="77777777" w:rsidR="00BB45A5" w:rsidRDefault="00BB45A5" w:rsidP="0044691E">
            <w:pPr>
              <w:ind w:firstLine="195"/>
            </w:pPr>
            <w:r>
              <w:t xml:space="preserve">                                                    NextHopChainingCount p_NCC := tsc_NR_38508_NextHopChainingCount,</w:t>
            </w:r>
          </w:p>
          <w:p w14:paraId="2E317D0F" w14:textId="77777777" w:rsidR="00BB45A5" w:rsidRDefault="00BB45A5" w:rsidP="0044691E">
            <w:pPr>
              <w:ind w:firstLine="195"/>
            </w:pPr>
            <w:r>
              <w:t xml:space="preserve">                                                    boolean p_RBConfig_KeyChange := true</w:t>
            </w:r>
          </w:p>
          <w:p w14:paraId="3B9783F0" w14:textId="77777777" w:rsidR="00BB45A5" w:rsidRDefault="00BB45A5" w:rsidP="0044691E">
            <w:pPr>
              <w:ind w:firstLine="195"/>
            </w:pPr>
            <w:r>
              <w:t xml:space="preserve">                                                  ) runs on NR_BASE_PTC</w:t>
            </w:r>
          </w:p>
          <w:p w14:paraId="3EAD5FB6" w14:textId="77777777" w:rsidR="00BB45A5" w:rsidRDefault="00BB45A5" w:rsidP="0044691E">
            <w:pPr>
              <w:ind w:firstLine="195"/>
            </w:pPr>
            <w:r>
              <w:t xml:space="preserve">  {</w:t>
            </w:r>
          </w:p>
          <w:p w14:paraId="1C3D9493" w14:textId="77777777" w:rsidR="00BB45A5" w:rsidRDefault="00BB45A5" w:rsidP="0044691E">
            <w:pPr>
              <w:ind w:firstLine="195"/>
            </w:pPr>
            <w:r>
              <w:t xml:space="preserve">    var template (value) NR_RadioBearerList_Type v_RadioBearerList := f_NR5GC_GetRadioBearerList(p_DrbInfoList);</w:t>
            </w:r>
          </w:p>
          <w:p w14:paraId="01797B83" w14:textId="77777777" w:rsidR="00BB45A5" w:rsidRDefault="00BB45A5" w:rsidP="0044691E">
            <w:pPr>
              <w:ind w:firstLine="195"/>
            </w:pPr>
            <w:r>
              <w:t xml:space="preserve">    var NR_PhysicalParameters_Type v_NR_PhysicalParameters := f_NR_CellInfo_GetPhysicalParameters(p_TargetCellId);</w:t>
            </w:r>
          </w:p>
          <w:p w14:paraId="2C83F53B" w14:textId="77777777" w:rsidR="00BB45A5" w:rsidRDefault="00BB45A5" w:rsidP="0044691E">
            <w:pPr>
              <w:ind w:firstLine="195"/>
            </w:pPr>
            <w:r>
              <w:t xml:space="preserve">    var template (value) NR_RachProcedureConfig_Type v_RachProcedureConfig := cs_NR_RachProcedureConfig_CRNTI_HO(v_NR_PhysicalParameters, p_RNTI_Value);</w:t>
            </w:r>
          </w:p>
          <w:p w14:paraId="5D63AB74" w14:textId="77777777" w:rsidR="00BB45A5" w:rsidRDefault="00BB45A5" w:rsidP="0044691E">
            <w:pPr>
              <w:ind w:firstLine="195"/>
            </w:pPr>
          </w:p>
          <w:p w14:paraId="53B5705F" w14:textId="77777777" w:rsidR="00BB45A5" w:rsidRDefault="00BB45A5" w:rsidP="0044691E">
            <w:pPr>
              <w:ind w:firstLine="195"/>
            </w:pPr>
            <w:r>
              <w:t xml:space="preserve">    if (isvalue(p_RACH_ConfigDedicated.uplink)){ //CFRA</w:t>
            </w:r>
          </w:p>
          <w:p w14:paraId="72A4CBF8" w14:textId="77777777" w:rsidR="00BB45A5" w:rsidRDefault="00BB45A5" w:rsidP="0044691E">
            <w:pPr>
              <w:ind w:firstLine="195"/>
            </w:pPr>
            <w:r>
              <w:t xml:space="preserve">       v_NR_PhysicalParameters := f_NR_CellInfo_GetPhysicalParameters(p_TargetCellId);</w:t>
            </w:r>
          </w:p>
          <w:p w14:paraId="3731D2AB" w14:textId="77777777" w:rsidR="00BB45A5" w:rsidRDefault="00BB45A5" w:rsidP="0044691E">
            <w:pPr>
              <w:ind w:firstLine="195"/>
            </w:pPr>
            <w:r>
              <w:t xml:space="preserve">       v_RachProcedureConfig := cs_NR_RachProcedureConfig_CFRA(v_NR_PhysicalParameters);</w:t>
            </w:r>
          </w:p>
          <w:p w14:paraId="0D6BC16A" w14:textId="77777777" w:rsidR="00BB45A5" w:rsidRDefault="00BB45A5" w:rsidP="0044691E">
            <w:pPr>
              <w:ind w:firstLine="195"/>
            </w:pPr>
            <w:r>
              <w:t xml:space="preserve">    }</w:t>
            </w:r>
          </w:p>
          <w:p w14:paraId="79E7CA6F" w14:textId="77777777" w:rsidR="00BB45A5" w:rsidRDefault="00BB45A5" w:rsidP="0044691E">
            <w:pPr>
              <w:ind w:firstLine="195"/>
            </w:pPr>
          </w:p>
          <w:p w14:paraId="4C4DF6BD" w14:textId="77777777" w:rsidR="00BB45A5" w:rsidRDefault="00BB45A5" w:rsidP="0044691E">
            <w:pPr>
              <w:ind w:firstLine="195"/>
            </w:pPr>
            <w:r>
              <w:t xml:space="preserve">    //Step 1. Target Cell:        Configuration of DRBs.</w:t>
            </w:r>
          </w:p>
          <w:p w14:paraId="65FF9895" w14:textId="77777777" w:rsidR="00BB45A5" w:rsidRDefault="00BB45A5" w:rsidP="0044691E">
            <w:pPr>
              <w:ind w:firstLine="195"/>
            </w:pPr>
            <w:r>
              <w:t xml:space="preserve">    f_NR_SS_CommonRadioBearerConfig(p_TargetCellId, v_RadioBearerList);</w:t>
            </w:r>
          </w:p>
          <w:p w14:paraId="198D89DC" w14:textId="77777777" w:rsidR="00BB45A5" w:rsidRDefault="00BB45A5" w:rsidP="0044691E">
            <w:pPr>
              <w:ind w:firstLine="195"/>
            </w:pPr>
          </w:p>
          <w:p w14:paraId="65EE8ED1" w14:textId="77777777" w:rsidR="00BB45A5" w:rsidRDefault="00BB45A5" w:rsidP="0044691E">
            <w:pPr>
              <w:ind w:firstLine="195"/>
            </w:pPr>
            <w:r>
              <w:t xml:space="preserve">    //Step 2: Target Cell:        Configure RACH procedure either dedicated or C-RNTI based.</w:t>
            </w:r>
          </w:p>
          <w:p w14:paraId="0BE9D639" w14:textId="77777777" w:rsidR="00BB45A5" w:rsidRDefault="00BB45A5" w:rsidP="0044691E">
            <w:pPr>
              <w:ind w:firstLine="195"/>
            </w:pPr>
            <w:r>
              <w:t xml:space="preserve">    //Save new C-RNTI in cell configuration for p_TargetCellId.</w:t>
            </w:r>
          </w:p>
          <w:p w14:paraId="24CC0A92" w14:textId="77777777" w:rsidR="00BB45A5" w:rsidRDefault="00BB45A5" w:rsidP="0044691E">
            <w:pPr>
              <w:ind w:firstLine="195"/>
            </w:pPr>
            <w:r>
              <w:t xml:space="preserve">    f_NR_CellInfo_SetRNTI(p_TargetCellId, p_RNTI_Value);</w:t>
            </w:r>
          </w:p>
          <w:p w14:paraId="42BE4FEA" w14:textId="77777777" w:rsidR="00BB45A5" w:rsidRDefault="00BB45A5" w:rsidP="0044691E">
            <w:pPr>
              <w:ind w:firstLine="195"/>
            </w:pPr>
            <w:r>
              <w:t xml:space="preserve">    f_NR_SS_C_RNTI_Config(p_TargetCellId, p_RNTI_Value, -, -, -);</w:t>
            </w:r>
          </w:p>
          <w:p w14:paraId="1A0CABC9" w14:textId="77777777" w:rsidR="00BB45A5" w:rsidRDefault="00BB45A5" w:rsidP="0044691E">
            <w:pPr>
              <w:ind w:firstLine="195"/>
            </w:pPr>
            <w:r>
              <w:t xml:space="preserve">    f_NR_SS_RachProcedureConfigHO(p_TargetCellId, v_RachProcedureConfig, -, p_RACH_ConfigDedicated);</w:t>
            </w:r>
          </w:p>
          <w:p w14:paraId="73270772" w14:textId="77777777" w:rsidR="00BB45A5" w:rsidRDefault="00BB45A5" w:rsidP="0044691E">
            <w:pPr>
              <w:ind w:firstLine="195"/>
            </w:pPr>
          </w:p>
          <w:p w14:paraId="3B55A0EB" w14:textId="77777777" w:rsidR="00BB45A5" w:rsidRDefault="00BB45A5" w:rsidP="0044691E">
            <w:pPr>
              <w:ind w:firstLine="195"/>
            </w:pPr>
            <w:r>
              <w:t xml:space="preserve">    //Step 3. Source Cell:        Send RRCReconfiguration.</w:t>
            </w:r>
          </w:p>
          <w:p w14:paraId="5F0B1EA0" w14:textId="77777777" w:rsidR="00BB45A5" w:rsidRDefault="00BB45A5" w:rsidP="0044691E">
            <w:pPr>
              <w:ind w:firstLine="195"/>
            </w:pPr>
            <w:r>
              <w:t xml:space="preserve">    //Step 4. Source Cell:        Receive RRCReconfigurationComplete.</w:t>
            </w:r>
          </w:p>
          <w:p w14:paraId="48A2D65D" w14:textId="77777777" w:rsidR="00BB45A5" w:rsidRDefault="00BB45A5" w:rsidP="0044691E">
            <w:pPr>
              <w:ind w:firstLine="195"/>
            </w:pPr>
            <w:r>
              <w:t xml:space="preserve">    if (ispresent(p_RRCReconfiguration)){</w:t>
            </w:r>
          </w:p>
          <w:p w14:paraId="2A067964" w14:textId="77777777" w:rsidR="00BB45A5" w:rsidRDefault="00BB45A5" w:rsidP="0044691E">
            <w:pPr>
              <w:ind w:firstLine="195"/>
            </w:pPr>
            <w:r>
              <w:t xml:space="preserve">      SRB.send(cas_NR_SRB1_RrcPdu_REQ(p_SourceCellId, cs_TimingInfo_Now, p_RRCReconfiguration));</w:t>
            </w:r>
          </w:p>
          <w:p w14:paraId="556BAF5E" w14:textId="77777777" w:rsidR="00BB45A5" w:rsidRDefault="00BB45A5" w:rsidP="0044691E">
            <w:pPr>
              <w:ind w:firstLine="195"/>
            </w:pPr>
            <w:r>
              <w:t xml:space="preserve">      SRB.receive(car_NR_SRB1_RrcPdu_IND(p_SourceCellId, p_RRCConnReconfigComplete));</w:t>
            </w:r>
          </w:p>
          <w:p w14:paraId="1F339246" w14:textId="77777777" w:rsidR="00BB45A5" w:rsidRDefault="00BB45A5" w:rsidP="0044691E">
            <w:pPr>
              <w:ind w:firstLine="195"/>
            </w:pPr>
            <w:r>
              <w:t xml:space="preserve">    }</w:t>
            </w:r>
          </w:p>
          <w:p w14:paraId="187F5B34" w14:textId="77777777" w:rsidR="00BB45A5" w:rsidRDefault="00BB45A5" w:rsidP="0044691E">
            <w:pPr>
              <w:ind w:firstLine="195"/>
            </w:pPr>
          </w:p>
          <w:p w14:paraId="68DA9036" w14:textId="77777777" w:rsidR="00BB45A5" w:rsidRDefault="00BB45A5" w:rsidP="0044691E">
            <w:pPr>
              <w:ind w:firstLine="195"/>
            </w:pPr>
            <w:r>
              <w:lastRenderedPageBreak/>
              <w:t xml:space="preserve">    //Step 5: Transfer of the PDCP Count for AM DRBs and SRBs (if applied) from source to target cell:</w:t>
            </w:r>
          </w:p>
          <w:p w14:paraId="23DB5BE8" w14:textId="77777777" w:rsidR="00BB45A5" w:rsidRDefault="00BB45A5" w:rsidP="0044691E">
            <w:pPr>
              <w:ind w:firstLine="195"/>
            </w:pPr>
            <w:r>
              <w:t xml:space="preserve">    //        a) Source Cell:        Get PDCP COUNT.</w:t>
            </w:r>
          </w:p>
          <w:p w14:paraId="3161A986" w14:textId="77777777" w:rsidR="00BB45A5" w:rsidRDefault="00BB45A5" w:rsidP="0044691E">
            <w:pPr>
              <w:ind w:firstLine="195"/>
            </w:pPr>
            <w:r>
              <w:t xml:space="preserve">    //        b) Target Cell:        Set PDCP COUNT.</w:t>
            </w:r>
          </w:p>
          <w:p w14:paraId="0AB15625" w14:textId="77777777" w:rsidR="00BB45A5" w:rsidRDefault="00BB45A5" w:rsidP="0044691E">
            <w:pPr>
              <w:ind w:firstLine="195"/>
            </w:pPr>
            <w:r>
              <w:t xml:space="preserve">    //NOTE 1: No further sending/receiving of DRB data before the Conditional handover is done.</w:t>
            </w:r>
          </w:p>
          <w:p w14:paraId="50428276" w14:textId="77777777" w:rsidR="00BB45A5" w:rsidRDefault="00BB45A5" w:rsidP="0044691E">
            <w:pPr>
              <w:ind w:firstLine="195"/>
            </w:pPr>
            <w:r>
              <w:t xml:space="preserve">    //NOTE 2: For AM DRBs the PDCP count is maintained. For SRB3 (if applied) and UM DRBs, the PDCP count is maintained or reset depending on the RRCReconfiguration message content.</w:t>
            </w:r>
          </w:p>
          <w:p w14:paraId="2293CB7A" w14:textId="77777777" w:rsidR="00BB45A5" w:rsidRDefault="00BB45A5" w:rsidP="0044691E">
            <w:pPr>
              <w:ind w:firstLine="195"/>
            </w:pPr>
            <w:r>
              <w:t xml:space="preserve">    f_NR_SS_PdcpCount_Handover(p_SourceCellId, p_TargetCellId, v_RadioBearerList, </w:t>
            </w:r>
            <w:r w:rsidRPr="00082ACB">
              <w:rPr>
                <w:highlight w:val="yellow"/>
              </w:rPr>
              <w:t>p_RBConfig_KeyChange);</w:t>
            </w:r>
          </w:p>
          <w:p w14:paraId="1AF1BC4C" w14:textId="77777777" w:rsidR="00BB45A5" w:rsidRDefault="00BB45A5" w:rsidP="0044691E">
            <w:pPr>
              <w:ind w:firstLine="195"/>
            </w:pPr>
          </w:p>
          <w:p w14:paraId="46D17332" w14:textId="77777777" w:rsidR="00BB45A5" w:rsidRDefault="00BB45A5" w:rsidP="0044691E">
            <w:pPr>
              <w:ind w:firstLine="195"/>
            </w:pPr>
            <w:r>
              <w:t xml:space="preserve">    //Step 6. Target Cell:        Inform the SS about the HO and about the source cell id.</w:t>
            </w:r>
          </w:p>
          <w:p w14:paraId="6C3D18DB" w14:textId="77777777" w:rsidR="00BB45A5" w:rsidRDefault="00BB45A5" w:rsidP="0044691E">
            <w:pPr>
              <w:ind w:firstLine="195"/>
            </w:pPr>
            <w:r>
              <w:t xml:space="preserve">    f_NR_SS_PdcpHandoverCtrl(p_TargetCellId, cas_NR_PdcpHandoverInit_REQ(p_SourceCellId, p_TargetCellId));</w:t>
            </w:r>
          </w:p>
          <w:p w14:paraId="7EEF85A3" w14:textId="77777777" w:rsidR="00BB45A5" w:rsidRDefault="00BB45A5" w:rsidP="0044691E">
            <w:pPr>
              <w:ind w:firstLine="195"/>
            </w:pPr>
          </w:p>
          <w:p w14:paraId="45E6B6A0" w14:textId="77777777" w:rsidR="00BB45A5" w:rsidRDefault="00BB45A5" w:rsidP="0044691E">
            <w:pPr>
              <w:ind w:firstLine="195"/>
            </w:pPr>
            <w:r>
              <w:t xml:space="preserve">    //Step 7. Target Cell:        Activate security.</w:t>
            </w:r>
          </w:p>
          <w:p w14:paraId="3EF8EE11" w14:textId="77777777" w:rsidR="00BB45A5" w:rsidRDefault="00BB45A5" w:rsidP="0044691E">
            <w:pPr>
              <w:ind w:firstLine="195"/>
            </w:pPr>
            <w:r>
              <w:t xml:space="preserve">    if ((p_NCC &gt; tsc_NR_38508_NextHopChainingCount) or p_RBConfig_KeyChange) {</w:t>
            </w:r>
          </w:p>
          <w:p w14:paraId="6ED1E920" w14:textId="77777777" w:rsidR="00BB45A5" w:rsidRDefault="00BB45A5" w:rsidP="0044691E">
            <w:pPr>
              <w:ind w:firstLine="195"/>
            </w:pPr>
            <w:r>
              <w:t xml:space="preserve">      f_NR_SS_AS_ActivateSecurity_Current(p_TargetCellId, p_NCC);</w:t>
            </w:r>
          </w:p>
          <w:p w14:paraId="05E9607F" w14:textId="77777777" w:rsidR="00BB45A5" w:rsidRDefault="00BB45A5" w:rsidP="0044691E">
            <w:pPr>
              <w:ind w:firstLine="195"/>
            </w:pPr>
            <w:r>
              <w:t xml:space="preserve">    } else {</w:t>
            </w:r>
          </w:p>
          <w:p w14:paraId="6527A2F4" w14:textId="77777777" w:rsidR="00BB45A5" w:rsidRDefault="00BB45A5" w:rsidP="0044691E">
            <w:pPr>
              <w:ind w:firstLine="195"/>
            </w:pPr>
            <w:r>
              <w:t xml:space="preserve">      f_NR_SS_AS_ActivateSecurity_NoRefresh(p_TargetCellId, cs_TimingInfo_Now);</w:t>
            </w:r>
          </w:p>
          <w:p w14:paraId="3CA35B09" w14:textId="77777777" w:rsidR="00BB45A5" w:rsidRDefault="00BB45A5" w:rsidP="0044691E">
            <w:pPr>
              <w:ind w:firstLine="195"/>
            </w:pPr>
            <w:r>
              <w:t xml:space="preserve">    }</w:t>
            </w:r>
          </w:p>
          <w:p w14:paraId="61E82D6D" w14:textId="77777777" w:rsidR="00BB45A5" w:rsidRDefault="00BB45A5" w:rsidP="0044691E">
            <w:pPr>
              <w:ind w:firstLine="195"/>
            </w:pPr>
          </w:p>
          <w:p w14:paraId="2323A18A" w14:textId="77777777" w:rsidR="00BB45A5" w:rsidRDefault="00BB45A5" w:rsidP="0044691E">
            <w:pPr>
              <w:ind w:firstLine="195"/>
            </w:pPr>
            <w:r>
              <w:t xml:space="preserve">    //Step 8. Target Cell:        Configure UL grant configuration ("OnSR", periodic TA is not started).</w:t>
            </w:r>
          </w:p>
          <w:p w14:paraId="28F8F709" w14:textId="77777777" w:rsidR="00BB45A5" w:rsidRDefault="00BB45A5" w:rsidP="0044691E">
            <w:pPr>
              <w:ind w:firstLine="195"/>
            </w:pPr>
            <w:r>
              <w:t xml:space="preserve">    f_NR_ULGrantConfiguration_Common(p_TargetCellId, cs_TimingInfo_Now, -, -, p_UL_GrantConfig_TargetCell);</w:t>
            </w:r>
          </w:p>
          <w:p w14:paraId="7229EE2E" w14:textId="77777777" w:rsidR="00BB45A5" w:rsidRDefault="00BB45A5" w:rsidP="0044691E">
            <w:pPr>
              <w:ind w:firstLine="195"/>
            </w:pPr>
            <w:r>
              <w:t xml:space="preserve">  }</w:t>
            </w:r>
          </w:p>
          <w:p w14:paraId="4DA359B7" w14:textId="77777777" w:rsidR="00BB45A5" w:rsidRDefault="00BB45A5" w:rsidP="0044691E">
            <w:pPr>
              <w:ind w:firstLine="195"/>
            </w:pPr>
          </w:p>
        </w:tc>
      </w:tr>
    </w:tbl>
    <w:p w14:paraId="6767F238" w14:textId="77777777" w:rsidR="00BB45A5" w:rsidRPr="00441AF6" w:rsidRDefault="00BB45A5" w:rsidP="00BB45A5">
      <w:pPr>
        <w:rPr>
          <w:rFonts w:eastAsia="Calibri"/>
          <w:lang w:val="en-US"/>
        </w:rPr>
      </w:pPr>
    </w:p>
    <w:p w14:paraId="19C438D2"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704914C6"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4880A" w14:textId="77777777" w:rsidR="00BB45A5" w:rsidRDefault="00BB45A5" w:rsidP="0044691E">
            <w:pPr>
              <w:ind w:firstLine="195"/>
              <w:rPr>
                <w:lang w:eastAsia="zh-CN"/>
              </w:rPr>
            </w:pPr>
            <w:r>
              <w:rPr>
                <w:lang w:eastAsia="zh-CN"/>
              </w:rPr>
              <w:t>function f_NR5GC_CHO_RRCReconfiguration_SSConfig( NR_CellId_Type p_SourceCellId,</w:t>
            </w:r>
          </w:p>
          <w:p w14:paraId="69A3A080" w14:textId="77777777" w:rsidR="00BB45A5" w:rsidRDefault="00BB45A5" w:rsidP="0044691E">
            <w:pPr>
              <w:ind w:firstLine="195"/>
              <w:rPr>
                <w:lang w:eastAsia="zh-CN"/>
              </w:rPr>
            </w:pPr>
            <w:r>
              <w:rPr>
                <w:lang w:eastAsia="zh-CN"/>
              </w:rPr>
              <w:t xml:space="preserve">                                                    NR_CellId_Type p_TargetCellId,</w:t>
            </w:r>
          </w:p>
          <w:p w14:paraId="45514988" w14:textId="77777777" w:rsidR="00BB45A5" w:rsidRDefault="00BB45A5" w:rsidP="0044691E">
            <w:pPr>
              <w:ind w:firstLine="195"/>
              <w:rPr>
                <w:lang w:eastAsia="zh-CN"/>
              </w:rPr>
            </w:pPr>
            <w:r>
              <w:rPr>
                <w:lang w:eastAsia="zh-CN"/>
              </w:rPr>
              <w:t xml:space="preserve">                                                    template (value) NR_DRBInfoList_Type p_DrbInfoList,</w:t>
            </w:r>
          </w:p>
          <w:p w14:paraId="5A7EC9FC" w14:textId="77777777" w:rsidR="00BB45A5" w:rsidRDefault="00BB45A5" w:rsidP="0044691E">
            <w:pPr>
              <w:ind w:firstLine="195"/>
              <w:rPr>
                <w:lang w:eastAsia="zh-CN"/>
              </w:rPr>
            </w:pPr>
            <w:r>
              <w:rPr>
                <w:lang w:eastAsia="zh-CN"/>
              </w:rPr>
              <w:t xml:space="preserve">                                                    RNTI_Value p_RNTI_Value := tsc_C_RNTI_Value3,</w:t>
            </w:r>
          </w:p>
          <w:p w14:paraId="4D17B1BF" w14:textId="77777777" w:rsidR="00BB45A5" w:rsidRDefault="00BB45A5" w:rsidP="0044691E">
            <w:pPr>
              <w:ind w:firstLine="195"/>
              <w:rPr>
                <w:lang w:eastAsia="zh-CN"/>
              </w:rPr>
            </w:pPr>
            <w:r>
              <w:rPr>
                <w:lang w:eastAsia="zh-CN"/>
              </w:rPr>
              <w:t xml:space="preserve">                                                    template (omit) ReconfigurationWithSync.rach_ConfigDedicated p_RACH_ConfigDedicated := omit,</w:t>
            </w:r>
          </w:p>
          <w:p w14:paraId="210AC721" w14:textId="77777777" w:rsidR="00BB45A5" w:rsidRDefault="00BB45A5" w:rsidP="0044691E">
            <w:pPr>
              <w:ind w:firstLine="195"/>
              <w:rPr>
                <w:lang w:eastAsia="zh-CN"/>
              </w:rPr>
            </w:pPr>
            <w:r>
              <w:rPr>
                <w:lang w:eastAsia="zh-CN"/>
              </w:rPr>
              <w:t xml:space="preserve">                                                    template (omit) DL_DCCH_Message p_RRCReconfiguration:=omit,</w:t>
            </w:r>
          </w:p>
          <w:p w14:paraId="3585EF31" w14:textId="77777777" w:rsidR="00BB45A5" w:rsidRDefault="00BB45A5" w:rsidP="0044691E">
            <w:pPr>
              <w:ind w:firstLine="195"/>
              <w:rPr>
                <w:lang w:eastAsia="zh-CN"/>
              </w:rPr>
            </w:pPr>
            <w:r>
              <w:rPr>
                <w:lang w:eastAsia="zh-CN"/>
              </w:rPr>
              <w:t xml:space="preserve">                                                    template (present) UL_DCCH_Message p_RRCConnReconfigComplete := cr_38508_RRCReconfigurationComplete,</w:t>
            </w:r>
          </w:p>
          <w:p w14:paraId="6E35F919" w14:textId="77777777" w:rsidR="00BB45A5" w:rsidRDefault="00BB45A5" w:rsidP="0044691E">
            <w:pPr>
              <w:ind w:firstLine="195"/>
              <w:rPr>
                <w:lang w:eastAsia="zh-CN"/>
              </w:rPr>
            </w:pPr>
            <w:r>
              <w:rPr>
                <w:lang w:eastAsia="zh-CN"/>
              </w:rPr>
              <w:lastRenderedPageBreak/>
              <w:t xml:space="preserve">                                                    template (value) UL_GrantConfig_Type p_UL_GrantConfig_TargetCell := cs_UL_GrantConfig_OnSR,</w:t>
            </w:r>
          </w:p>
          <w:p w14:paraId="27A22D2B" w14:textId="77777777" w:rsidR="00BB45A5" w:rsidRDefault="00BB45A5" w:rsidP="0044691E">
            <w:pPr>
              <w:ind w:firstLine="195"/>
              <w:rPr>
                <w:lang w:eastAsia="zh-CN"/>
              </w:rPr>
            </w:pPr>
            <w:r>
              <w:rPr>
                <w:lang w:eastAsia="zh-CN"/>
              </w:rPr>
              <w:t xml:space="preserve">                                                    NextHopChainingCount p_NCC := tsc_NR_38508_NextHopChainingCount,</w:t>
            </w:r>
          </w:p>
          <w:p w14:paraId="13AB927B" w14:textId="77777777" w:rsidR="00BB45A5" w:rsidRDefault="00BB45A5" w:rsidP="0044691E">
            <w:pPr>
              <w:ind w:firstLine="195"/>
              <w:rPr>
                <w:lang w:eastAsia="zh-CN"/>
              </w:rPr>
            </w:pPr>
            <w:r>
              <w:rPr>
                <w:lang w:eastAsia="zh-CN"/>
              </w:rPr>
              <w:t xml:space="preserve">                                                    boolean p_RBConfig_KeyChange := true</w:t>
            </w:r>
          </w:p>
          <w:p w14:paraId="381F3394" w14:textId="77777777" w:rsidR="00BB45A5" w:rsidRDefault="00BB45A5" w:rsidP="0044691E">
            <w:pPr>
              <w:ind w:firstLine="195"/>
              <w:rPr>
                <w:lang w:eastAsia="zh-CN"/>
              </w:rPr>
            </w:pPr>
            <w:r>
              <w:rPr>
                <w:lang w:eastAsia="zh-CN"/>
              </w:rPr>
              <w:t xml:space="preserve">                                                  ) runs on NR_BASE_PTC</w:t>
            </w:r>
          </w:p>
          <w:p w14:paraId="200A85C4" w14:textId="77777777" w:rsidR="00BB45A5" w:rsidRDefault="00BB45A5" w:rsidP="0044691E">
            <w:pPr>
              <w:ind w:firstLine="195"/>
              <w:rPr>
                <w:lang w:eastAsia="zh-CN"/>
              </w:rPr>
            </w:pPr>
            <w:r>
              <w:rPr>
                <w:lang w:eastAsia="zh-CN"/>
              </w:rPr>
              <w:t xml:space="preserve">  {</w:t>
            </w:r>
          </w:p>
          <w:p w14:paraId="4EBA713E" w14:textId="77777777" w:rsidR="00BB45A5" w:rsidRDefault="00BB45A5" w:rsidP="0044691E">
            <w:pPr>
              <w:ind w:firstLine="195"/>
              <w:rPr>
                <w:lang w:eastAsia="zh-CN"/>
              </w:rPr>
            </w:pPr>
            <w:r>
              <w:rPr>
                <w:lang w:eastAsia="zh-CN"/>
              </w:rPr>
              <w:t xml:space="preserve">    var template (value) NR_RadioBearerList_Type v_RadioBearerList := f_NR5GC_GetRadioBearerList(p_DrbInfoList);</w:t>
            </w:r>
          </w:p>
          <w:p w14:paraId="61972479" w14:textId="77777777" w:rsidR="00BB45A5" w:rsidRDefault="00BB45A5" w:rsidP="0044691E">
            <w:pPr>
              <w:ind w:firstLine="195"/>
              <w:rPr>
                <w:lang w:eastAsia="zh-CN"/>
              </w:rPr>
            </w:pPr>
            <w:r>
              <w:rPr>
                <w:lang w:eastAsia="zh-CN"/>
              </w:rPr>
              <w:t xml:space="preserve">    var NR_PhysicalParameters_Type v_NR_PhysicalParameters := f_NR_CellInfo_GetPhysicalParameters(p_TargetCellId);</w:t>
            </w:r>
          </w:p>
          <w:p w14:paraId="7E5F24B3" w14:textId="77777777" w:rsidR="00BB45A5" w:rsidRDefault="00BB45A5" w:rsidP="0044691E">
            <w:pPr>
              <w:ind w:firstLine="195"/>
              <w:rPr>
                <w:lang w:eastAsia="zh-CN"/>
              </w:rPr>
            </w:pPr>
            <w:r>
              <w:rPr>
                <w:lang w:eastAsia="zh-CN"/>
              </w:rPr>
              <w:t xml:space="preserve">    var template (value) NR_RachProcedureConfig_Type v_RachProcedureConfig := cs_NR_RachProcedureConfig_CRNTI_HO(v_NR_PhysicalParameters, p_RNTI_Value);</w:t>
            </w:r>
          </w:p>
          <w:p w14:paraId="230FD2B4" w14:textId="77777777" w:rsidR="00BB45A5" w:rsidRDefault="00BB45A5" w:rsidP="0044691E">
            <w:pPr>
              <w:ind w:firstLine="195"/>
              <w:rPr>
                <w:lang w:eastAsia="zh-CN"/>
              </w:rPr>
            </w:pPr>
          </w:p>
          <w:p w14:paraId="3112F79E" w14:textId="77777777" w:rsidR="00BB45A5" w:rsidRDefault="00BB45A5" w:rsidP="0044691E">
            <w:pPr>
              <w:ind w:firstLine="195"/>
              <w:rPr>
                <w:lang w:eastAsia="zh-CN"/>
              </w:rPr>
            </w:pPr>
            <w:r>
              <w:rPr>
                <w:lang w:eastAsia="zh-CN"/>
              </w:rPr>
              <w:t xml:space="preserve">    if (isvalue(p_RACH_ConfigDedicated.uplink)){ //CFRA</w:t>
            </w:r>
          </w:p>
          <w:p w14:paraId="3FB23307" w14:textId="77777777" w:rsidR="00BB45A5" w:rsidRDefault="00BB45A5" w:rsidP="0044691E">
            <w:pPr>
              <w:ind w:firstLine="195"/>
              <w:rPr>
                <w:lang w:eastAsia="zh-CN"/>
              </w:rPr>
            </w:pPr>
            <w:r>
              <w:rPr>
                <w:lang w:eastAsia="zh-CN"/>
              </w:rPr>
              <w:t xml:space="preserve">       v_NR_PhysicalParameters := f_NR_CellInfo_GetPhysicalParameters(p_TargetCellId);</w:t>
            </w:r>
          </w:p>
          <w:p w14:paraId="325C6A16" w14:textId="77777777" w:rsidR="00BB45A5" w:rsidRDefault="00BB45A5" w:rsidP="0044691E">
            <w:pPr>
              <w:ind w:firstLine="195"/>
              <w:rPr>
                <w:lang w:eastAsia="zh-CN"/>
              </w:rPr>
            </w:pPr>
            <w:r>
              <w:rPr>
                <w:lang w:eastAsia="zh-CN"/>
              </w:rPr>
              <w:t xml:space="preserve">       v_RachProcedureConfig := cs_NR_RachProcedureConfig_CFRA(v_NR_PhysicalParameters);</w:t>
            </w:r>
          </w:p>
          <w:p w14:paraId="1E5E9FF7" w14:textId="77777777" w:rsidR="00BB45A5" w:rsidRDefault="00BB45A5" w:rsidP="0044691E">
            <w:pPr>
              <w:ind w:firstLine="195"/>
              <w:rPr>
                <w:lang w:eastAsia="zh-CN"/>
              </w:rPr>
            </w:pPr>
            <w:r>
              <w:rPr>
                <w:lang w:eastAsia="zh-CN"/>
              </w:rPr>
              <w:t xml:space="preserve">    }</w:t>
            </w:r>
          </w:p>
          <w:p w14:paraId="2F2B95A2" w14:textId="77777777" w:rsidR="00BB45A5" w:rsidRDefault="00BB45A5" w:rsidP="0044691E">
            <w:pPr>
              <w:ind w:firstLine="195"/>
              <w:rPr>
                <w:lang w:eastAsia="zh-CN"/>
              </w:rPr>
            </w:pPr>
          </w:p>
          <w:p w14:paraId="36182598" w14:textId="77777777" w:rsidR="00BB45A5" w:rsidRDefault="00BB45A5" w:rsidP="0044691E">
            <w:pPr>
              <w:ind w:firstLine="195"/>
              <w:rPr>
                <w:lang w:eastAsia="zh-CN"/>
              </w:rPr>
            </w:pPr>
            <w:r>
              <w:rPr>
                <w:lang w:eastAsia="zh-CN"/>
              </w:rPr>
              <w:t xml:space="preserve">    //Step 1. Target Cell:        Configuration of DRBs.</w:t>
            </w:r>
          </w:p>
          <w:p w14:paraId="57670578" w14:textId="77777777" w:rsidR="00BB45A5" w:rsidRDefault="00BB45A5" w:rsidP="0044691E">
            <w:pPr>
              <w:ind w:firstLine="195"/>
              <w:rPr>
                <w:lang w:eastAsia="zh-CN"/>
              </w:rPr>
            </w:pPr>
            <w:r>
              <w:rPr>
                <w:lang w:eastAsia="zh-CN"/>
              </w:rPr>
              <w:t xml:space="preserve">    f_NR_SS_CommonRadioBearerConfig(p_TargetCellId, v_RadioBearerList);</w:t>
            </w:r>
          </w:p>
          <w:p w14:paraId="2649B0DA" w14:textId="77777777" w:rsidR="00BB45A5" w:rsidRDefault="00BB45A5" w:rsidP="0044691E">
            <w:pPr>
              <w:ind w:firstLine="195"/>
              <w:rPr>
                <w:lang w:eastAsia="zh-CN"/>
              </w:rPr>
            </w:pPr>
          </w:p>
          <w:p w14:paraId="74125004" w14:textId="77777777" w:rsidR="00BB45A5" w:rsidRDefault="00BB45A5" w:rsidP="0044691E">
            <w:pPr>
              <w:ind w:firstLine="195"/>
              <w:rPr>
                <w:lang w:eastAsia="zh-CN"/>
              </w:rPr>
            </w:pPr>
            <w:r>
              <w:rPr>
                <w:lang w:eastAsia="zh-CN"/>
              </w:rPr>
              <w:t xml:space="preserve">    //Step 2: Target Cell:        Configure RACH procedure either dedicated or C-RNTI based.</w:t>
            </w:r>
          </w:p>
          <w:p w14:paraId="7D94ABD3" w14:textId="77777777" w:rsidR="00BB45A5" w:rsidRDefault="00BB45A5" w:rsidP="0044691E">
            <w:pPr>
              <w:ind w:firstLine="195"/>
              <w:rPr>
                <w:lang w:eastAsia="zh-CN"/>
              </w:rPr>
            </w:pPr>
            <w:r>
              <w:rPr>
                <w:lang w:eastAsia="zh-CN"/>
              </w:rPr>
              <w:t xml:space="preserve">    //Save new C-RNTI in cell configuration for p_TargetCellId.</w:t>
            </w:r>
          </w:p>
          <w:p w14:paraId="4B90BFF4" w14:textId="77777777" w:rsidR="00BB45A5" w:rsidRDefault="00BB45A5" w:rsidP="0044691E">
            <w:pPr>
              <w:ind w:firstLine="195"/>
              <w:rPr>
                <w:lang w:eastAsia="zh-CN"/>
              </w:rPr>
            </w:pPr>
            <w:r>
              <w:rPr>
                <w:lang w:eastAsia="zh-CN"/>
              </w:rPr>
              <w:t xml:space="preserve">    f_NR_CellInfo_SetRNTI(p_TargetCellId, p_RNTI_Value);</w:t>
            </w:r>
          </w:p>
          <w:p w14:paraId="0B20C8B0" w14:textId="77777777" w:rsidR="00BB45A5" w:rsidRDefault="00BB45A5" w:rsidP="0044691E">
            <w:pPr>
              <w:ind w:firstLine="195"/>
              <w:rPr>
                <w:lang w:eastAsia="zh-CN"/>
              </w:rPr>
            </w:pPr>
            <w:r>
              <w:rPr>
                <w:lang w:eastAsia="zh-CN"/>
              </w:rPr>
              <w:t xml:space="preserve">    f_NR_SS_C_RNTI_Config(p_TargetCellId, p_RNTI_Value, -, -, -);</w:t>
            </w:r>
          </w:p>
          <w:p w14:paraId="03BFC1A3" w14:textId="77777777" w:rsidR="00BB45A5" w:rsidRDefault="00BB45A5" w:rsidP="0044691E">
            <w:pPr>
              <w:ind w:firstLine="195"/>
              <w:rPr>
                <w:lang w:eastAsia="zh-CN"/>
              </w:rPr>
            </w:pPr>
            <w:r>
              <w:rPr>
                <w:lang w:eastAsia="zh-CN"/>
              </w:rPr>
              <w:t xml:space="preserve">    f_NR_SS_RachProcedureConfigHO(p_TargetCellId, v_RachProcedureConfig, -, p_RACH_ConfigDedicated);</w:t>
            </w:r>
          </w:p>
          <w:p w14:paraId="6E743871" w14:textId="77777777" w:rsidR="00BB45A5" w:rsidRDefault="00BB45A5" w:rsidP="0044691E">
            <w:pPr>
              <w:ind w:firstLine="195"/>
              <w:rPr>
                <w:lang w:eastAsia="zh-CN"/>
              </w:rPr>
            </w:pPr>
          </w:p>
          <w:p w14:paraId="7BA64A06" w14:textId="77777777" w:rsidR="00BB45A5" w:rsidRDefault="00BB45A5" w:rsidP="0044691E">
            <w:pPr>
              <w:ind w:firstLine="195"/>
              <w:rPr>
                <w:lang w:eastAsia="zh-CN"/>
              </w:rPr>
            </w:pPr>
            <w:r>
              <w:rPr>
                <w:lang w:eastAsia="zh-CN"/>
              </w:rPr>
              <w:t xml:space="preserve">    //Step 3. Source Cell:        Send RRCReconfiguration.</w:t>
            </w:r>
          </w:p>
          <w:p w14:paraId="3572B580" w14:textId="77777777" w:rsidR="00BB45A5" w:rsidRDefault="00BB45A5" w:rsidP="0044691E">
            <w:pPr>
              <w:ind w:firstLine="195"/>
              <w:rPr>
                <w:lang w:eastAsia="zh-CN"/>
              </w:rPr>
            </w:pPr>
            <w:r>
              <w:rPr>
                <w:lang w:eastAsia="zh-CN"/>
              </w:rPr>
              <w:t xml:space="preserve">    //Step 4. Source Cell:        Receive RRCReconfigurationComplete.</w:t>
            </w:r>
          </w:p>
          <w:p w14:paraId="0CA9C9F1" w14:textId="77777777" w:rsidR="00BB45A5" w:rsidRDefault="00BB45A5" w:rsidP="0044691E">
            <w:pPr>
              <w:ind w:firstLine="195"/>
              <w:rPr>
                <w:lang w:eastAsia="zh-CN"/>
              </w:rPr>
            </w:pPr>
            <w:r>
              <w:rPr>
                <w:lang w:eastAsia="zh-CN"/>
              </w:rPr>
              <w:t xml:space="preserve">    if (ispresent(p_RRCReconfiguration)){</w:t>
            </w:r>
          </w:p>
          <w:p w14:paraId="68B4DF3E" w14:textId="77777777" w:rsidR="00BB45A5" w:rsidRDefault="00BB45A5" w:rsidP="0044691E">
            <w:pPr>
              <w:ind w:firstLine="195"/>
              <w:rPr>
                <w:lang w:eastAsia="zh-CN"/>
              </w:rPr>
            </w:pPr>
            <w:r>
              <w:rPr>
                <w:lang w:eastAsia="zh-CN"/>
              </w:rPr>
              <w:t xml:space="preserve">      SRB.send(cas_NR_SRB1_RrcPdu_REQ(p_SourceCellId, cs_TimingInfo_Now, p_RRCReconfiguration));</w:t>
            </w:r>
          </w:p>
          <w:p w14:paraId="7DE52C4E" w14:textId="77777777" w:rsidR="00BB45A5" w:rsidRDefault="00BB45A5" w:rsidP="0044691E">
            <w:pPr>
              <w:ind w:firstLine="195"/>
              <w:rPr>
                <w:lang w:eastAsia="zh-CN"/>
              </w:rPr>
            </w:pPr>
            <w:r>
              <w:rPr>
                <w:lang w:eastAsia="zh-CN"/>
              </w:rPr>
              <w:t xml:space="preserve">      SRB.receive(car_NR_SRB1_RrcPdu_IND(p_SourceCellId, p_RRCConnReconfigComplete));</w:t>
            </w:r>
          </w:p>
          <w:p w14:paraId="5BE1A3EC" w14:textId="77777777" w:rsidR="00BB45A5" w:rsidRDefault="00BB45A5" w:rsidP="0044691E">
            <w:pPr>
              <w:ind w:firstLine="195"/>
              <w:rPr>
                <w:lang w:eastAsia="zh-CN"/>
              </w:rPr>
            </w:pPr>
            <w:r>
              <w:rPr>
                <w:lang w:eastAsia="zh-CN"/>
              </w:rPr>
              <w:t xml:space="preserve">    }</w:t>
            </w:r>
          </w:p>
          <w:p w14:paraId="7A5A6AAD" w14:textId="77777777" w:rsidR="00BB45A5" w:rsidRDefault="00BB45A5" w:rsidP="0044691E">
            <w:pPr>
              <w:ind w:firstLine="195"/>
              <w:rPr>
                <w:lang w:eastAsia="zh-CN"/>
              </w:rPr>
            </w:pPr>
          </w:p>
          <w:p w14:paraId="79BB55CC" w14:textId="77777777" w:rsidR="00BB45A5" w:rsidRDefault="00BB45A5" w:rsidP="0044691E">
            <w:pPr>
              <w:ind w:firstLine="195"/>
              <w:rPr>
                <w:lang w:eastAsia="zh-CN"/>
              </w:rPr>
            </w:pPr>
            <w:r>
              <w:rPr>
                <w:lang w:eastAsia="zh-CN"/>
              </w:rPr>
              <w:t xml:space="preserve">    //Step 5: Transfer of the PDCP Count for AM DRBs and SRBs (if applied) from source to target cell:</w:t>
            </w:r>
          </w:p>
          <w:p w14:paraId="22D76321" w14:textId="77777777" w:rsidR="00BB45A5" w:rsidRDefault="00BB45A5" w:rsidP="0044691E">
            <w:pPr>
              <w:ind w:firstLine="195"/>
              <w:rPr>
                <w:lang w:eastAsia="zh-CN"/>
              </w:rPr>
            </w:pPr>
            <w:r>
              <w:rPr>
                <w:lang w:eastAsia="zh-CN"/>
              </w:rPr>
              <w:t xml:space="preserve">    //        a) Source Cell:        Get PDCP COUNT.</w:t>
            </w:r>
          </w:p>
          <w:p w14:paraId="3C02B1BF" w14:textId="77777777" w:rsidR="00BB45A5" w:rsidRDefault="00BB45A5" w:rsidP="0044691E">
            <w:pPr>
              <w:ind w:firstLine="195"/>
              <w:rPr>
                <w:lang w:eastAsia="zh-CN"/>
              </w:rPr>
            </w:pPr>
            <w:r>
              <w:rPr>
                <w:lang w:eastAsia="zh-CN"/>
              </w:rPr>
              <w:lastRenderedPageBreak/>
              <w:t xml:space="preserve">    //        b) Target Cell:        Set PDCP COUNT.</w:t>
            </w:r>
          </w:p>
          <w:p w14:paraId="4E69AE2C" w14:textId="77777777" w:rsidR="00BB45A5" w:rsidRDefault="00BB45A5" w:rsidP="0044691E">
            <w:pPr>
              <w:ind w:firstLine="195"/>
              <w:rPr>
                <w:lang w:eastAsia="zh-CN"/>
              </w:rPr>
            </w:pPr>
            <w:r>
              <w:rPr>
                <w:lang w:eastAsia="zh-CN"/>
              </w:rPr>
              <w:t xml:space="preserve">    //NOTE 1: No further sending/receiving of DRB data before the Conditional handover is done.</w:t>
            </w:r>
          </w:p>
          <w:p w14:paraId="474BBA41" w14:textId="77777777" w:rsidR="00BB45A5" w:rsidRDefault="00BB45A5" w:rsidP="0044691E">
            <w:pPr>
              <w:ind w:firstLine="195"/>
              <w:rPr>
                <w:lang w:eastAsia="zh-CN"/>
              </w:rPr>
            </w:pPr>
            <w:r>
              <w:rPr>
                <w:lang w:eastAsia="zh-CN"/>
              </w:rPr>
              <w:t xml:space="preserve">    //NOTE 2: For AM DRBs the PDCP count is maintained. For SRB3 (if applied) and UM DRBs, the PDCP count is maintained or reset depending on the RRCReconfiguration message content.</w:t>
            </w:r>
          </w:p>
          <w:p w14:paraId="3F353B83" w14:textId="77777777" w:rsidR="00BB45A5" w:rsidRDefault="00BB45A5" w:rsidP="0044691E">
            <w:pPr>
              <w:ind w:firstLine="195"/>
              <w:rPr>
                <w:lang w:eastAsia="zh-CN"/>
              </w:rPr>
            </w:pPr>
            <w:r>
              <w:rPr>
                <w:lang w:eastAsia="zh-CN"/>
              </w:rPr>
              <w:t xml:space="preserve">    f_NR_SS_PdcpCount_Handover(p_SourceCellId, p_TargetCellId, v_RadioBearerList, </w:t>
            </w:r>
            <w:r w:rsidRPr="00DE7FA6">
              <w:rPr>
                <w:highlight w:val="yellow"/>
                <w:lang w:eastAsia="zh-CN"/>
              </w:rPr>
              <w:t>true</w:t>
            </w:r>
            <w:r>
              <w:rPr>
                <w:lang w:eastAsia="zh-CN"/>
              </w:rPr>
              <w:t>); //@81442 changed param p_RBConfig_KeyChange to true</w:t>
            </w:r>
          </w:p>
          <w:p w14:paraId="7838D9A4" w14:textId="77777777" w:rsidR="00BB45A5" w:rsidRDefault="00BB45A5" w:rsidP="0044691E">
            <w:pPr>
              <w:ind w:firstLine="195"/>
              <w:rPr>
                <w:lang w:eastAsia="zh-CN"/>
              </w:rPr>
            </w:pPr>
          </w:p>
          <w:p w14:paraId="38026C9A" w14:textId="77777777" w:rsidR="00BB45A5" w:rsidRDefault="00BB45A5" w:rsidP="0044691E">
            <w:pPr>
              <w:ind w:firstLine="195"/>
              <w:rPr>
                <w:lang w:eastAsia="zh-CN"/>
              </w:rPr>
            </w:pPr>
            <w:r>
              <w:rPr>
                <w:lang w:eastAsia="zh-CN"/>
              </w:rPr>
              <w:t xml:space="preserve">    //Step 6. Target Cell:        Inform the SS about the HO and about the source cell id.</w:t>
            </w:r>
          </w:p>
          <w:p w14:paraId="500D2BE2" w14:textId="77777777" w:rsidR="00BB45A5" w:rsidRDefault="00BB45A5" w:rsidP="0044691E">
            <w:pPr>
              <w:ind w:firstLine="195"/>
              <w:rPr>
                <w:lang w:eastAsia="zh-CN"/>
              </w:rPr>
            </w:pPr>
            <w:r>
              <w:rPr>
                <w:lang w:eastAsia="zh-CN"/>
              </w:rPr>
              <w:t xml:space="preserve">    f_NR_SS_PdcpHandoverCtrl(p_TargetCellId, cas_NR_PdcpHandoverInit_REQ(p_SourceCellId, p_TargetCellId));</w:t>
            </w:r>
          </w:p>
          <w:p w14:paraId="24595212" w14:textId="77777777" w:rsidR="00BB45A5" w:rsidRDefault="00BB45A5" w:rsidP="0044691E">
            <w:pPr>
              <w:ind w:firstLine="195"/>
              <w:rPr>
                <w:lang w:eastAsia="zh-CN"/>
              </w:rPr>
            </w:pPr>
          </w:p>
          <w:p w14:paraId="11AE55A2" w14:textId="77777777" w:rsidR="00BB45A5" w:rsidRDefault="00BB45A5" w:rsidP="0044691E">
            <w:pPr>
              <w:ind w:firstLine="195"/>
              <w:rPr>
                <w:lang w:eastAsia="zh-CN"/>
              </w:rPr>
            </w:pPr>
            <w:r>
              <w:rPr>
                <w:lang w:eastAsia="zh-CN"/>
              </w:rPr>
              <w:t xml:space="preserve">    //Step 7. Target Cell:        Activate security.</w:t>
            </w:r>
          </w:p>
          <w:p w14:paraId="6817DA34" w14:textId="77777777" w:rsidR="00BB45A5" w:rsidRDefault="00BB45A5" w:rsidP="0044691E">
            <w:pPr>
              <w:ind w:firstLine="195"/>
              <w:rPr>
                <w:lang w:eastAsia="zh-CN"/>
              </w:rPr>
            </w:pPr>
            <w:r>
              <w:rPr>
                <w:lang w:eastAsia="zh-CN"/>
              </w:rPr>
              <w:t xml:space="preserve">    if ((p_NCC &gt; tsc_NR_38508_NextHopChainingCount) or p_RBConfig_KeyChange) {</w:t>
            </w:r>
          </w:p>
          <w:p w14:paraId="761AD920" w14:textId="77777777" w:rsidR="00BB45A5" w:rsidRDefault="00BB45A5" w:rsidP="0044691E">
            <w:pPr>
              <w:ind w:firstLine="195"/>
              <w:rPr>
                <w:lang w:eastAsia="zh-CN"/>
              </w:rPr>
            </w:pPr>
            <w:r>
              <w:rPr>
                <w:lang w:eastAsia="zh-CN"/>
              </w:rPr>
              <w:t xml:space="preserve">      f_NR_SS_AS_ActivateSecurity_Current(p_TargetCellId, p_NCC);</w:t>
            </w:r>
          </w:p>
          <w:p w14:paraId="7F089177" w14:textId="77777777" w:rsidR="00BB45A5" w:rsidRDefault="00BB45A5" w:rsidP="0044691E">
            <w:pPr>
              <w:ind w:firstLine="195"/>
              <w:rPr>
                <w:lang w:eastAsia="zh-CN"/>
              </w:rPr>
            </w:pPr>
            <w:r>
              <w:rPr>
                <w:lang w:eastAsia="zh-CN"/>
              </w:rPr>
              <w:t xml:space="preserve">    } else {</w:t>
            </w:r>
          </w:p>
          <w:p w14:paraId="06C1715A" w14:textId="77777777" w:rsidR="00BB45A5" w:rsidRDefault="00BB45A5" w:rsidP="0044691E">
            <w:pPr>
              <w:ind w:firstLine="195"/>
              <w:rPr>
                <w:lang w:eastAsia="zh-CN"/>
              </w:rPr>
            </w:pPr>
            <w:r>
              <w:rPr>
                <w:lang w:eastAsia="zh-CN"/>
              </w:rPr>
              <w:t xml:space="preserve">      f_NR_SS_AS_ActivateSecurity_NoRefresh(p_TargetCellId, cs_TimingInfo_Now);</w:t>
            </w:r>
          </w:p>
          <w:p w14:paraId="46264B8F" w14:textId="77777777" w:rsidR="00BB45A5" w:rsidRDefault="00BB45A5" w:rsidP="0044691E">
            <w:pPr>
              <w:ind w:firstLine="195"/>
              <w:rPr>
                <w:lang w:eastAsia="zh-CN"/>
              </w:rPr>
            </w:pPr>
            <w:r>
              <w:rPr>
                <w:lang w:eastAsia="zh-CN"/>
              </w:rPr>
              <w:t xml:space="preserve">    }</w:t>
            </w:r>
          </w:p>
          <w:p w14:paraId="462D79D3" w14:textId="77777777" w:rsidR="00BB45A5" w:rsidRDefault="00BB45A5" w:rsidP="0044691E">
            <w:pPr>
              <w:ind w:firstLine="195"/>
              <w:rPr>
                <w:lang w:eastAsia="zh-CN"/>
              </w:rPr>
            </w:pPr>
          </w:p>
          <w:p w14:paraId="59A77B6D" w14:textId="77777777" w:rsidR="00BB45A5" w:rsidRDefault="00BB45A5" w:rsidP="0044691E">
            <w:pPr>
              <w:ind w:firstLine="195"/>
              <w:rPr>
                <w:lang w:eastAsia="zh-CN"/>
              </w:rPr>
            </w:pPr>
            <w:r>
              <w:rPr>
                <w:lang w:eastAsia="zh-CN"/>
              </w:rPr>
              <w:t xml:space="preserve">    //Step 8. Target Cell:        Configure UL grant configuration ("OnSR", periodic TA is not started).</w:t>
            </w:r>
          </w:p>
          <w:p w14:paraId="0936F465" w14:textId="77777777" w:rsidR="00BB45A5" w:rsidRDefault="00BB45A5" w:rsidP="0044691E">
            <w:pPr>
              <w:ind w:firstLine="195"/>
              <w:rPr>
                <w:lang w:eastAsia="zh-CN"/>
              </w:rPr>
            </w:pPr>
            <w:r>
              <w:rPr>
                <w:lang w:eastAsia="zh-CN"/>
              </w:rPr>
              <w:t xml:space="preserve">    f_NR_ULGrantConfiguration_Common(p_TargetCellId, cs_TimingInfo_Now, -, -, p_UL_GrantConfig_TargetCell);</w:t>
            </w:r>
          </w:p>
          <w:p w14:paraId="1C4A7A78" w14:textId="77777777" w:rsidR="00BB45A5" w:rsidRDefault="00BB45A5" w:rsidP="0044691E">
            <w:pPr>
              <w:ind w:firstLine="195"/>
              <w:rPr>
                <w:lang w:eastAsia="zh-CN"/>
              </w:rPr>
            </w:pPr>
            <w:r>
              <w:rPr>
                <w:lang w:eastAsia="zh-CN"/>
              </w:rPr>
              <w:t xml:space="preserve">  }</w:t>
            </w:r>
          </w:p>
        </w:tc>
      </w:tr>
    </w:tbl>
    <w:p w14:paraId="3EAEDF33" w14:textId="77777777" w:rsidR="00BB45A5" w:rsidRPr="00441AF6" w:rsidRDefault="00BB45A5" w:rsidP="00BB45A5">
      <w:pPr>
        <w:rPr>
          <w:rFonts w:ascii="Calibri" w:eastAsia="Calibri" w:hAnsi="Calibri" w:cs="Calibri"/>
          <w:sz w:val="22"/>
          <w:szCs w:val="22"/>
          <w:lang w:val="en-US" w:eastAsia="en-GB"/>
        </w:rPr>
      </w:pPr>
    </w:p>
    <w:p w14:paraId="55B57753" w14:textId="77777777" w:rsidR="00BB45A5" w:rsidRPr="00441AF6" w:rsidRDefault="00BB45A5" w:rsidP="00BB45A5">
      <w:pPr>
        <w:rPr>
          <w:rFonts w:ascii="Calibri" w:eastAsia="Calibri" w:hAnsi="Calibri" w:cs="Calibri"/>
          <w:sz w:val="22"/>
          <w:szCs w:val="22"/>
          <w:lang w:val="en-US" w:eastAsia="en-GB"/>
        </w:rPr>
      </w:pPr>
    </w:p>
    <w:p w14:paraId="2DAF9627" w14:textId="45D20095"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lang w:val="en-US" w:eastAsia="en-GB"/>
        </w:rPr>
      </w:pPr>
      <w:r w:rsidRPr="00BB45A5">
        <w:rPr>
          <w:b/>
          <w:lang w:val="pt-BR"/>
        </w:rPr>
        <w:t>Change</w:t>
      </w:r>
      <w:r>
        <w:rPr>
          <w:rFonts w:cs="Arial"/>
          <w:sz w:val="28"/>
          <w:szCs w:val="28"/>
          <w:lang w:eastAsia="x-none"/>
        </w:rPr>
        <w:t xml:space="preserve"> </w:t>
      </w:r>
      <w:r w:rsidRPr="00BB45A5">
        <w:rPr>
          <w:b/>
          <w:lang w:val="pt-BR"/>
        </w:rPr>
        <w:t>3</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531F02FE" w14:textId="77777777" w:rsidTr="0044691E">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4201854" w14:textId="77777777" w:rsidR="00BB45A5" w:rsidRDefault="00BB45A5" w:rsidP="0044691E">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E523745" w14:textId="77777777" w:rsidR="00BB45A5" w:rsidRDefault="00BB45A5" w:rsidP="0044691E">
            <w:pPr>
              <w:rPr>
                <w:sz w:val="22"/>
                <w:szCs w:val="22"/>
              </w:rPr>
            </w:pPr>
            <w:r w:rsidRPr="00A614E5">
              <w:rPr>
                <w:highlight w:val="yellow"/>
                <w:lang w:eastAsia="zh-CN"/>
              </w:rPr>
              <w:t>f_NR5GC_RRCReconfiguration_IntraNR_HO_Mdfd</w:t>
            </w:r>
            <w:r w:rsidRPr="00472082">
              <w:rPr>
                <w:rFonts w:ascii="Arial" w:hAnsi="Arial" w:cs="Arial"/>
                <w:lang w:val="en-SG"/>
              </w:rPr>
              <w:t xml:space="preserve"> </w:t>
            </w:r>
            <w:r w:rsidRPr="0049287B">
              <w:rPr>
                <w:rFonts w:ascii="Arial" w:hAnsi="Arial" w:cs="Arial"/>
                <w:lang w:val="en-SG"/>
              </w:rPr>
              <w:t>()</w:t>
            </w:r>
          </w:p>
        </w:tc>
      </w:tr>
      <w:tr w:rsidR="00BB45A5" w14:paraId="578B486B" w14:textId="77777777" w:rsidTr="0044691E">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C2BB90" w14:textId="77777777" w:rsidR="00BB45A5" w:rsidRDefault="00BB45A5" w:rsidP="0044691E">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34A275BB" w14:textId="77777777" w:rsidR="00BB45A5" w:rsidRPr="00550365" w:rsidRDefault="00BB45A5" w:rsidP="0044691E">
            <w:pPr>
              <w:rPr>
                <w:rFonts w:ascii="Arial" w:hAnsi="Arial" w:cs="Arial"/>
              </w:rPr>
            </w:pPr>
            <w:r>
              <w:rPr>
                <w:rFonts w:ascii="Arial" w:hAnsi="Arial" w:cs="Arial"/>
              </w:rPr>
              <w:t xml:space="preserve">Function </w:t>
            </w:r>
            <w:r w:rsidRPr="00A614E5">
              <w:rPr>
                <w:highlight w:val="yellow"/>
                <w:lang w:eastAsia="zh-CN"/>
              </w:rPr>
              <w:t>f_NR5GC_RRCReconfiguration_IntraNR_HO</w:t>
            </w:r>
            <w:r>
              <w:rPr>
                <w:lang w:eastAsia="zh-CN"/>
              </w:rPr>
              <w:t xml:space="preserve">() </w:t>
            </w:r>
            <w:r>
              <w:rPr>
                <w:rFonts w:ascii="Arial" w:hAnsi="Arial" w:cs="Arial"/>
              </w:rPr>
              <w:t xml:space="preserve">return type is of Type </w:t>
            </w:r>
            <w:r>
              <w:rPr>
                <w:lang w:eastAsia="zh-CN"/>
              </w:rPr>
              <w:t>DL_DCCH_Message. However as per requirement,  return type should be of type</w:t>
            </w:r>
            <w:r w:rsidRPr="008642E0">
              <w:rPr>
                <w:rFonts w:ascii="Arial" w:hAnsi="Arial" w:cs="Arial"/>
              </w:rPr>
              <w:t xml:space="preserve"> RRC Reconfiguration</w:t>
            </w:r>
            <w:r>
              <w:rPr>
                <w:rFonts w:ascii="Arial" w:hAnsi="Arial" w:cs="Arial"/>
              </w:rPr>
              <w:t xml:space="preserve">. Hence a new variant of this function is created </w:t>
            </w:r>
            <w:r>
              <w:t xml:space="preserve">f_NR5GC_RRCReconfiguration_IntraNR_HO_Mdfd with new return type </w:t>
            </w:r>
            <w:r w:rsidRPr="00A614E5">
              <w:rPr>
                <w:highlight w:val="yellow"/>
                <w:lang w:eastAsia="zh-CN"/>
              </w:rPr>
              <w:t>RRCReconfiguration</w:t>
            </w:r>
            <w:r>
              <w:rPr>
                <w:lang w:eastAsia="zh-CN"/>
              </w:rPr>
              <w:t>.</w:t>
            </w:r>
          </w:p>
        </w:tc>
      </w:tr>
      <w:tr w:rsidR="00BB45A5" w14:paraId="4E9C8F6C"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6627A3" w14:textId="77777777" w:rsidR="00BB45A5" w:rsidRDefault="00BB45A5" w:rsidP="0044691E">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B0B47DF" w14:textId="77777777" w:rsidR="00BB45A5" w:rsidRPr="00ED4AE7" w:rsidRDefault="00BB45A5" w:rsidP="0044691E">
            <w:pPr>
              <w:pStyle w:val="CRCoverPage"/>
              <w:spacing w:after="0"/>
              <w:rPr>
                <w:lang w:val="en-SG"/>
              </w:rPr>
            </w:pPr>
            <w:r>
              <w:rPr>
                <w:lang w:val="en-SG"/>
              </w:rPr>
              <w:t xml:space="preserve">Modified return type as </w:t>
            </w:r>
            <w:r w:rsidRPr="00A614E5">
              <w:rPr>
                <w:highlight w:val="yellow"/>
                <w:lang w:eastAsia="zh-CN"/>
              </w:rPr>
              <w:t>RRCReconfiguration</w:t>
            </w:r>
            <w:r>
              <w:rPr>
                <w:lang w:eastAsia="zh-CN"/>
              </w:rPr>
              <w:t xml:space="preserve"> in the new defined function </w:t>
            </w:r>
            <w:r w:rsidRPr="00A614E5">
              <w:rPr>
                <w:highlight w:val="yellow"/>
                <w:lang w:eastAsia="zh-CN"/>
              </w:rPr>
              <w:t>f_NR5GC_RRCReconfiguration_IntraNR_HO_Mdfd</w:t>
            </w:r>
            <w:r>
              <w:rPr>
                <w:lang w:eastAsia="zh-CN"/>
              </w:rPr>
              <w:t>()</w:t>
            </w:r>
          </w:p>
          <w:p w14:paraId="4AD0FD91" w14:textId="77777777" w:rsidR="00BB45A5" w:rsidRDefault="00BB45A5" w:rsidP="0044691E">
            <w:pPr>
              <w:pStyle w:val="CRCoverPage"/>
              <w:spacing w:after="0"/>
              <w:ind w:left="720"/>
              <w:rPr>
                <w:lang w:val="en-SG"/>
              </w:rPr>
            </w:pPr>
          </w:p>
        </w:tc>
      </w:tr>
      <w:tr w:rsidR="00BB45A5" w14:paraId="5955AFA3"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3703B7" w14:textId="77777777" w:rsidR="00BB45A5" w:rsidRDefault="00BB45A5" w:rsidP="0044691E">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4966962" w14:textId="77777777" w:rsidR="00BB45A5" w:rsidRDefault="00BB45A5" w:rsidP="0044691E">
            <w:pPr>
              <w:rPr>
                <w:rFonts w:ascii="Arial" w:hAnsi="Arial" w:cs="Arial"/>
              </w:rPr>
            </w:pPr>
            <w:r w:rsidRPr="00031072">
              <w:rPr>
                <w:rFonts w:ascii="Arial" w:hAnsi="Arial" w:cs="Arial"/>
                <w:lang w:val="en-SG"/>
              </w:rPr>
              <w:t>NR5GC_Handover</w:t>
            </w:r>
            <w:r>
              <w:rPr>
                <w:rFonts w:ascii="Arial" w:hAnsi="Arial" w:cs="Arial"/>
                <w:lang w:val="en-SG"/>
              </w:rPr>
              <w:t>.ttcn</w:t>
            </w:r>
          </w:p>
        </w:tc>
      </w:tr>
      <w:tr w:rsidR="00BB45A5" w14:paraId="4D09EF0D"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3FF4A7" w14:textId="77777777" w:rsidR="00BB45A5" w:rsidRDefault="00BB45A5" w:rsidP="0044691E">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B998ED8" w14:textId="4BB282F5" w:rsidR="00BB45A5" w:rsidRPr="00340317" w:rsidRDefault="008935D8" w:rsidP="00340317">
            <w:pPr>
              <w:rPr>
                <w:rFonts w:ascii="Arial" w:hAnsi="Arial" w:cs="Arial"/>
                <w:highlight w:val="cyan"/>
                <w:lang w:eastAsia="zh-CN"/>
              </w:rPr>
            </w:pPr>
            <w:r w:rsidRPr="00340317">
              <w:rPr>
                <w:rFonts w:ascii="Arial" w:hAnsi="Arial" w:cs="Arial"/>
                <w:highlight w:val="cyan"/>
                <w:lang w:eastAsia="zh-CN"/>
              </w:rPr>
              <w:t>Acce</w:t>
            </w:r>
            <w:r w:rsidR="00340317" w:rsidRPr="00340317">
              <w:rPr>
                <w:rFonts w:ascii="Arial" w:hAnsi="Arial" w:cs="Arial"/>
                <w:highlight w:val="cyan"/>
                <w:lang w:eastAsia="zh-CN"/>
              </w:rPr>
              <w:t>p</w:t>
            </w:r>
            <w:r w:rsidRPr="00340317">
              <w:rPr>
                <w:rFonts w:ascii="Arial" w:hAnsi="Arial" w:cs="Arial"/>
                <w:highlight w:val="cyan"/>
                <w:lang w:eastAsia="zh-CN"/>
              </w:rPr>
              <w:t>ted in principle, but prefer to implement correct RRCReconfiguration type in f_NR_GenerateCondRRCReconfig_r16_Octetstring, instead of creating a new function</w:t>
            </w:r>
            <w:r w:rsidR="00340317" w:rsidRPr="00340317">
              <w:rPr>
                <w:rFonts w:ascii="Arial" w:hAnsi="Arial" w:cs="Arial"/>
                <w:highlight w:val="cyan"/>
                <w:lang w:eastAsia="zh-CN"/>
              </w:rPr>
              <w:t>.</w:t>
            </w:r>
          </w:p>
        </w:tc>
      </w:tr>
    </w:tbl>
    <w:p w14:paraId="1124A5DC" w14:textId="77777777" w:rsidR="00BB45A5" w:rsidRPr="00441AF6" w:rsidRDefault="00BB45A5" w:rsidP="00BB45A5">
      <w:pPr>
        <w:rPr>
          <w:rFonts w:eastAsia="Calibri"/>
          <w:lang w:val="en-US"/>
        </w:rPr>
      </w:pPr>
    </w:p>
    <w:p w14:paraId="45FB9E1F" w14:textId="77777777" w:rsidR="00BB45A5" w:rsidRDefault="00BB45A5" w:rsidP="00BB45A5">
      <w:pPr>
        <w:rPr>
          <w:rFonts w:ascii="Calibri" w:hAnsi="Calibri" w:cs="Calibri"/>
          <w:sz w:val="22"/>
          <w:szCs w:val="22"/>
          <w:lang w:val="en-US"/>
        </w:rPr>
      </w:pPr>
      <w:r>
        <w:rPr>
          <w:lang w:val="en-US"/>
        </w:rPr>
        <w:lastRenderedPageBreak/>
        <w:t>Before Change</w:t>
      </w:r>
    </w:p>
    <w:tbl>
      <w:tblPr>
        <w:tblW w:w="0" w:type="auto"/>
        <w:tblCellMar>
          <w:left w:w="0" w:type="dxa"/>
          <w:right w:w="0" w:type="dxa"/>
        </w:tblCellMar>
        <w:tblLook w:val="04A0" w:firstRow="1" w:lastRow="0" w:firstColumn="1" w:lastColumn="0" w:noHBand="0" w:noVBand="1"/>
      </w:tblPr>
      <w:tblGrid>
        <w:gridCol w:w="9619"/>
      </w:tblGrid>
      <w:tr w:rsidR="00BB45A5" w14:paraId="31D4D8FF"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DE3C0" w14:textId="77777777" w:rsidR="00BB45A5" w:rsidRDefault="00BB45A5" w:rsidP="0044691E">
            <w:pPr>
              <w:ind w:firstLine="195"/>
            </w:pPr>
            <w:r>
              <w:t>function f_NR5GC_RRCReconfiguration_IntraNR_HO(NR_CellId_Type                                p_TargetCellId,</w:t>
            </w:r>
          </w:p>
          <w:p w14:paraId="21472A72" w14:textId="77777777" w:rsidR="00BB45A5" w:rsidRDefault="00BB45A5" w:rsidP="0044691E">
            <w:pPr>
              <w:ind w:firstLine="195"/>
            </w:pPr>
            <w:r>
              <w:t xml:space="preserve">                                                 RNTI_Value                                    p_RNTI_Value :=  tsc_C_RNTI_Value3,</w:t>
            </w:r>
          </w:p>
          <w:p w14:paraId="42342E42" w14:textId="77777777" w:rsidR="00BB45A5" w:rsidRDefault="00BB45A5" w:rsidP="0044691E">
            <w:pPr>
              <w:ind w:firstLine="195"/>
            </w:pPr>
            <w:r>
              <w:t xml:space="preserve">                                                 boolean                                       p_RBConfig_KeyChange := true,</w:t>
            </w:r>
          </w:p>
          <w:p w14:paraId="66DF6175" w14:textId="77777777" w:rsidR="00BB45A5" w:rsidRDefault="00BB45A5" w:rsidP="0044691E">
            <w:pPr>
              <w:ind w:firstLine="195"/>
            </w:pPr>
            <w:r>
              <w:t xml:space="preserve">                                                 template (omit) MeasConfig                    p_MeasConfig := omit,</w:t>
            </w:r>
          </w:p>
          <w:p w14:paraId="22AAAA49" w14:textId="77777777" w:rsidR="00BB45A5" w:rsidRDefault="00BB45A5" w:rsidP="0044691E">
            <w:pPr>
              <w:ind w:firstLine="195"/>
            </w:pPr>
            <w:r>
              <w:t xml:space="preserve">                                                 template (omit) SIB1                          p_SIB1 := omit,</w:t>
            </w:r>
          </w:p>
          <w:p w14:paraId="085371C3" w14:textId="77777777" w:rsidR="00BB45A5" w:rsidRDefault="00BB45A5" w:rsidP="0044691E">
            <w:pPr>
              <w:ind w:firstLine="195"/>
            </w:pPr>
            <w:r>
              <w:t xml:space="preserve">                                                 template (omit) SystemInformation             p_SysInfo := omit,</w:t>
            </w:r>
          </w:p>
          <w:p w14:paraId="04400502" w14:textId="77777777" w:rsidR="00BB45A5" w:rsidRDefault="00BB45A5" w:rsidP="0044691E">
            <w:pPr>
              <w:ind w:firstLine="195"/>
            </w:pPr>
            <w:r>
              <w:t xml:space="preserve">                                                 template (omit) MasterKeyUpdate               p_MasterKeyUpdate := omit,</w:t>
            </w:r>
          </w:p>
          <w:p w14:paraId="270CD5ED" w14:textId="77777777" w:rsidR="00BB45A5" w:rsidRDefault="00BB45A5" w:rsidP="0044691E">
            <w:pPr>
              <w:ind w:firstLine="195"/>
            </w:pPr>
            <w:r>
              <w:t xml:space="preserve">                                                 template (omit) ReconfigurationWithSync.rach_ConfigDedicated p_RACH_ConfigDedicated := omit,</w:t>
            </w:r>
          </w:p>
          <w:p w14:paraId="3277A16B" w14:textId="77777777" w:rsidR="00BB45A5" w:rsidRDefault="00BB45A5" w:rsidP="0044691E">
            <w:pPr>
              <w:ind w:firstLine="195"/>
            </w:pPr>
            <w:r>
              <w:t xml:space="preserve">                                                 template (omit) CellGroupConfig               p_CellGroupConfig := omit,</w:t>
            </w:r>
          </w:p>
          <w:p w14:paraId="327841D1" w14:textId="77777777" w:rsidR="00BB45A5" w:rsidRDefault="00BB45A5" w:rsidP="0044691E">
            <w:pPr>
              <w:ind w:firstLine="195"/>
            </w:pPr>
            <w:r>
              <w:t xml:space="preserve">                                                 template (omit) CellGroupConfig.sCellToAddModList p_SCellToAddModList := omit,</w:t>
            </w:r>
          </w:p>
          <w:p w14:paraId="4A81AE64" w14:textId="77777777" w:rsidR="00BB45A5" w:rsidRDefault="00BB45A5" w:rsidP="0044691E">
            <w:pPr>
              <w:ind w:firstLine="195"/>
            </w:pPr>
            <w:r>
              <w:t xml:space="preserve">                                                 template (omit) CellGroupConfig.sCellToReleaseList p_SCellToReleaseList := omit,</w:t>
            </w:r>
          </w:p>
          <w:p w14:paraId="6C0C0665" w14:textId="77777777" w:rsidR="00BB45A5" w:rsidRDefault="00BB45A5" w:rsidP="0044691E">
            <w:pPr>
              <w:ind w:firstLine="195"/>
            </w:pPr>
            <w:r>
              <w:t xml:space="preserve">                                                 template(value) PDCP_Config                   p_PDCP_Config := cs_38508_PDCP_Config</w:t>
            </w:r>
          </w:p>
          <w:p w14:paraId="245E4941" w14:textId="77777777" w:rsidR="00BB45A5" w:rsidRDefault="00BB45A5" w:rsidP="0044691E">
            <w:pPr>
              <w:ind w:firstLine="195"/>
            </w:pPr>
            <w:r>
              <w:t xml:space="preserve">                                                 )</w:t>
            </w:r>
          </w:p>
          <w:p w14:paraId="502D0021" w14:textId="77777777" w:rsidR="00BB45A5" w:rsidRDefault="00BB45A5" w:rsidP="0044691E">
            <w:pPr>
              <w:ind w:firstLine="195"/>
            </w:pPr>
            <w:r>
              <w:t xml:space="preserve">    runs on NR5GC_PTC return template (value) </w:t>
            </w:r>
            <w:r w:rsidRPr="00A614E5">
              <w:rPr>
                <w:highlight w:val="yellow"/>
              </w:rPr>
              <w:t>DL_DCCH_Message</w:t>
            </w:r>
          </w:p>
          <w:p w14:paraId="696AD0B2" w14:textId="77777777" w:rsidR="00BB45A5" w:rsidRDefault="00BB45A5" w:rsidP="0044691E">
            <w:pPr>
              <w:ind w:firstLine="195"/>
            </w:pPr>
            <w:r>
              <w:t xml:space="preserve">  { //@sic R5-194821 - R5s200690 change 4: added p_CellGroupConfig sic@</w:t>
            </w:r>
          </w:p>
          <w:p w14:paraId="41D52D48" w14:textId="77777777" w:rsidR="00BB45A5" w:rsidRDefault="00BB45A5" w:rsidP="0044691E">
            <w:pPr>
              <w:ind w:firstLine="195"/>
            </w:pPr>
            <w:r>
              <w:t xml:space="preserve">    //@sic R5-213445: added p_PDCP_Config sic@</w:t>
            </w:r>
          </w:p>
          <w:p w14:paraId="2A36FD39" w14:textId="77777777" w:rsidR="00BB45A5" w:rsidRDefault="00BB45A5" w:rsidP="0044691E">
            <w:pPr>
              <w:ind w:firstLine="195"/>
            </w:pPr>
            <w:r>
              <w:t xml:space="preserve">    var template (value) DL_DCCH_Message </w:t>
            </w:r>
            <w:r w:rsidRPr="00A614E5">
              <w:rPr>
                <w:highlight w:val="yellow"/>
              </w:rPr>
              <w:t>v_RRCReconfiguration;</w:t>
            </w:r>
          </w:p>
          <w:p w14:paraId="1A9D33EC" w14:textId="77777777" w:rsidR="00BB45A5" w:rsidRDefault="00BB45A5" w:rsidP="0044691E">
            <w:pPr>
              <w:ind w:firstLine="195"/>
            </w:pPr>
            <w:r>
              <w:t xml:space="preserve">    var template (value) RRCReconfiguration_v1530_IEs v_RRCReconfiguration_v1530;</w:t>
            </w:r>
          </w:p>
          <w:p w14:paraId="1BDDB1C3" w14:textId="77777777" w:rsidR="00BB45A5" w:rsidRDefault="00BB45A5" w:rsidP="0044691E">
            <w:pPr>
              <w:ind w:firstLine="195"/>
            </w:pPr>
            <w:r>
              <w:t xml:space="preserve">    var template (value) CellGroupConfig v_CellGroupConfig;</w:t>
            </w:r>
          </w:p>
          <w:p w14:paraId="22F95531" w14:textId="77777777" w:rsidR="00BB45A5" w:rsidRDefault="00BB45A5" w:rsidP="0044691E">
            <w:pPr>
              <w:ind w:firstLine="195"/>
            </w:pPr>
            <w:r>
              <w:t xml:space="preserve">    var template (value) RadioBearerConfig  v_RadioBearerConfig := f_NR5GC_GetExisting_RadioBearerConfig(p_RBConfig_KeyChange, p_PDCP_Config);</w:t>
            </w:r>
          </w:p>
          <w:p w14:paraId="5245F9FD" w14:textId="77777777" w:rsidR="00BB45A5" w:rsidRDefault="00BB45A5" w:rsidP="0044691E">
            <w:pPr>
              <w:ind w:firstLine="195"/>
            </w:pPr>
            <w:r>
              <w:t xml:space="preserve">    var template (value) NR_RLC_BearerToAddModList_Type v_RLC_BearerToAddModList := f_NR5GC_GetExisting_BearerToAddModList(true_); //Initialise RLC_BearerConfig with re-establishment</w:t>
            </w:r>
          </w:p>
          <w:p w14:paraId="619439CC" w14:textId="77777777" w:rsidR="00BB45A5" w:rsidRDefault="00BB45A5" w:rsidP="0044691E">
            <w:pPr>
              <w:ind w:firstLine="195"/>
            </w:pPr>
            <w:r>
              <w:t xml:space="preserve">    var template (omit) octetstring v_SIB1 := omit;     //@sic R5s190795 sic@</w:t>
            </w:r>
          </w:p>
          <w:p w14:paraId="0E7A2D9D" w14:textId="77777777" w:rsidR="00BB45A5" w:rsidRDefault="00BB45A5" w:rsidP="0044691E">
            <w:pPr>
              <w:ind w:firstLine="195"/>
            </w:pPr>
            <w:r>
              <w:t xml:space="preserve">    var template (omit) octetstring v_SysInfo := omit;  //@sic R5s190795 sic@</w:t>
            </w:r>
          </w:p>
          <w:p w14:paraId="0034A619" w14:textId="77777777" w:rsidR="00BB45A5" w:rsidRDefault="00BB45A5" w:rsidP="0044691E">
            <w:pPr>
              <w:ind w:firstLine="195"/>
            </w:pPr>
          </w:p>
          <w:p w14:paraId="7ED4BA2F" w14:textId="77777777" w:rsidR="00BB45A5" w:rsidRDefault="00BB45A5" w:rsidP="0044691E">
            <w:pPr>
              <w:ind w:firstLine="195"/>
            </w:pPr>
            <w:r>
              <w:t xml:space="preserve">    //CellGroupCongfig with condition PCell_change</w:t>
            </w:r>
          </w:p>
          <w:p w14:paraId="41F7AA9E" w14:textId="77777777" w:rsidR="00BB45A5" w:rsidRDefault="00BB45A5" w:rsidP="0044691E">
            <w:pPr>
              <w:ind w:firstLine="195"/>
            </w:pPr>
            <w:r>
              <w:t xml:space="preserve">    if (ispresent(p_CellGroupConfig)) {  //@sic R5s200690 change 4 sic@</w:t>
            </w:r>
          </w:p>
          <w:p w14:paraId="555935E8" w14:textId="77777777" w:rsidR="00BB45A5" w:rsidRDefault="00BB45A5" w:rsidP="0044691E">
            <w:pPr>
              <w:ind w:firstLine="195"/>
            </w:pPr>
            <w:r>
              <w:t xml:space="preserve">      v_CellGroupConfig := p_CellGroupConfig;</w:t>
            </w:r>
          </w:p>
          <w:p w14:paraId="5A75DC32" w14:textId="77777777" w:rsidR="00BB45A5" w:rsidRDefault="00BB45A5" w:rsidP="0044691E">
            <w:pPr>
              <w:ind w:firstLine="195"/>
            </w:pPr>
            <w:r>
              <w:t xml:space="preserve">    } else {</w:t>
            </w:r>
          </w:p>
          <w:p w14:paraId="768D5EF9" w14:textId="77777777" w:rsidR="00BB45A5" w:rsidRDefault="00BB45A5" w:rsidP="0044691E">
            <w:pPr>
              <w:ind w:firstLine="195"/>
            </w:pPr>
            <w:r>
              <w:t xml:space="preserve">      //CellGroupCongfig with condition PCell_change</w:t>
            </w:r>
          </w:p>
          <w:p w14:paraId="28817D7B" w14:textId="77777777" w:rsidR="00BB45A5" w:rsidRDefault="00BB45A5" w:rsidP="0044691E">
            <w:pPr>
              <w:ind w:firstLine="195"/>
            </w:pPr>
            <w:r>
              <w:t xml:space="preserve">      v_CellGroupConfig := f_NR_GetCellGroupConfigHO ( p_TargetCellId,</w:t>
            </w:r>
          </w:p>
          <w:p w14:paraId="0AB79773" w14:textId="77777777" w:rsidR="00BB45A5" w:rsidRDefault="00BB45A5" w:rsidP="0044691E">
            <w:pPr>
              <w:ind w:firstLine="195"/>
            </w:pPr>
            <w:r>
              <w:lastRenderedPageBreak/>
              <w:t xml:space="preserve">                                                       v_RLC_BearerToAddModList,</w:t>
            </w:r>
          </w:p>
          <w:p w14:paraId="4039E05B" w14:textId="77777777" w:rsidR="00BB45A5" w:rsidRDefault="00BB45A5" w:rsidP="0044691E">
            <w:pPr>
              <w:ind w:firstLine="195"/>
            </w:pPr>
            <w:r>
              <w:t xml:space="preserve">                                                       p_RNTI_Value,</w:t>
            </w:r>
          </w:p>
          <w:p w14:paraId="0760EB23" w14:textId="77777777" w:rsidR="00BB45A5" w:rsidRDefault="00BB45A5" w:rsidP="0044691E">
            <w:pPr>
              <w:ind w:firstLine="195"/>
            </w:pPr>
            <w:r>
              <w:t xml:space="preserve">                                                       p_RACH_ConfigDedicated,</w:t>
            </w:r>
          </w:p>
          <w:p w14:paraId="2C295CA8" w14:textId="77777777" w:rsidR="00BB45A5" w:rsidRDefault="00BB45A5" w:rsidP="0044691E">
            <w:pPr>
              <w:ind w:firstLine="195"/>
            </w:pPr>
            <w:r>
              <w:t xml:space="preserve">                                                       p_SCellToAddModList,</w:t>
            </w:r>
          </w:p>
          <w:p w14:paraId="49D462AF" w14:textId="77777777" w:rsidR="00BB45A5" w:rsidRDefault="00BB45A5" w:rsidP="0044691E">
            <w:pPr>
              <w:ind w:firstLine="195"/>
            </w:pPr>
            <w:r>
              <w:t xml:space="preserve">                                                       p_SCellToReleaseList</w:t>
            </w:r>
          </w:p>
          <w:p w14:paraId="73DAC29D" w14:textId="77777777" w:rsidR="00BB45A5" w:rsidRDefault="00BB45A5" w:rsidP="0044691E">
            <w:pPr>
              <w:ind w:firstLine="195"/>
            </w:pPr>
            <w:r>
              <w:t xml:space="preserve">                                                     );</w:t>
            </w:r>
          </w:p>
          <w:p w14:paraId="2A690895" w14:textId="77777777" w:rsidR="00BB45A5" w:rsidRDefault="00BB45A5" w:rsidP="0044691E">
            <w:pPr>
              <w:ind w:firstLine="195"/>
            </w:pPr>
            <w:r>
              <w:t xml:space="preserve">    }</w:t>
            </w:r>
          </w:p>
          <w:p w14:paraId="1A7B063C" w14:textId="77777777" w:rsidR="00BB45A5" w:rsidRDefault="00BB45A5" w:rsidP="0044691E">
            <w:pPr>
              <w:ind w:firstLine="195"/>
            </w:pPr>
            <w:r>
              <w:t xml:space="preserve">    if (isvalue(p_SIB1)) {</w:t>
            </w:r>
          </w:p>
          <w:p w14:paraId="7CAAF7EC" w14:textId="77777777" w:rsidR="00BB45A5" w:rsidRDefault="00BB45A5" w:rsidP="0044691E">
            <w:pPr>
              <w:ind w:firstLine="195"/>
            </w:pPr>
            <w:r>
              <w:t xml:space="preserve">        v_SIB1 :=  bit2oct(encvalue(p_SIB1));</w:t>
            </w:r>
          </w:p>
          <w:p w14:paraId="45F6078E" w14:textId="77777777" w:rsidR="00BB45A5" w:rsidRDefault="00BB45A5" w:rsidP="0044691E">
            <w:pPr>
              <w:ind w:firstLine="195"/>
            </w:pPr>
            <w:r>
              <w:t xml:space="preserve">    }</w:t>
            </w:r>
          </w:p>
          <w:p w14:paraId="0A8C9EF1" w14:textId="77777777" w:rsidR="00BB45A5" w:rsidRDefault="00BB45A5" w:rsidP="0044691E">
            <w:pPr>
              <w:ind w:firstLine="195"/>
            </w:pPr>
            <w:r>
              <w:t xml:space="preserve">    if (isvalue(p_SysInfo)) {</w:t>
            </w:r>
          </w:p>
          <w:p w14:paraId="4FBA3A8C" w14:textId="77777777" w:rsidR="00BB45A5" w:rsidRDefault="00BB45A5" w:rsidP="0044691E">
            <w:pPr>
              <w:ind w:firstLine="195"/>
            </w:pPr>
            <w:r>
              <w:t xml:space="preserve">        v_SysInfo :=  bit2oct(encvalue(p_SysInfo));</w:t>
            </w:r>
          </w:p>
          <w:p w14:paraId="3664F323" w14:textId="77777777" w:rsidR="00BB45A5" w:rsidRDefault="00BB45A5" w:rsidP="0044691E">
            <w:pPr>
              <w:ind w:firstLine="195"/>
            </w:pPr>
            <w:r>
              <w:t xml:space="preserve">    }</w:t>
            </w:r>
          </w:p>
          <w:p w14:paraId="59D05D3B" w14:textId="77777777" w:rsidR="00BB45A5" w:rsidRDefault="00BB45A5" w:rsidP="0044691E">
            <w:pPr>
              <w:ind w:firstLine="195"/>
            </w:pPr>
            <w:r>
              <w:t xml:space="preserve">    v_RRCReconfiguration_v1530 := cs_NR_RRCReconfiguration_v1530_IEs(bit2oct(encvalue(v_CellGroupConfig)),</w:t>
            </w:r>
          </w:p>
          <w:p w14:paraId="29958045" w14:textId="77777777" w:rsidR="00BB45A5" w:rsidRDefault="00BB45A5" w:rsidP="0044691E">
            <w:pPr>
              <w:ind w:firstLine="195"/>
            </w:pPr>
            <w:r>
              <w:t xml:space="preserve">                                                                     p_MasterKeyUpdate,</w:t>
            </w:r>
          </w:p>
          <w:p w14:paraId="676696C1" w14:textId="77777777" w:rsidR="00BB45A5" w:rsidRDefault="00BB45A5" w:rsidP="0044691E">
            <w:pPr>
              <w:ind w:firstLine="195"/>
            </w:pPr>
            <w:r>
              <w:t xml:space="preserve">                                                                     v_SIB1,</w:t>
            </w:r>
          </w:p>
          <w:p w14:paraId="65B25316" w14:textId="77777777" w:rsidR="00BB45A5" w:rsidRDefault="00BB45A5" w:rsidP="0044691E">
            <w:pPr>
              <w:ind w:firstLine="195"/>
            </w:pPr>
            <w:r>
              <w:t xml:space="preserve">                                                                     v_SysInfo);</w:t>
            </w:r>
          </w:p>
          <w:p w14:paraId="052A5F31" w14:textId="77777777" w:rsidR="00BB45A5" w:rsidRDefault="00BB45A5" w:rsidP="0044691E">
            <w:pPr>
              <w:ind w:firstLine="195"/>
            </w:pPr>
            <w:r>
              <w:t xml:space="preserve">    v_RRCReconfiguration := cs_38508_RRCReconfiguration(tsc_NR_RRC_TI_Def, v_RadioBearerConfig, -, p_MeasConfig, v_RRCReconfiguration_v1530);</w:t>
            </w:r>
          </w:p>
          <w:p w14:paraId="4592995E" w14:textId="77777777" w:rsidR="00BB45A5" w:rsidRDefault="00BB45A5" w:rsidP="0044691E">
            <w:pPr>
              <w:ind w:firstLine="195"/>
            </w:pPr>
            <w:r>
              <w:t xml:space="preserve">    return </w:t>
            </w:r>
            <w:r w:rsidRPr="00A614E5">
              <w:rPr>
                <w:highlight w:val="yellow"/>
              </w:rPr>
              <w:t>v_RRCReconfiguration;</w:t>
            </w:r>
          </w:p>
          <w:p w14:paraId="24127854" w14:textId="77777777" w:rsidR="00BB45A5" w:rsidRDefault="00BB45A5" w:rsidP="0044691E">
            <w:pPr>
              <w:ind w:firstLine="195"/>
            </w:pPr>
            <w:r>
              <w:t xml:space="preserve">  }</w:t>
            </w:r>
          </w:p>
          <w:p w14:paraId="739EE56F" w14:textId="77777777" w:rsidR="00BB45A5" w:rsidRDefault="00BB45A5" w:rsidP="0044691E">
            <w:pPr>
              <w:ind w:firstLine="195"/>
            </w:pPr>
            <w:r>
              <w:t xml:space="preserve">  </w:t>
            </w:r>
          </w:p>
        </w:tc>
      </w:tr>
    </w:tbl>
    <w:p w14:paraId="4D958A46" w14:textId="77777777" w:rsidR="00BB45A5" w:rsidRPr="00441AF6" w:rsidRDefault="00BB45A5" w:rsidP="00BB45A5">
      <w:pPr>
        <w:rPr>
          <w:rFonts w:eastAsia="Calibri"/>
          <w:lang w:val="en-US"/>
        </w:rPr>
      </w:pPr>
    </w:p>
    <w:p w14:paraId="7CE67EE3"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4BA3D68F"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B40A" w14:textId="77777777" w:rsidR="00BB45A5" w:rsidRDefault="00BB45A5" w:rsidP="0044691E">
            <w:pPr>
              <w:ind w:firstLine="195"/>
              <w:rPr>
                <w:lang w:eastAsia="zh-CN"/>
              </w:rPr>
            </w:pPr>
            <w:r>
              <w:rPr>
                <w:lang w:eastAsia="zh-CN"/>
              </w:rPr>
              <w:t xml:space="preserve">  function </w:t>
            </w:r>
            <w:r w:rsidRPr="00A614E5">
              <w:rPr>
                <w:highlight w:val="yellow"/>
                <w:lang w:eastAsia="zh-CN"/>
              </w:rPr>
              <w:t>f_NR5GC_RRCReconfiguration_IntraNR_HO_Mdfd(</w:t>
            </w:r>
            <w:r>
              <w:rPr>
                <w:lang w:eastAsia="zh-CN"/>
              </w:rPr>
              <w:t>NR_CellId_Type                                p_TargetCellId,</w:t>
            </w:r>
          </w:p>
          <w:p w14:paraId="306DBAED" w14:textId="77777777" w:rsidR="00BB45A5" w:rsidRDefault="00BB45A5" w:rsidP="0044691E">
            <w:pPr>
              <w:ind w:firstLine="195"/>
              <w:rPr>
                <w:lang w:eastAsia="zh-CN"/>
              </w:rPr>
            </w:pPr>
            <w:r>
              <w:rPr>
                <w:lang w:eastAsia="zh-CN"/>
              </w:rPr>
              <w:t xml:space="preserve">                                                 RNTI_Value                                    p_RNTI_Value :=  tsc_C_RNTI_Value3,</w:t>
            </w:r>
          </w:p>
          <w:p w14:paraId="7CA8E106" w14:textId="77777777" w:rsidR="00BB45A5" w:rsidRDefault="00BB45A5" w:rsidP="0044691E">
            <w:pPr>
              <w:ind w:firstLine="195"/>
              <w:rPr>
                <w:lang w:eastAsia="zh-CN"/>
              </w:rPr>
            </w:pPr>
            <w:r>
              <w:rPr>
                <w:lang w:eastAsia="zh-CN"/>
              </w:rPr>
              <w:t xml:space="preserve">                                                 boolean                                       p_RBConfig_KeyChange := true,</w:t>
            </w:r>
          </w:p>
          <w:p w14:paraId="75CD9598" w14:textId="77777777" w:rsidR="00BB45A5" w:rsidRDefault="00BB45A5" w:rsidP="0044691E">
            <w:pPr>
              <w:ind w:firstLine="195"/>
              <w:rPr>
                <w:lang w:eastAsia="zh-CN"/>
              </w:rPr>
            </w:pPr>
            <w:r>
              <w:rPr>
                <w:lang w:eastAsia="zh-CN"/>
              </w:rPr>
              <w:t xml:space="preserve">                                                 template (omit) MeasConfig                    p_MeasConfig := omit,</w:t>
            </w:r>
          </w:p>
          <w:p w14:paraId="6AF0D024" w14:textId="77777777" w:rsidR="00BB45A5" w:rsidRDefault="00BB45A5" w:rsidP="0044691E">
            <w:pPr>
              <w:ind w:firstLine="195"/>
              <w:rPr>
                <w:lang w:eastAsia="zh-CN"/>
              </w:rPr>
            </w:pPr>
            <w:r>
              <w:rPr>
                <w:lang w:eastAsia="zh-CN"/>
              </w:rPr>
              <w:t xml:space="preserve">                                                 template (omit) SIB1                          p_SIB1 := omit,</w:t>
            </w:r>
          </w:p>
          <w:p w14:paraId="336DF2E2" w14:textId="77777777" w:rsidR="00BB45A5" w:rsidRDefault="00BB45A5" w:rsidP="0044691E">
            <w:pPr>
              <w:ind w:firstLine="195"/>
              <w:rPr>
                <w:lang w:eastAsia="zh-CN"/>
              </w:rPr>
            </w:pPr>
            <w:r>
              <w:rPr>
                <w:lang w:eastAsia="zh-CN"/>
              </w:rPr>
              <w:t xml:space="preserve">                                                 template (omit) SystemInformation             p_SysInfo := omit,</w:t>
            </w:r>
          </w:p>
          <w:p w14:paraId="1C0BA10B" w14:textId="77777777" w:rsidR="00BB45A5" w:rsidRDefault="00BB45A5" w:rsidP="0044691E">
            <w:pPr>
              <w:ind w:firstLine="195"/>
              <w:rPr>
                <w:lang w:eastAsia="zh-CN"/>
              </w:rPr>
            </w:pPr>
            <w:r>
              <w:rPr>
                <w:lang w:eastAsia="zh-CN"/>
              </w:rPr>
              <w:t xml:space="preserve">                                                 template (omit) MasterKeyUpdate               p_MasterKeyUpdate := omit,</w:t>
            </w:r>
          </w:p>
          <w:p w14:paraId="052DEDC7" w14:textId="77777777" w:rsidR="00BB45A5" w:rsidRDefault="00BB45A5" w:rsidP="0044691E">
            <w:pPr>
              <w:ind w:firstLine="195"/>
              <w:rPr>
                <w:lang w:eastAsia="zh-CN"/>
              </w:rPr>
            </w:pPr>
            <w:r>
              <w:rPr>
                <w:lang w:eastAsia="zh-CN"/>
              </w:rPr>
              <w:t xml:space="preserve">                                                 template (omit) ReconfigurationWithSync.rach_ConfigDedicated p_RACH_ConfigDedicated := omit,</w:t>
            </w:r>
          </w:p>
          <w:p w14:paraId="4E07A968" w14:textId="77777777" w:rsidR="00BB45A5" w:rsidRDefault="00BB45A5" w:rsidP="0044691E">
            <w:pPr>
              <w:ind w:firstLine="195"/>
              <w:rPr>
                <w:lang w:eastAsia="zh-CN"/>
              </w:rPr>
            </w:pPr>
            <w:r>
              <w:rPr>
                <w:lang w:eastAsia="zh-CN"/>
              </w:rPr>
              <w:t xml:space="preserve">                                                 template (omit) CellGroupConfig               p_CellGroupConfig := omit,</w:t>
            </w:r>
          </w:p>
          <w:p w14:paraId="16FAEAE0" w14:textId="77777777" w:rsidR="00BB45A5" w:rsidRDefault="00BB45A5" w:rsidP="0044691E">
            <w:pPr>
              <w:ind w:firstLine="195"/>
              <w:rPr>
                <w:lang w:eastAsia="zh-CN"/>
              </w:rPr>
            </w:pPr>
            <w:r>
              <w:rPr>
                <w:lang w:eastAsia="zh-CN"/>
              </w:rPr>
              <w:lastRenderedPageBreak/>
              <w:t xml:space="preserve">                                                 template (omit) CellGroupConfig.sCellToAddModList p_SCellToAddModList := omit,</w:t>
            </w:r>
          </w:p>
          <w:p w14:paraId="33116306" w14:textId="77777777" w:rsidR="00BB45A5" w:rsidRDefault="00BB45A5" w:rsidP="0044691E">
            <w:pPr>
              <w:ind w:firstLine="195"/>
              <w:rPr>
                <w:lang w:eastAsia="zh-CN"/>
              </w:rPr>
            </w:pPr>
            <w:r>
              <w:rPr>
                <w:lang w:eastAsia="zh-CN"/>
              </w:rPr>
              <w:t xml:space="preserve">                                                 template (omit) CellGroupConfig.sCellToReleaseList p_SCellToReleaseList := omit,</w:t>
            </w:r>
          </w:p>
          <w:p w14:paraId="3D10BA3E" w14:textId="77777777" w:rsidR="00BB45A5" w:rsidRDefault="00BB45A5" w:rsidP="0044691E">
            <w:pPr>
              <w:ind w:firstLine="195"/>
              <w:rPr>
                <w:lang w:eastAsia="zh-CN"/>
              </w:rPr>
            </w:pPr>
            <w:r>
              <w:rPr>
                <w:lang w:eastAsia="zh-CN"/>
              </w:rPr>
              <w:t xml:space="preserve">                                                 template(value) PDCP_Config                   p_PDCP_Config := cs_38508_PDCP_Config</w:t>
            </w:r>
          </w:p>
          <w:p w14:paraId="45C5A6ED" w14:textId="77777777" w:rsidR="00BB45A5" w:rsidRDefault="00BB45A5" w:rsidP="0044691E">
            <w:pPr>
              <w:ind w:firstLine="195"/>
              <w:rPr>
                <w:lang w:eastAsia="zh-CN"/>
              </w:rPr>
            </w:pPr>
            <w:r>
              <w:rPr>
                <w:lang w:eastAsia="zh-CN"/>
              </w:rPr>
              <w:t xml:space="preserve">                                                 )</w:t>
            </w:r>
          </w:p>
          <w:p w14:paraId="4AA1BA19" w14:textId="77777777" w:rsidR="00BB45A5" w:rsidRDefault="00BB45A5" w:rsidP="0044691E">
            <w:pPr>
              <w:ind w:firstLine="195"/>
              <w:rPr>
                <w:lang w:eastAsia="zh-CN"/>
              </w:rPr>
            </w:pPr>
            <w:r>
              <w:rPr>
                <w:lang w:eastAsia="zh-CN"/>
              </w:rPr>
              <w:t xml:space="preserve">    runs on NR5GC_PTC return template (value) </w:t>
            </w:r>
            <w:r w:rsidRPr="00A614E5">
              <w:rPr>
                <w:highlight w:val="yellow"/>
                <w:lang w:eastAsia="zh-CN"/>
              </w:rPr>
              <w:t>RRCReconfiguration</w:t>
            </w:r>
          </w:p>
          <w:p w14:paraId="396D2F6B" w14:textId="77777777" w:rsidR="00BB45A5" w:rsidRDefault="00BB45A5" w:rsidP="0044691E">
            <w:pPr>
              <w:ind w:firstLine="195"/>
              <w:rPr>
                <w:lang w:eastAsia="zh-CN"/>
              </w:rPr>
            </w:pPr>
            <w:r>
              <w:rPr>
                <w:lang w:eastAsia="zh-CN"/>
              </w:rPr>
              <w:t xml:space="preserve">  { //@sic R5-194821 - R5s200690 change 4: added p_CellGroupConfig sic@</w:t>
            </w:r>
          </w:p>
          <w:p w14:paraId="2CC0E9A6" w14:textId="77777777" w:rsidR="00BB45A5" w:rsidRDefault="00BB45A5" w:rsidP="0044691E">
            <w:pPr>
              <w:ind w:firstLine="195"/>
              <w:rPr>
                <w:lang w:eastAsia="zh-CN"/>
              </w:rPr>
            </w:pPr>
            <w:r>
              <w:rPr>
                <w:lang w:eastAsia="zh-CN"/>
              </w:rPr>
              <w:t xml:space="preserve">    //@sic R5-213445: added p_PDCP_Config sic@</w:t>
            </w:r>
          </w:p>
          <w:p w14:paraId="7FD04D9B" w14:textId="77777777" w:rsidR="00BB45A5" w:rsidRDefault="00BB45A5" w:rsidP="0044691E">
            <w:pPr>
              <w:ind w:firstLine="195"/>
              <w:rPr>
                <w:lang w:eastAsia="zh-CN"/>
              </w:rPr>
            </w:pPr>
            <w:r>
              <w:rPr>
                <w:lang w:eastAsia="zh-CN"/>
              </w:rPr>
              <w:t xml:space="preserve">    var template (value) DL_DCCH_Message </w:t>
            </w:r>
            <w:r w:rsidRPr="00A614E5">
              <w:rPr>
                <w:highlight w:val="yellow"/>
                <w:lang w:eastAsia="zh-CN"/>
              </w:rPr>
              <w:t>v_DL_DCCH_Message;</w:t>
            </w:r>
            <w:r>
              <w:rPr>
                <w:lang w:eastAsia="zh-CN"/>
              </w:rPr>
              <w:t xml:space="preserve"> </w:t>
            </w:r>
          </w:p>
          <w:p w14:paraId="753E3E5F" w14:textId="77777777" w:rsidR="00BB45A5" w:rsidRDefault="00BB45A5" w:rsidP="0044691E">
            <w:pPr>
              <w:ind w:firstLine="195"/>
              <w:rPr>
                <w:lang w:eastAsia="zh-CN"/>
              </w:rPr>
            </w:pPr>
            <w:r>
              <w:rPr>
                <w:lang w:eastAsia="zh-CN"/>
              </w:rPr>
              <w:t xml:space="preserve">    var template (value) RRCReconfiguration_v1530_IEs v_RRCReconfiguration_v1530;</w:t>
            </w:r>
          </w:p>
          <w:p w14:paraId="6FEBC782" w14:textId="77777777" w:rsidR="00BB45A5" w:rsidRDefault="00BB45A5" w:rsidP="0044691E">
            <w:pPr>
              <w:ind w:firstLine="195"/>
              <w:rPr>
                <w:lang w:eastAsia="zh-CN"/>
              </w:rPr>
            </w:pPr>
            <w:r>
              <w:rPr>
                <w:lang w:eastAsia="zh-CN"/>
              </w:rPr>
              <w:t xml:space="preserve">    var template (value) CellGroupConfig v_CellGroupConfig;</w:t>
            </w:r>
          </w:p>
          <w:p w14:paraId="4351AFF3" w14:textId="77777777" w:rsidR="00BB45A5" w:rsidRDefault="00BB45A5" w:rsidP="0044691E">
            <w:pPr>
              <w:ind w:firstLine="195"/>
              <w:rPr>
                <w:lang w:eastAsia="zh-CN"/>
              </w:rPr>
            </w:pPr>
            <w:r>
              <w:rPr>
                <w:lang w:eastAsia="zh-CN"/>
              </w:rPr>
              <w:t xml:space="preserve">    var template (value) RadioBearerConfig  v_RadioBearerConfig := f_NR5GC_GetExisting_RadioBearerConfig(p_RBConfig_KeyChange, p_PDCP_Config);</w:t>
            </w:r>
          </w:p>
          <w:p w14:paraId="2FD7E282" w14:textId="77777777" w:rsidR="00BB45A5" w:rsidRDefault="00BB45A5" w:rsidP="0044691E">
            <w:pPr>
              <w:ind w:firstLine="195"/>
              <w:rPr>
                <w:lang w:eastAsia="zh-CN"/>
              </w:rPr>
            </w:pPr>
            <w:r>
              <w:rPr>
                <w:lang w:eastAsia="zh-CN"/>
              </w:rPr>
              <w:t xml:space="preserve">    var template (value) NR_RLC_BearerToAddModList_Type v_RLC_BearerToAddModList := f_NR5GC_GetExisting_BearerToAddModList(true_); //Initialise RLC_BearerConfig with re-establishment</w:t>
            </w:r>
          </w:p>
          <w:p w14:paraId="081957EB" w14:textId="77777777" w:rsidR="00BB45A5" w:rsidRDefault="00BB45A5" w:rsidP="0044691E">
            <w:pPr>
              <w:ind w:firstLine="195"/>
              <w:rPr>
                <w:lang w:eastAsia="zh-CN"/>
              </w:rPr>
            </w:pPr>
            <w:r>
              <w:rPr>
                <w:lang w:eastAsia="zh-CN"/>
              </w:rPr>
              <w:t xml:space="preserve">    var template (omit) octetstring v_SIB1 := omit;     //@sic R5s190795 sic@</w:t>
            </w:r>
          </w:p>
          <w:p w14:paraId="4F4E78CF" w14:textId="77777777" w:rsidR="00BB45A5" w:rsidRDefault="00BB45A5" w:rsidP="0044691E">
            <w:pPr>
              <w:ind w:firstLine="195"/>
              <w:rPr>
                <w:lang w:eastAsia="zh-CN"/>
              </w:rPr>
            </w:pPr>
            <w:r>
              <w:rPr>
                <w:lang w:eastAsia="zh-CN"/>
              </w:rPr>
              <w:t xml:space="preserve">    var template (omit) octetstring v_SysInfo := omit;  //@sic R5s190795 sic@</w:t>
            </w:r>
          </w:p>
          <w:p w14:paraId="107D7E03" w14:textId="77777777" w:rsidR="00BB45A5" w:rsidRDefault="00BB45A5" w:rsidP="0044691E">
            <w:pPr>
              <w:ind w:firstLine="195"/>
              <w:rPr>
                <w:lang w:eastAsia="zh-CN"/>
              </w:rPr>
            </w:pPr>
          </w:p>
          <w:p w14:paraId="3957E047" w14:textId="77777777" w:rsidR="00BB45A5" w:rsidRDefault="00BB45A5" w:rsidP="0044691E">
            <w:pPr>
              <w:ind w:firstLine="195"/>
              <w:rPr>
                <w:lang w:eastAsia="zh-CN"/>
              </w:rPr>
            </w:pPr>
            <w:r>
              <w:rPr>
                <w:lang w:eastAsia="zh-CN"/>
              </w:rPr>
              <w:t xml:space="preserve">    //CellGroupCongfig with condition PCell_change</w:t>
            </w:r>
          </w:p>
          <w:p w14:paraId="7B43DD8E" w14:textId="77777777" w:rsidR="00BB45A5" w:rsidRDefault="00BB45A5" w:rsidP="0044691E">
            <w:pPr>
              <w:ind w:firstLine="195"/>
              <w:rPr>
                <w:lang w:eastAsia="zh-CN"/>
              </w:rPr>
            </w:pPr>
            <w:r>
              <w:rPr>
                <w:lang w:eastAsia="zh-CN"/>
              </w:rPr>
              <w:t xml:space="preserve">    if (ispresent(p_CellGroupConfig)) {  //@sic R5s200690 change 4 sic@</w:t>
            </w:r>
          </w:p>
          <w:p w14:paraId="759781A6" w14:textId="77777777" w:rsidR="00BB45A5" w:rsidRDefault="00BB45A5" w:rsidP="0044691E">
            <w:pPr>
              <w:ind w:firstLine="195"/>
              <w:rPr>
                <w:lang w:eastAsia="zh-CN"/>
              </w:rPr>
            </w:pPr>
            <w:r>
              <w:rPr>
                <w:lang w:eastAsia="zh-CN"/>
              </w:rPr>
              <w:t xml:space="preserve">      v_CellGroupConfig := p_CellGroupConfig;</w:t>
            </w:r>
          </w:p>
          <w:p w14:paraId="5055C141" w14:textId="77777777" w:rsidR="00BB45A5" w:rsidRDefault="00BB45A5" w:rsidP="0044691E">
            <w:pPr>
              <w:ind w:firstLine="195"/>
              <w:rPr>
                <w:lang w:eastAsia="zh-CN"/>
              </w:rPr>
            </w:pPr>
            <w:r>
              <w:rPr>
                <w:lang w:eastAsia="zh-CN"/>
              </w:rPr>
              <w:t xml:space="preserve">    } else {</w:t>
            </w:r>
          </w:p>
          <w:p w14:paraId="04E3AF83" w14:textId="77777777" w:rsidR="00BB45A5" w:rsidRDefault="00BB45A5" w:rsidP="0044691E">
            <w:pPr>
              <w:ind w:firstLine="195"/>
              <w:rPr>
                <w:lang w:eastAsia="zh-CN"/>
              </w:rPr>
            </w:pPr>
            <w:r>
              <w:rPr>
                <w:lang w:eastAsia="zh-CN"/>
              </w:rPr>
              <w:t xml:space="preserve">      //CellGroupCongfig with condition PCell_change</w:t>
            </w:r>
          </w:p>
          <w:p w14:paraId="2DD0E059" w14:textId="77777777" w:rsidR="00BB45A5" w:rsidRDefault="00BB45A5" w:rsidP="0044691E">
            <w:pPr>
              <w:ind w:firstLine="195"/>
              <w:rPr>
                <w:lang w:eastAsia="zh-CN"/>
              </w:rPr>
            </w:pPr>
            <w:r>
              <w:rPr>
                <w:lang w:eastAsia="zh-CN"/>
              </w:rPr>
              <w:t xml:space="preserve">      v_CellGroupConfig := f_NR_GetCellGroupConfigHO ( p_TargetCellId,</w:t>
            </w:r>
          </w:p>
          <w:p w14:paraId="413B932B" w14:textId="77777777" w:rsidR="00BB45A5" w:rsidRDefault="00BB45A5" w:rsidP="0044691E">
            <w:pPr>
              <w:ind w:firstLine="195"/>
              <w:rPr>
                <w:lang w:eastAsia="zh-CN"/>
              </w:rPr>
            </w:pPr>
            <w:r>
              <w:rPr>
                <w:lang w:eastAsia="zh-CN"/>
              </w:rPr>
              <w:t xml:space="preserve">                                                       v_RLC_BearerToAddModList,</w:t>
            </w:r>
          </w:p>
          <w:p w14:paraId="2589B47C" w14:textId="77777777" w:rsidR="00BB45A5" w:rsidRDefault="00BB45A5" w:rsidP="0044691E">
            <w:pPr>
              <w:ind w:firstLine="195"/>
              <w:rPr>
                <w:lang w:eastAsia="zh-CN"/>
              </w:rPr>
            </w:pPr>
            <w:r>
              <w:rPr>
                <w:lang w:eastAsia="zh-CN"/>
              </w:rPr>
              <w:t xml:space="preserve">                                                       p_RNTI_Value,</w:t>
            </w:r>
          </w:p>
          <w:p w14:paraId="2EDDC70C" w14:textId="77777777" w:rsidR="00BB45A5" w:rsidRDefault="00BB45A5" w:rsidP="0044691E">
            <w:pPr>
              <w:ind w:firstLine="195"/>
              <w:rPr>
                <w:lang w:eastAsia="zh-CN"/>
              </w:rPr>
            </w:pPr>
            <w:r>
              <w:rPr>
                <w:lang w:eastAsia="zh-CN"/>
              </w:rPr>
              <w:t xml:space="preserve">                                                       p_RACH_ConfigDedicated,</w:t>
            </w:r>
          </w:p>
          <w:p w14:paraId="0D29F493" w14:textId="77777777" w:rsidR="00BB45A5" w:rsidRDefault="00BB45A5" w:rsidP="0044691E">
            <w:pPr>
              <w:ind w:firstLine="195"/>
              <w:rPr>
                <w:lang w:eastAsia="zh-CN"/>
              </w:rPr>
            </w:pPr>
            <w:r>
              <w:rPr>
                <w:lang w:eastAsia="zh-CN"/>
              </w:rPr>
              <w:t xml:space="preserve">                                                       p_SCellToAddModList,</w:t>
            </w:r>
          </w:p>
          <w:p w14:paraId="1D985D62" w14:textId="77777777" w:rsidR="00BB45A5" w:rsidRDefault="00BB45A5" w:rsidP="0044691E">
            <w:pPr>
              <w:ind w:firstLine="195"/>
              <w:rPr>
                <w:lang w:eastAsia="zh-CN"/>
              </w:rPr>
            </w:pPr>
            <w:r>
              <w:rPr>
                <w:lang w:eastAsia="zh-CN"/>
              </w:rPr>
              <w:t xml:space="preserve">                                                       p_SCellToReleaseList</w:t>
            </w:r>
          </w:p>
          <w:p w14:paraId="794331FE" w14:textId="77777777" w:rsidR="00BB45A5" w:rsidRDefault="00BB45A5" w:rsidP="0044691E">
            <w:pPr>
              <w:ind w:firstLine="195"/>
              <w:rPr>
                <w:lang w:eastAsia="zh-CN"/>
              </w:rPr>
            </w:pPr>
            <w:r>
              <w:rPr>
                <w:lang w:eastAsia="zh-CN"/>
              </w:rPr>
              <w:t xml:space="preserve">                                                     );</w:t>
            </w:r>
          </w:p>
          <w:p w14:paraId="21E1E2B9" w14:textId="77777777" w:rsidR="00BB45A5" w:rsidRDefault="00BB45A5" w:rsidP="0044691E">
            <w:pPr>
              <w:ind w:firstLine="195"/>
              <w:rPr>
                <w:lang w:eastAsia="zh-CN"/>
              </w:rPr>
            </w:pPr>
            <w:r>
              <w:rPr>
                <w:lang w:eastAsia="zh-CN"/>
              </w:rPr>
              <w:t xml:space="preserve">    }</w:t>
            </w:r>
          </w:p>
          <w:p w14:paraId="71C39A03" w14:textId="77777777" w:rsidR="00BB45A5" w:rsidRDefault="00BB45A5" w:rsidP="0044691E">
            <w:pPr>
              <w:ind w:firstLine="195"/>
              <w:rPr>
                <w:lang w:eastAsia="zh-CN"/>
              </w:rPr>
            </w:pPr>
            <w:r>
              <w:rPr>
                <w:lang w:eastAsia="zh-CN"/>
              </w:rPr>
              <w:t xml:space="preserve">    if (isvalue(p_SIB1)) {</w:t>
            </w:r>
          </w:p>
          <w:p w14:paraId="77F857E0" w14:textId="77777777" w:rsidR="00BB45A5" w:rsidRDefault="00BB45A5" w:rsidP="0044691E">
            <w:pPr>
              <w:ind w:firstLine="195"/>
              <w:rPr>
                <w:lang w:eastAsia="zh-CN"/>
              </w:rPr>
            </w:pPr>
            <w:r>
              <w:rPr>
                <w:lang w:eastAsia="zh-CN"/>
              </w:rPr>
              <w:t xml:space="preserve">        v_SIB1 :=  bit2oct(encvalue(p_SIB1));</w:t>
            </w:r>
          </w:p>
          <w:p w14:paraId="0D503712" w14:textId="77777777" w:rsidR="00BB45A5" w:rsidRDefault="00BB45A5" w:rsidP="0044691E">
            <w:pPr>
              <w:ind w:firstLine="195"/>
              <w:rPr>
                <w:lang w:eastAsia="zh-CN"/>
              </w:rPr>
            </w:pPr>
            <w:r>
              <w:rPr>
                <w:lang w:eastAsia="zh-CN"/>
              </w:rPr>
              <w:t xml:space="preserve">    }</w:t>
            </w:r>
          </w:p>
          <w:p w14:paraId="595D6968" w14:textId="77777777" w:rsidR="00BB45A5" w:rsidRDefault="00BB45A5" w:rsidP="0044691E">
            <w:pPr>
              <w:ind w:firstLine="195"/>
              <w:rPr>
                <w:lang w:eastAsia="zh-CN"/>
              </w:rPr>
            </w:pPr>
            <w:r>
              <w:rPr>
                <w:lang w:eastAsia="zh-CN"/>
              </w:rPr>
              <w:lastRenderedPageBreak/>
              <w:t xml:space="preserve">    if (isvalue(p_SysInfo)) {</w:t>
            </w:r>
          </w:p>
          <w:p w14:paraId="6FA199A3" w14:textId="77777777" w:rsidR="00BB45A5" w:rsidRDefault="00BB45A5" w:rsidP="0044691E">
            <w:pPr>
              <w:ind w:firstLine="195"/>
              <w:rPr>
                <w:lang w:eastAsia="zh-CN"/>
              </w:rPr>
            </w:pPr>
            <w:r>
              <w:rPr>
                <w:lang w:eastAsia="zh-CN"/>
              </w:rPr>
              <w:t xml:space="preserve">        v_SysInfo :=  bit2oct(encvalue(p_SysInfo));</w:t>
            </w:r>
          </w:p>
          <w:p w14:paraId="259000C5" w14:textId="77777777" w:rsidR="00BB45A5" w:rsidRDefault="00BB45A5" w:rsidP="0044691E">
            <w:pPr>
              <w:ind w:firstLine="195"/>
              <w:rPr>
                <w:lang w:eastAsia="zh-CN"/>
              </w:rPr>
            </w:pPr>
            <w:r>
              <w:rPr>
                <w:lang w:eastAsia="zh-CN"/>
              </w:rPr>
              <w:t xml:space="preserve">    }</w:t>
            </w:r>
          </w:p>
          <w:p w14:paraId="207A5777" w14:textId="77777777" w:rsidR="00BB45A5" w:rsidRDefault="00BB45A5" w:rsidP="0044691E">
            <w:pPr>
              <w:ind w:firstLine="195"/>
              <w:rPr>
                <w:lang w:eastAsia="zh-CN"/>
              </w:rPr>
            </w:pPr>
            <w:r>
              <w:rPr>
                <w:lang w:eastAsia="zh-CN"/>
              </w:rPr>
              <w:t xml:space="preserve">    v_RRCReconfiguration_v1530 := cs_NR_RRCReconfiguration_v1530_IEs(bit2oct(encvalue(v_CellGroupConfig)),</w:t>
            </w:r>
          </w:p>
          <w:p w14:paraId="107A382A" w14:textId="77777777" w:rsidR="00BB45A5" w:rsidRDefault="00BB45A5" w:rsidP="0044691E">
            <w:pPr>
              <w:ind w:firstLine="195"/>
              <w:rPr>
                <w:lang w:eastAsia="zh-CN"/>
              </w:rPr>
            </w:pPr>
            <w:r>
              <w:rPr>
                <w:lang w:eastAsia="zh-CN"/>
              </w:rPr>
              <w:t xml:space="preserve">                                                                     p_MasterKeyUpdate,</w:t>
            </w:r>
          </w:p>
          <w:p w14:paraId="3BC9651F" w14:textId="77777777" w:rsidR="00BB45A5" w:rsidRDefault="00BB45A5" w:rsidP="0044691E">
            <w:pPr>
              <w:ind w:firstLine="195"/>
              <w:rPr>
                <w:lang w:eastAsia="zh-CN"/>
              </w:rPr>
            </w:pPr>
            <w:r>
              <w:rPr>
                <w:lang w:eastAsia="zh-CN"/>
              </w:rPr>
              <w:t xml:space="preserve">                                                                     v_SIB1,</w:t>
            </w:r>
          </w:p>
          <w:p w14:paraId="38392324" w14:textId="77777777" w:rsidR="00BB45A5" w:rsidRDefault="00BB45A5" w:rsidP="0044691E">
            <w:pPr>
              <w:ind w:firstLine="195"/>
              <w:rPr>
                <w:lang w:eastAsia="zh-CN"/>
              </w:rPr>
            </w:pPr>
            <w:r>
              <w:rPr>
                <w:lang w:eastAsia="zh-CN"/>
              </w:rPr>
              <w:t xml:space="preserve">                                                                     v_SysInfo);</w:t>
            </w:r>
          </w:p>
          <w:p w14:paraId="0305DD7F" w14:textId="77777777" w:rsidR="00BB45A5" w:rsidRDefault="00BB45A5" w:rsidP="0044691E">
            <w:pPr>
              <w:ind w:firstLine="195"/>
              <w:rPr>
                <w:lang w:eastAsia="zh-CN"/>
              </w:rPr>
            </w:pPr>
            <w:r>
              <w:rPr>
                <w:lang w:eastAsia="zh-CN"/>
              </w:rPr>
              <w:t xml:space="preserve">    v_DL_DCCH_Message := cs_38508_RRCReconfiguration(tsc_NR_RRC_TI_Def, v_RadioBearerConfig, -, p_MeasConfig, v_RRCReconfiguration_v1530);</w:t>
            </w:r>
          </w:p>
          <w:p w14:paraId="130EF435" w14:textId="77777777" w:rsidR="00BB45A5" w:rsidRDefault="00BB45A5" w:rsidP="0044691E">
            <w:pPr>
              <w:ind w:firstLine="195"/>
              <w:rPr>
                <w:lang w:eastAsia="zh-CN"/>
              </w:rPr>
            </w:pPr>
            <w:r>
              <w:rPr>
                <w:lang w:eastAsia="zh-CN"/>
              </w:rPr>
              <w:t xml:space="preserve">    return </w:t>
            </w:r>
            <w:r w:rsidRPr="00A614E5">
              <w:rPr>
                <w:highlight w:val="yellow"/>
                <w:lang w:eastAsia="zh-CN"/>
              </w:rPr>
              <w:t>v_DL_DCCH_Message.message_.c1.rrcReconfiguration;</w:t>
            </w:r>
            <w:r>
              <w:rPr>
                <w:lang w:eastAsia="zh-CN"/>
              </w:rPr>
              <w:t xml:space="preserve"> </w:t>
            </w:r>
          </w:p>
          <w:p w14:paraId="3FBB4908" w14:textId="77777777" w:rsidR="00BB45A5" w:rsidRDefault="00BB45A5" w:rsidP="0044691E">
            <w:pPr>
              <w:ind w:firstLine="195"/>
              <w:rPr>
                <w:lang w:eastAsia="zh-CN"/>
              </w:rPr>
            </w:pPr>
            <w:r>
              <w:rPr>
                <w:lang w:eastAsia="zh-CN"/>
              </w:rPr>
              <w:t xml:space="preserve">  }</w:t>
            </w:r>
          </w:p>
          <w:p w14:paraId="0EED9618" w14:textId="77777777" w:rsidR="00BB45A5" w:rsidRDefault="00BB45A5" w:rsidP="0044691E">
            <w:pPr>
              <w:ind w:firstLine="195"/>
              <w:rPr>
                <w:lang w:eastAsia="zh-CN"/>
              </w:rPr>
            </w:pPr>
            <w:r>
              <w:rPr>
                <w:lang w:eastAsia="zh-CN"/>
              </w:rPr>
              <w:t xml:space="preserve">  </w:t>
            </w:r>
          </w:p>
        </w:tc>
      </w:tr>
    </w:tbl>
    <w:p w14:paraId="676AFC7F" w14:textId="77777777" w:rsidR="00BB45A5" w:rsidRDefault="00BB45A5" w:rsidP="00BB45A5">
      <w:pPr>
        <w:rPr>
          <w:rFonts w:ascii="Calibri" w:eastAsia="Calibri" w:hAnsi="Calibri" w:cs="Calibri"/>
          <w:sz w:val="22"/>
          <w:szCs w:val="22"/>
          <w:lang w:val="en-US" w:eastAsia="en-GB"/>
        </w:rPr>
      </w:pPr>
    </w:p>
    <w:p w14:paraId="0E657818" w14:textId="77777777" w:rsidR="00BB45A5" w:rsidRDefault="00BB45A5" w:rsidP="00BB45A5">
      <w:pPr>
        <w:pStyle w:val="Heading2"/>
        <w:numPr>
          <w:ilvl w:val="1"/>
          <w:numId w:val="1"/>
        </w:numPr>
        <w:tabs>
          <w:tab w:val="clear" w:pos="576"/>
          <w:tab w:val="num" w:pos="312"/>
        </w:tabs>
        <w:overflowPunct w:val="0"/>
        <w:autoSpaceDE w:val="0"/>
        <w:autoSpaceDN w:val="0"/>
        <w:adjustRightInd w:val="0"/>
        <w:spacing w:before="480"/>
        <w:ind w:left="1134" w:hanging="1134"/>
        <w:rPr>
          <w:lang w:val="en-US" w:eastAsia="en-GB"/>
        </w:rPr>
      </w:pPr>
      <w:r w:rsidRPr="00BB45A5">
        <w:rPr>
          <w:b/>
          <w:lang w:val="pt-BR"/>
        </w:rPr>
        <w:t>Change</w:t>
      </w:r>
      <w:r w:rsidRPr="00E751F5">
        <w:rPr>
          <w:rFonts w:cs="Arial"/>
          <w:sz w:val="28"/>
          <w:szCs w:val="28"/>
          <w:lang w:eastAsia="x-none"/>
        </w:rPr>
        <w:t xml:space="preserve"> </w:t>
      </w:r>
      <w:r w:rsidRPr="00BB45A5">
        <w:rPr>
          <w:b/>
          <w:lang w:val="pt-BR"/>
        </w:rPr>
        <w:t>4</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BB45A5" w14:paraId="765FFCDA" w14:textId="77777777" w:rsidTr="0044691E">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5BCF008" w14:textId="77777777" w:rsidR="00BB45A5" w:rsidRDefault="00BB45A5" w:rsidP="0044691E">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C514F68" w14:textId="77777777" w:rsidR="00BB45A5" w:rsidRDefault="00BB45A5" w:rsidP="0044691E">
            <w:pPr>
              <w:rPr>
                <w:sz w:val="22"/>
                <w:szCs w:val="22"/>
              </w:rPr>
            </w:pPr>
            <w:r>
              <w:t>f_NR_GenerateCondRRCReconfig_r16_Octetstring</w:t>
            </w:r>
            <w:r w:rsidRPr="0049287B">
              <w:rPr>
                <w:rFonts w:ascii="Arial" w:hAnsi="Arial" w:cs="Arial"/>
                <w:lang w:val="en-SG"/>
              </w:rPr>
              <w:t xml:space="preserve"> ()</w:t>
            </w:r>
          </w:p>
        </w:tc>
      </w:tr>
      <w:tr w:rsidR="00BB45A5" w14:paraId="3FEEFA41" w14:textId="77777777" w:rsidTr="0044691E">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74409D" w14:textId="77777777" w:rsidR="00BB45A5" w:rsidRDefault="00BB45A5" w:rsidP="0044691E">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5DFA5F9" w14:textId="77777777" w:rsidR="00BB45A5" w:rsidRPr="00550365" w:rsidRDefault="00BB45A5" w:rsidP="0044691E">
            <w:pPr>
              <w:rPr>
                <w:rFonts w:ascii="Arial" w:hAnsi="Arial" w:cs="Arial"/>
              </w:rPr>
            </w:pPr>
            <w:r>
              <w:rPr>
                <w:rFonts w:ascii="Arial" w:hAnsi="Arial" w:cs="Arial"/>
              </w:rPr>
              <w:t xml:space="preserve">As per the definition of the function it will </w:t>
            </w:r>
            <w:r w:rsidRPr="008642E0">
              <w:rPr>
                <w:rFonts w:ascii="Arial" w:hAnsi="Arial" w:cs="Arial"/>
              </w:rPr>
              <w:t>Return the octetstring to be encoded for Conditional RRC Reconfiguration</w:t>
            </w:r>
            <w:r>
              <w:rPr>
                <w:rFonts w:ascii="Arial" w:hAnsi="Arial" w:cs="Arial"/>
              </w:rPr>
              <w:t xml:space="preserve">. However the function return type is </w:t>
            </w:r>
            <w:r w:rsidRPr="00A614E5">
              <w:rPr>
                <w:highlight w:val="yellow"/>
              </w:rPr>
              <w:t>DL_DCCH_Message</w:t>
            </w:r>
            <w:r>
              <w:t xml:space="preserve"> rather than </w:t>
            </w:r>
            <w:r w:rsidRPr="00A614E5">
              <w:rPr>
                <w:highlight w:val="yellow"/>
                <w:lang w:eastAsia="zh-CN"/>
              </w:rPr>
              <w:t>RRCReconfiguration</w:t>
            </w:r>
            <w:r>
              <w:rPr>
                <w:lang w:eastAsia="zh-CN"/>
              </w:rPr>
              <w:t>.</w:t>
            </w:r>
          </w:p>
        </w:tc>
      </w:tr>
      <w:tr w:rsidR="00BB45A5" w14:paraId="4AF22A18"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035D50" w14:textId="77777777" w:rsidR="00BB45A5" w:rsidRDefault="00BB45A5" w:rsidP="0044691E">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21FADC3" w14:textId="77777777" w:rsidR="00BB45A5" w:rsidRPr="003002C9" w:rsidRDefault="00BB45A5" w:rsidP="00BB45A5">
            <w:pPr>
              <w:pStyle w:val="CRCoverPage"/>
              <w:numPr>
                <w:ilvl w:val="0"/>
                <w:numId w:val="10"/>
              </w:numPr>
              <w:spacing w:after="0"/>
              <w:rPr>
                <w:lang w:val="en-SG"/>
              </w:rPr>
            </w:pPr>
            <w:r>
              <w:rPr>
                <w:lang w:val="en-SG"/>
              </w:rPr>
              <w:t xml:space="preserve">Modified the type of the variable from </w:t>
            </w:r>
            <w:r w:rsidRPr="00A614E5">
              <w:rPr>
                <w:highlight w:val="yellow"/>
              </w:rPr>
              <w:t>DL_DCCH_Message</w:t>
            </w:r>
            <w:r>
              <w:t xml:space="preserve"> to </w:t>
            </w:r>
            <w:r w:rsidRPr="00A614E5">
              <w:rPr>
                <w:highlight w:val="yellow"/>
                <w:lang w:eastAsia="zh-CN"/>
              </w:rPr>
              <w:t>RRCReconfiguration</w:t>
            </w:r>
            <w:r>
              <w:rPr>
                <w:lang w:eastAsia="zh-CN"/>
              </w:rPr>
              <w:t>.</w:t>
            </w:r>
          </w:p>
          <w:p w14:paraId="4459FAAA" w14:textId="77777777" w:rsidR="00BB45A5" w:rsidRDefault="00BB45A5" w:rsidP="00BB45A5">
            <w:pPr>
              <w:pStyle w:val="CRCoverPage"/>
              <w:numPr>
                <w:ilvl w:val="0"/>
                <w:numId w:val="10"/>
              </w:numPr>
              <w:spacing w:after="0"/>
              <w:rPr>
                <w:lang w:val="en-SG"/>
              </w:rPr>
            </w:pPr>
            <w:r>
              <w:rPr>
                <w:lang w:eastAsia="zh-CN"/>
              </w:rPr>
              <w:t xml:space="preserve">Called newly defined function </w:t>
            </w:r>
            <w:r w:rsidRPr="00A614E5">
              <w:rPr>
                <w:highlight w:val="yellow"/>
                <w:lang w:eastAsia="zh-CN"/>
              </w:rPr>
              <w:t>f_NR5GC_RRCReconfiguration_IntraNR_HO_Mdfd</w:t>
            </w:r>
            <w:r>
              <w:rPr>
                <w:lang w:eastAsia="zh-CN"/>
              </w:rPr>
              <w:t xml:space="preserve">  </w:t>
            </w:r>
            <w:r w:rsidRPr="003002C9">
              <w:rPr>
                <w:lang w:eastAsia="zh-CN"/>
              </w:rPr>
              <w:t xml:space="preserve">to generate </w:t>
            </w:r>
            <w:r w:rsidRPr="00A614E5">
              <w:rPr>
                <w:highlight w:val="yellow"/>
                <w:lang w:eastAsia="zh-CN"/>
              </w:rPr>
              <w:t>RRCReconfiguration</w:t>
            </w:r>
            <w:r>
              <w:rPr>
                <w:lang w:eastAsia="zh-CN"/>
              </w:rPr>
              <w:t>.</w:t>
            </w:r>
          </w:p>
        </w:tc>
      </w:tr>
      <w:tr w:rsidR="00BB45A5" w14:paraId="69454BC1"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45A87F" w14:textId="77777777" w:rsidR="00BB45A5" w:rsidRDefault="00BB45A5" w:rsidP="0044691E">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565DD871" w14:textId="77777777" w:rsidR="00BB45A5" w:rsidRDefault="00BB45A5" w:rsidP="0044691E">
            <w:pPr>
              <w:rPr>
                <w:rFonts w:ascii="Arial" w:hAnsi="Arial" w:cs="Arial"/>
              </w:rPr>
            </w:pPr>
            <w:r w:rsidRPr="00031072">
              <w:rPr>
                <w:rFonts w:ascii="Arial" w:hAnsi="Arial" w:cs="Arial"/>
                <w:lang w:val="en-SG"/>
              </w:rPr>
              <w:t>RRC_Conditional_Handover_NR5GC.ttcn</w:t>
            </w:r>
          </w:p>
        </w:tc>
      </w:tr>
      <w:tr w:rsidR="00BB45A5" w14:paraId="095F0D75" w14:textId="77777777" w:rsidTr="0044691E">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7809C0" w14:textId="77777777" w:rsidR="00BB45A5" w:rsidRDefault="00BB45A5" w:rsidP="0044691E">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21ACE08" w14:textId="245428EB" w:rsidR="00BB45A5" w:rsidRDefault="00505BC7" w:rsidP="0044691E">
            <w:pPr>
              <w:rPr>
                <w:rFonts w:ascii="Arial" w:hAnsi="Arial" w:cs="Arial"/>
                <w:highlight w:val="cyan"/>
              </w:rPr>
            </w:pPr>
            <w:r>
              <w:rPr>
                <w:rFonts w:ascii="Arial" w:hAnsi="Arial" w:cs="Arial"/>
                <w:highlight w:val="cyan"/>
                <w:lang w:eastAsia="zh-CN"/>
              </w:rPr>
              <w:t>Acce</w:t>
            </w:r>
            <w:r w:rsidR="00340317">
              <w:rPr>
                <w:rFonts w:ascii="Arial" w:hAnsi="Arial" w:cs="Arial"/>
                <w:highlight w:val="cyan"/>
                <w:lang w:eastAsia="zh-CN"/>
              </w:rPr>
              <w:t>p</w:t>
            </w:r>
            <w:r>
              <w:rPr>
                <w:rFonts w:ascii="Arial" w:hAnsi="Arial" w:cs="Arial"/>
                <w:highlight w:val="cyan"/>
                <w:lang w:eastAsia="zh-CN"/>
              </w:rPr>
              <w:t>ted in principle</w:t>
            </w:r>
            <w:r w:rsidR="004B6F99">
              <w:rPr>
                <w:rFonts w:ascii="Arial" w:hAnsi="Arial" w:cs="Arial"/>
                <w:highlight w:val="cyan"/>
                <w:lang w:eastAsia="zh-CN"/>
              </w:rPr>
              <w:t xml:space="preserve">, but prefer to implement as </w:t>
            </w:r>
            <w:r w:rsidR="004B6F99" w:rsidRPr="004B6F99">
              <w:rPr>
                <w:rFonts w:ascii="Arial" w:hAnsi="Arial" w:cs="Arial"/>
                <w:highlight w:val="cyan"/>
                <w:lang w:eastAsia="zh-CN"/>
              </w:rPr>
              <w:t xml:space="preserve">MCC160 Comment </w:t>
            </w:r>
            <w:r w:rsidR="004B6F99">
              <w:rPr>
                <w:rFonts w:ascii="Arial" w:hAnsi="Arial" w:cs="Arial"/>
                <w:highlight w:val="cyan"/>
                <w:lang w:eastAsia="zh-CN"/>
              </w:rPr>
              <w:t>of change 3</w:t>
            </w:r>
            <w:r w:rsidR="00340317">
              <w:rPr>
                <w:rFonts w:ascii="Arial" w:hAnsi="Arial" w:cs="Arial"/>
                <w:highlight w:val="cyan"/>
                <w:lang w:eastAsia="zh-CN"/>
              </w:rPr>
              <w:t>.</w:t>
            </w:r>
          </w:p>
        </w:tc>
      </w:tr>
    </w:tbl>
    <w:p w14:paraId="1E94016C" w14:textId="77777777" w:rsidR="00BB45A5" w:rsidRPr="00441AF6" w:rsidRDefault="00BB45A5" w:rsidP="00BB45A5">
      <w:pPr>
        <w:rPr>
          <w:rFonts w:eastAsia="Calibri"/>
          <w:lang w:val="en-US"/>
        </w:rPr>
      </w:pPr>
    </w:p>
    <w:p w14:paraId="2F073D64" w14:textId="77777777" w:rsidR="00BB45A5" w:rsidRDefault="00BB45A5" w:rsidP="00BB45A5">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BB45A5" w14:paraId="3D8707B3"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ADECC" w14:textId="77777777" w:rsidR="00BB45A5" w:rsidRDefault="00BB45A5" w:rsidP="0044691E">
            <w:pPr>
              <w:ind w:firstLine="195"/>
            </w:pPr>
            <w:r>
              <w:t>function f_NR_GenerateCondRRCReconfig_r16_Octetstring(NR_CellId_Type p_TargetCellId) runs on NR5GC_PTC return octetstring</w:t>
            </w:r>
          </w:p>
          <w:p w14:paraId="58D21E29" w14:textId="77777777" w:rsidR="00BB45A5" w:rsidRDefault="00BB45A5" w:rsidP="0044691E">
            <w:pPr>
              <w:ind w:firstLine="195"/>
            </w:pPr>
            <w:r>
              <w:t xml:space="preserve">  {</w:t>
            </w:r>
          </w:p>
          <w:p w14:paraId="0FDBF3DF" w14:textId="77777777" w:rsidR="00BB45A5" w:rsidRDefault="00BB45A5" w:rsidP="0044691E">
            <w:pPr>
              <w:ind w:firstLine="195"/>
            </w:pPr>
            <w:r>
              <w:t xml:space="preserve">    </w:t>
            </w:r>
            <w:r w:rsidRPr="00A614E5">
              <w:rPr>
                <w:highlight w:val="yellow"/>
              </w:rPr>
              <w:t>var template (value) DL_DCCH_Message v_CondRRCReconfig;</w:t>
            </w:r>
          </w:p>
          <w:p w14:paraId="042777D9" w14:textId="77777777" w:rsidR="00BB45A5" w:rsidRDefault="00BB45A5" w:rsidP="0044691E">
            <w:pPr>
              <w:ind w:firstLine="195"/>
            </w:pPr>
            <w:r>
              <w:t xml:space="preserve">    var octetstring v_CondRRCReconfig_Octetstring;</w:t>
            </w:r>
          </w:p>
          <w:p w14:paraId="792D7E65" w14:textId="77777777" w:rsidR="00BB45A5" w:rsidRDefault="00BB45A5" w:rsidP="0044691E">
            <w:pPr>
              <w:ind w:firstLine="195"/>
            </w:pPr>
            <w:r>
              <w:t xml:space="preserve">    v_CondRRCReconfig := </w:t>
            </w:r>
            <w:r w:rsidRPr="00A614E5">
              <w:rPr>
                <w:highlight w:val="yellow"/>
              </w:rPr>
              <w:t>f_NR5GC_RRCReconfiguration_IntraNR_HO</w:t>
            </w:r>
            <w:r>
              <w:t>(p_TargetCellId);</w:t>
            </w:r>
          </w:p>
          <w:p w14:paraId="6156DC3B" w14:textId="77777777" w:rsidR="00BB45A5" w:rsidRDefault="00BB45A5" w:rsidP="0044691E">
            <w:pPr>
              <w:ind w:firstLine="195"/>
            </w:pPr>
            <w:r>
              <w:t xml:space="preserve">    v_CondRRCReconfig_Octetstring := bit2oct(encvalue(v_CondRRCReconfig)); // String to be encoded</w:t>
            </w:r>
          </w:p>
          <w:p w14:paraId="5C4BA0DE" w14:textId="77777777" w:rsidR="00BB45A5" w:rsidRDefault="00BB45A5" w:rsidP="0044691E">
            <w:pPr>
              <w:ind w:firstLine="195"/>
            </w:pPr>
            <w:r>
              <w:t xml:space="preserve">    return v_CondRRCReconfig_Octetstring;</w:t>
            </w:r>
          </w:p>
          <w:p w14:paraId="5C6751E4" w14:textId="77777777" w:rsidR="00BB45A5" w:rsidRDefault="00BB45A5" w:rsidP="0044691E">
            <w:pPr>
              <w:ind w:firstLine="195"/>
            </w:pPr>
            <w:r>
              <w:t xml:space="preserve">   }</w:t>
            </w:r>
          </w:p>
          <w:p w14:paraId="02BD9197" w14:textId="77777777" w:rsidR="00BB45A5" w:rsidRDefault="00BB45A5" w:rsidP="0044691E">
            <w:pPr>
              <w:ind w:firstLine="195"/>
            </w:pPr>
          </w:p>
        </w:tc>
      </w:tr>
    </w:tbl>
    <w:p w14:paraId="003F4091" w14:textId="77777777" w:rsidR="00BB45A5" w:rsidRPr="00441AF6" w:rsidRDefault="00BB45A5" w:rsidP="00BB45A5">
      <w:pPr>
        <w:rPr>
          <w:rFonts w:eastAsia="Calibri"/>
          <w:lang w:val="en-US"/>
        </w:rPr>
      </w:pPr>
    </w:p>
    <w:p w14:paraId="159C9953" w14:textId="77777777" w:rsidR="00BB45A5" w:rsidRDefault="00BB45A5" w:rsidP="00BB45A5">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BB45A5" w14:paraId="45CAB479" w14:textId="77777777" w:rsidTr="0044691E">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2C3CC" w14:textId="77777777" w:rsidR="00BB45A5" w:rsidRDefault="00BB45A5" w:rsidP="0044691E">
            <w:pPr>
              <w:ind w:firstLine="195"/>
              <w:rPr>
                <w:lang w:eastAsia="zh-CN"/>
              </w:rPr>
            </w:pPr>
            <w:r>
              <w:rPr>
                <w:lang w:eastAsia="zh-CN"/>
              </w:rPr>
              <w:t xml:space="preserve">  function f_NR_GenerateCondRRCReconfig_r16_Octetstring(NR_CellId_Type p_TargetCellId) runs on NR5GC_PTC return octetstring</w:t>
            </w:r>
          </w:p>
          <w:p w14:paraId="6C0E2541" w14:textId="77777777" w:rsidR="00BB45A5" w:rsidRDefault="00BB45A5" w:rsidP="0044691E">
            <w:pPr>
              <w:ind w:firstLine="195"/>
              <w:rPr>
                <w:lang w:eastAsia="zh-CN"/>
              </w:rPr>
            </w:pPr>
            <w:r>
              <w:rPr>
                <w:lang w:eastAsia="zh-CN"/>
              </w:rPr>
              <w:t xml:space="preserve">  {</w:t>
            </w:r>
          </w:p>
          <w:p w14:paraId="75B83136" w14:textId="77777777" w:rsidR="00BB45A5" w:rsidRDefault="00BB45A5" w:rsidP="0044691E">
            <w:pPr>
              <w:ind w:firstLine="195"/>
              <w:rPr>
                <w:lang w:eastAsia="zh-CN"/>
              </w:rPr>
            </w:pPr>
            <w:r>
              <w:rPr>
                <w:lang w:eastAsia="zh-CN"/>
              </w:rPr>
              <w:t xml:space="preserve">   // var template (value) DL_DCCH_Message v_CondRRCReconfig;</w:t>
            </w:r>
          </w:p>
          <w:p w14:paraId="3644D589" w14:textId="77777777" w:rsidR="00BB45A5" w:rsidRDefault="00BB45A5" w:rsidP="0044691E">
            <w:pPr>
              <w:ind w:firstLine="195"/>
              <w:rPr>
                <w:lang w:eastAsia="zh-CN"/>
              </w:rPr>
            </w:pPr>
            <w:r>
              <w:rPr>
                <w:lang w:eastAsia="zh-CN"/>
              </w:rPr>
              <w:t xml:space="preserve">    </w:t>
            </w:r>
            <w:r w:rsidRPr="00A614E5">
              <w:rPr>
                <w:highlight w:val="yellow"/>
                <w:lang w:eastAsia="zh-CN"/>
              </w:rPr>
              <w:t>var template (value) RRCReconfiguration v_CondRRCReconfig;</w:t>
            </w:r>
          </w:p>
          <w:p w14:paraId="09C0B86C" w14:textId="77777777" w:rsidR="00BB45A5" w:rsidRDefault="00BB45A5" w:rsidP="0044691E">
            <w:pPr>
              <w:ind w:firstLine="195"/>
              <w:rPr>
                <w:lang w:eastAsia="zh-CN"/>
              </w:rPr>
            </w:pPr>
            <w:r>
              <w:rPr>
                <w:lang w:eastAsia="zh-CN"/>
              </w:rPr>
              <w:t xml:space="preserve">    </w:t>
            </w:r>
          </w:p>
          <w:p w14:paraId="416FBDEF" w14:textId="77777777" w:rsidR="00BB45A5" w:rsidRDefault="00BB45A5" w:rsidP="0044691E">
            <w:pPr>
              <w:ind w:firstLine="195"/>
              <w:rPr>
                <w:lang w:eastAsia="zh-CN"/>
              </w:rPr>
            </w:pPr>
            <w:r>
              <w:rPr>
                <w:lang w:eastAsia="zh-CN"/>
              </w:rPr>
              <w:t xml:space="preserve">    var octetstring v_CondRRCReconfig_Octetstring;</w:t>
            </w:r>
          </w:p>
          <w:p w14:paraId="76D6443A" w14:textId="77777777" w:rsidR="00BB45A5" w:rsidRDefault="00BB45A5" w:rsidP="0044691E">
            <w:pPr>
              <w:ind w:firstLine="195"/>
              <w:rPr>
                <w:lang w:eastAsia="zh-CN"/>
              </w:rPr>
            </w:pPr>
            <w:r>
              <w:rPr>
                <w:lang w:eastAsia="zh-CN"/>
              </w:rPr>
              <w:t xml:space="preserve">    v_CondRRCReconfig := </w:t>
            </w:r>
            <w:r w:rsidRPr="00A614E5">
              <w:rPr>
                <w:highlight w:val="yellow"/>
                <w:lang w:eastAsia="zh-CN"/>
              </w:rPr>
              <w:t>f_NR5GC_RRCReconfiguration_IntraNR_HO_Mdfd</w:t>
            </w:r>
            <w:r>
              <w:rPr>
                <w:lang w:eastAsia="zh-CN"/>
              </w:rPr>
              <w:t xml:space="preserve">(p_TargetCellId); </w:t>
            </w:r>
          </w:p>
          <w:p w14:paraId="15044D13" w14:textId="77777777" w:rsidR="00BB45A5" w:rsidRDefault="00BB45A5" w:rsidP="0044691E">
            <w:pPr>
              <w:ind w:firstLine="195"/>
              <w:rPr>
                <w:lang w:eastAsia="zh-CN"/>
              </w:rPr>
            </w:pPr>
            <w:r>
              <w:rPr>
                <w:lang w:eastAsia="zh-CN"/>
              </w:rPr>
              <w:t xml:space="preserve">    v_CondRRCReconfig_Octetstring := bit2oct(encvalue(v_CondRRCReconfig)); // String to be encoded </w:t>
            </w:r>
          </w:p>
          <w:p w14:paraId="610D89DF" w14:textId="77777777" w:rsidR="00BB45A5" w:rsidRDefault="00BB45A5" w:rsidP="0044691E">
            <w:pPr>
              <w:ind w:firstLine="195"/>
              <w:rPr>
                <w:lang w:eastAsia="zh-CN"/>
              </w:rPr>
            </w:pPr>
            <w:r>
              <w:rPr>
                <w:lang w:eastAsia="zh-CN"/>
              </w:rPr>
              <w:t xml:space="preserve">    return v_CondRRCReconfig_Octetstring;</w:t>
            </w:r>
          </w:p>
          <w:p w14:paraId="5F6F2426" w14:textId="77777777" w:rsidR="00BB45A5" w:rsidRDefault="00BB45A5" w:rsidP="0044691E">
            <w:pPr>
              <w:ind w:firstLine="195"/>
              <w:rPr>
                <w:lang w:eastAsia="zh-CN"/>
              </w:rPr>
            </w:pPr>
            <w:r>
              <w:rPr>
                <w:lang w:eastAsia="zh-CN"/>
              </w:rPr>
              <w:t xml:space="preserve">   }</w:t>
            </w:r>
          </w:p>
        </w:tc>
      </w:tr>
    </w:tbl>
    <w:p w14:paraId="0C7A6AAA" w14:textId="77777777" w:rsidR="00BB45A5" w:rsidRDefault="00BB45A5" w:rsidP="00BB45A5">
      <w:pPr>
        <w:rPr>
          <w:rFonts w:ascii="Calibri" w:eastAsia="Calibri" w:hAnsi="Calibri" w:cs="Calibri"/>
          <w:sz w:val="22"/>
          <w:szCs w:val="22"/>
          <w:lang w:val="en-US" w:eastAsia="en-GB"/>
        </w:rPr>
      </w:pPr>
    </w:p>
    <w:p w14:paraId="2C8D7610" w14:textId="423C5DA7" w:rsidR="009367E8" w:rsidRDefault="009367E8" w:rsidP="009367E8">
      <w:pPr>
        <w:pStyle w:val="Heading2"/>
        <w:numPr>
          <w:ilvl w:val="1"/>
          <w:numId w:val="10"/>
        </w:numPr>
        <w:overflowPunct w:val="0"/>
        <w:autoSpaceDE w:val="0"/>
        <w:autoSpaceDN w:val="0"/>
        <w:adjustRightInd w:val="0"/>
        <w:spacing w:before="480"/>
        <w:rPr>
          <w:rFonts w:cs="Arial"/>
          <w:b/>
          <w:color w:val="000000"/>
          <w:highlight w:val="cyan"/>
          <w:lang w:eastAsia="en-GB"/>
        </w:rPr>
      </w:pPr>
      <w:r w:rsidRPr="003A094E">
        <w:rPr>
          <w:rFonts w:cs="Arial"/>
          <w:b/>
          <w:color w:val="000000"/>
          <w:highlight w:val="cyan"/>
          <w:lang w:eastAsia="en-GB"/>
        </w:rPr>
        <w:t>Additional MCC160 implementation</w:t>
      </w:r>
    </w:p>
    <w:p w14:paraId="7DE60F0E" w14:textId="77777777" w:rsidR="004C631A" w:rsidRPr="004B2B92" w:rsidRDefault="004C631A" w:rsidP="004C631A">
      <w:pPr>
        <w:rPr>
          <w:highlight w:val="cyan"/>
          <w:lang w:eastAsia="en-GB"/>
        </w:rPr>
      </w:pPr>
      <w:r w:rsidRPr="004B2B92">
        <w:rPr>
          <w:highlight w:val="cyan"/>
          <w:lang w:eastAsia="en-GB"/>
        </w:rPr>
        <w:t>//</w:t>
      </w:r>
      <w:r>
        <w:rPr>
          <w:highlight w:val="cyan"/>
          <w:lang w:eastAsia="en-GB"/>
        </w:rPr>
        <w:t>As per clause 2.3&amp;2.4, prefer to implement as below.</w:t>
      </w:r>
    </w:p>
    <w:p w14:paraId="7DDC7AFA"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p>
    <w:p w14:paraId="0E66C26F"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@desc      Returns the octetstring to be encoded for Conditional RRC Reconfiguration</w:t>
      </w:r>
    </w:p>
    <w:p w14:paraId="173DC84F"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@param     p_TargetCellId</w:t>
      </w:r>
    </w:p>
    <w:p w14:paraId="383A4A14"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@return    return octetstring</w:t>
      </w:r>
    </w:p>
    <w:p w14:paraId="2F38B0C4"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@status</w:t>
      </w:r>
    </w:p>
    <w:p w14:paraId="2CE21E54"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p>
    <w:p w14:paraId="79B24F29"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function f_NR_GenerateCondRRCReconfig_r16_Octetstring(NR_CellId_Type p_TargetCellId) runs on NR5GC_PTC return octetstring</w:t>
      </w:r>
    </w:p>
    <w:p w14:paraId="4893BF25"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p>
    <w:p w14:paraId="6718D3F8"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r w:rsidRPr="009367E8">
        <w:rPr>
          <w:rFonts w:ascii="Arial" w:hAnsi="Arial"/>
          <w:szCs w:val="18"/>
          <w:highlight w:val="cyan"/>
          <w:lang w:eastAsia="en-GB"/>
        </w:rPr>
        <w:t>var template (value) DL_DCCH_Message v_DL_DCCH_Message; // @sic R5s220271 sic@</w:t>
      </w:r>
    </w:p>
    <w:p w14:paraId="3E88AFA7"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var template (value) </w:t>
      </w:r>
      <w:r w:rsidRPr="009367E8">
        <w:rPr>
          <w:rFonts w:ascii="Arial" w:hAnsi="Arial"/>
          <w:szCs w:val="18"/>
          <w:highlight w:val="cyan"/>
          <w:lang w:eastAsia="en-GB"/>
        </w:rPr>
        <w:t>RRCReconfiguration</w:t>
      </w:r>
      <w:r w:rsidRPr="009367E8">
        <w:rPr>
          <w:rFonts w:ascii="Arial" w:hAnsi="Arial"/>
          <w:szCs w:val="18"/>
          <w:lang w:eastAsia="en-GB"/>
        </w:rPr>
        <w:t xml:space="preserve"> v_CondRRCReconfig; // @sic R5s220271 sic@</w:t>
      </w:r>
    </w:p>
    <w:p w14:paraId="1CC77C5A"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var octetstring v_CondRRCReconfig_Octetstring;</w:t>
      </w:r>
    </w:p>
    <w:p w14:paraId="2BFA44A4"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r w:rsidRPr="009367E8">
        <w:rPr>
          <w:rFonts w:ascii="Arial" w:hAnsi="Arial"/>
          <w:szCs w:val="18"/>
          <w:highlight w:val="cyan"/>
          <w:lang w:eastAsia="en-GB"/>
        </w:rPr>
        <w:t>v_DL_DCCH_Message :</w:t>
      </w:r>
      <w:r w:rsidRPr="009367E8">
        <w:rPr>
          <w:rFonts w:ascii="Arial" w:hAnsi="Arial"/>
          <w:szCs w:val="18"/>
          <w:lang w:eastAsia="en-GB"/>
        </w:rPr>
        <w:t>= f_NR5GC_RRCReconfiguration_IntraNR_HO(p_TargetCellId, -, -, -, -, -, cs_MasterKeyUpdate(false, tsc_NR_38508_NextHopChainingCount)); // @sic R5s220271 R5s220375 sic@</w:t>
      </w:r>
    </w:p>
    <w:p w14:paraId="3B28070B"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r w:rsidRPr="009367E8">
        <w:rPr>
          <w:rFonts w:ascii="Arial" w:hAnsi="Arial"/>
          <w:szCs w:val="18"/>
          <w:highlight w:val="cyan"/>
          <w:lang w:eastAsia="en-GB"/>
        </w:rPr>
        <w:t>v_CondRRCReconfig := v_DL_DCCH_Message.message_.c1.rrcReconfiguration; // @sic R5s220271 sic@</w:t>
      </w:r>
    </w:p>
    <w:p w14:paraId="09A30512"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v_CondRRCReconfig_Octetstring := bit2oct(encvalue(v_CondRRCReconfig)); // String to be encoded</w:t>
      </w:r>
    </w:p>
    <w:p w14:paraId="4E062F5F" w14:textId="77777777" w:rsidR="004C631A" w:rsidRPr="009367E8"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return v_CondRRCReconfig_Octetstring;</w:t>
      </w:r>
    </w:p>
    <w:p w14:paraId="5E543351" w14:textId="77777777" w:rsidR="004C631A" w:rsidRDefault="004C631A" w:rsidP="004C631A">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p>
    <w:p w14:paraId="14C58BFD" w14:textId="77777777" w:rsidR="004C631A" w:rsidRDefault="004C631A" w:rsidP="009367E8">
      <w:pPr>
        <w:rPr>
          <w:highlight w:val="cyan"/>
          <w:lang w:eastAsia="en-GB"/>
        </w:rPr>
      </w:pPr>
    </w:p>
    <w:p w14:paraId="49F70BAB" w14:textId="7B9E2008" w:rsidR="009367E8" w:rsidRDefault="009367E8" w:rsidP="009367E8">
      <w:pPr>
        <w:rPr>
          <w:highlight w:val="cyan"/>
          <w:lang w:eastAsia="en-GB"/>
        </w:rPr>
      </w:pPr>
      <w:r w:rsidRPr="004B2B92">
        <w:rPr>
          <w:highlight w:val="cyan"/>
          <w:lang w:eastAsia="en-GB"/>
        </w:rPr>
        <w:t>//Based to the comment</w:t>
      </w:r>
      <w:r w:rsidRPr="009367E8">
        <w:rPr>
          <w:highlight w:val="cyan"/>
          <w:lang w:eastAsia="en-GB"/>
        </w:rPr>
        <w:t xml:space="preserve"> from ROHDE &amp; SCHWARZ</w:t>
      </w:r>
      <w:r w:rsidR="00D707F8">
        <w:rPr>
          <w:highlight w:val="cyan"/>
          <w:lang w:eastAsia="en-GB"/>
        </w:rPr>
        <w:t xml:space="preserve"> below</w:t>
      </w:r>
      <w:r w:rsidRPr="009367E8">
        <w:rPr>
          <w:highlight w:val="cyan"/>
          <w:lang w:eastAsia="en-GB"/>
        </w:rPr>
        <w: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707F8" w14:paraId="2DCB9113" w14:textId="77777777" w:rsidTr="00D707F8">
        <w:tc>
          <w:tcPr>
            <w:tcW w:w="1985" w:type="dxa"/>
            <w:tcBorders>
              <w:top w:val="single" w:sz="4" w:space="0" w:color="auto"/>
              <w:left w:val="single" w:sz="4" w:space="0" w:color="auto"/>
              <w:bottom w:val="single" w:sz="4" w:space="0" w:color="auto"/>
              <w:right w:val="single" w:sz="4" w:space="0" w:color="auto"/>
            </w:tcBorders>
            <w:hideMark/>
          </w:tcPr>
          <w:p w14:paraId="7B402A0F" w14:textId="77777777" w:rsidR="00D707F8" w:rsidRDefault="00D707F8" w:rsidP="00D707F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79A841F" w14:textId="77777777" w:rsidR="00D707F8" w:rsidRPr="007F5C63" w:rsidRDefault="00D707F8" w:rsidP="00D707F8">
            <w:pPr>
              <w:pStyle w:val="CRCoverPage"/>
              <w:spacing w:after="0"/>
              <w:rPr>
                <w:noProof/>
              </w:rPr>
            </w:pPr>
            <w:r w:rsidRPr="004E6FD9">
              <w:rPr>
                <w:noProof/>
              </w:rPr>
              <w:t>fl_TC_8_1_4_4_</w:t>
            </w:r>
            <w:r>
              <w:rPr>
                <w:noProof/>
              </w:rPr>
              <w:t>2</w:t>
            </w:r>
            <w:r w:rsidRPr="004E6FD9">
              <w:rPr>
                <w:noProof/>
              </w:rPr>
              <w:t>_TestBody()</w:t>
            </w:r>
          </w:p>
        </w:tc>
      </w:tr>
      <w:tr w:rsidR="00D707F8" w14:paraId="4A70F3C5" w14:textId="77777777" w:rsidTr="00D707F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894A62" w14:textId="77777777" w:rsidR="00D707F8" w:rsidRDefault="00D707F8" w:rsidP="00D707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F7928E" w14:textId="77777777" w:rsidR="00D707F8" w:rsidRDefault="00D707F8" w:rsidP="00D707F8">
            <w:pPr>
              <w:pStyle w:val="CRCoverPage"/>
              <w:numPr>
                <w:ilvl w:val="0"/>
                <w:numId w:val="17"/>
              </w:numPr>
              <w:spacing w:after="0"/>
              <w:rPr>
                <w:noProof/>
              </w:rPr>
            </w:pPr>
            <w:r>
              <w:rPr>
                <w:noProof/>
              </w:rPr>
              <w:t xml:space="preserve">As per </w:t>
            </w:r>
            <w:r w:rsidRPr="002F0A73">
              <w:rPr>
                <w:noProof/>
              </w:rPr>
              <w:t>Table 8.1.4.4.2.3.2-1: Power levels in FR1</w:t>
            </w:r>
            <w:r>
              <w:rPr>
                <w:noProof/>
              </w:rPr>
              <w:t>, NR Cell 4 powel level should be -79 dBm instead of -91 dBm at T3.</w:t>
            </w:r>
          </w:p>
          <w:p w14:paraId="6ABE1C4A" w14:textId="77777777" w:rsidR="00D707F8" w:rsidRDefault="00D707F8" w:rsidP="00D707F8">
            <w:pPr>
              <w:pStyle w:val="CRCoverPage"/>
              <w:numPr>
                <w:ilvl w:val="0"/>
                <w:numId w:val="17"/>
              </w:numPr>
              <w:spacing w:after="0"/>
              <w:rPr>
                <w:noProof/>
              </w:rPr>
            </w:pPr>
            <w:r>
              <w:rPr>
                <w:noProof/>
              </w:rPr>
              <w:t xml:space="preserve">At Step 8 for NR Cell 2 Rach indication should only be disabled after we receive </w:t>
            </w:r>
            <w:r w:rsidRPr="00DC70A7">
              <w:rPr>
                <w:noProof/>
              </w:rPr>
              <w:t>RRCReconfigurationComplete</w:t>
            </w:r>
            <w:r>
              <w:rPr>
                <w:noProof/>
              </w:rPr>
              <w:t xml:space="preserve"> on NRCell 2 otherwise it will </w:t>
            </w:r>
            <w:r>
              <w:rPr>
                <w:noProof/>
              </w:rPr>
              <w:lastRenderedPageBreak/>
              <w:t xml:space="preserve">interfere </w:t>
            </w:r>
            <w:r w:rsidRPr="00DC70A7">
              <w:rPr>
                <w:noProof/>
              </w:rPr>
              <w:t>RRCReconfigurationComplete</w:t>
            </w:r>
            <w:r>
              <w:rPr>
                <w:noProof/>
              </w:rPr>
              <w:t xml:space="preserve"> reception while SS waits for disable confirmation.</w:t>
            </w:r>
          </w:p>
          <w:p w14:paraId="1A502065" w14:textId="77777777" w:rsidR="00D707F8" w:rsidRDefault="00D707F8" w:rsidP="00D707F8">
            <w:pPr>
              <w:pStyle w:val="CRCoverPage"/>
              <w:numPr>
                <w:ilvl w:val="0"/>
                <w:numId w:val="17"/>
              </w:numPr>
              <w:spacing w:after="0"/>
              <w:rPr>
                <w:noProof/>
              </w:rPr>
            </w:pPr>
            <w:r>
              <w:rPr>
                <w:noProof/>
              </w:rPr>
              <w:t xml:space="preserve">At Step 20 for NR Cell 4 Rach indication should only be disabled after we receive </w:t>
            </w:r>
            <w:r w:rsidRPr="00DC70A7">
              <w:rPr>
                <w:noProof/>
              </w:rPr>
              <w:t>RRCReconfigurationComplete</w:t>
            </w:r>
            <w:r>
              <w:rPr>
                <w:noProof/>
              </w:rPr>
              <w:t xml:space="preserve"> on NRCell 4 otherwise it will interfere </w:t>
            </w:r>
            <w:r w:rsidRPr="00DC70A7">
              <w:rPr>
                <w:noProof/>
              </w:rPr>
              <w:t>RRCReconfigurationComplete</w:t>
            </w:r>
            <w:r>
              <w:rPr>
                <w:noProof/>
              </w:rPr>
              <w:t xml:space="preserve"> reception while SS waits for disable confirmation.</w:t>
            </w:r>
          </w:p>
          <w:p w14:paraId="0EF7908C" w14:textId="77777777" w:rsidR="00D707F8" w:rsidRPr="00AD4ADA" w:rsidRDefault="00D707F8" w:rsidP="00D707F8">
            <w:pPr>
              <w:pStyle w:val="CRCoverPage"/>
              <w:spacing w:after="0"/>
              <w:ind w:left="720"/>
              <w:rPr>
                <w:noProof/>
              </w:rPr>
            </w:pPr>
          </w:p>
        </w:tc>
      </w:tr>
      <w:tr w:rsidR="00D707F8" w14:paraId="1FC1E8DE" w14:textId="77777777" w:rsidTr="00D707F8">
        <w:tc>
          <w:tcPr>
            <w:tcW w:w="1985" w:type="dxa"/>
            <w:tcBorders>
              <w:top w:val="single" w:sz="4" w:space="0" w:color="auto"/>
              <w:left w:val="single" w:sz="4" w:space="0" w:color="auto"/>
              <w:bottom w:val="single" w:sz="4" w:space="0" w:color="auto"/>
              <w:right w:val="single" w:sz="4" w:space="0" w:color="auto"/>
            </w:tcBorders>
            <w:hideMark/>
          </w:tcPr>
          <w:p w14:paraId="6A44AD26" w14:textId="77777777" w:rsidR="00D707F8" w:rsidRDefault="00D707F8" w:rsidP="00D707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7B369D0" w14:textId="77777777" w:rsidR="00D707F8" w:rsidRDefault="00D707F8" w:rsidP="00D707F8">
            <w:pPr>
              <w:pStyle w:val="CRCoverPage"/>
              <w:numPr>
                <w:ilvl w:val="0"/>
                <w:numId w:val="16"/>
              </w:numPr>
              <w:spacing w:after="0"/>
              <w:rPr>
                <w:noProof/>
              </w:rPr>
            </w:pPr>
            <w:r>
              <w:rPr>
                <w:noProof/>
              </w:rPr>
              <w:t>Corrected NR Cell 4 powel level as -79 dBm at T3.</w:t>
            </w:r>
          </w:p>
          <w:p w14:paraId="68EF36B0" w14:textId="77777777" w:rsidR="00D707F8" w:rsidRDefault="00D707F8" w:rsidP="00D707F8">
            <w:pPr>
              <w:pStyle w:val="CRCoverPage"/>
              <w:numPr>
                <w:ilvl w:val="0"/>
                <w:numId w:val="16"/>
              </w:numPr>
              <w:spacing w:after="0"/>
              <w:rPr>
                <w:noProof/>
              </w:rPr>
            </w:pPr>
            <w:r>
              <w:rPr>
                <w:noProof/>
              </w:rPr>
              <w:t xml:space="preserve">Disabled the rach indication for NR Cell 2 after </w:t>
            </w:r>
            <w:r w:rsidRPr="00DC70A7">
              <w:rPr>
                <w:noProof/>
              </w:rPr>
              <w:t>RRCReconfigurationComplete</w:t>
            </w:r>
            <w:r>
              <w:rPr>
                <w:noProof/>
              </w:rPr>
              <w:t xml:space="preserve"> message reception on NR Cell2.</w:t>
            </w:r>
          </w:p>
          <w:p w14:paraId="3C11EDE2" w14:textId="77777777" w:rsidR="00D707F8" w:rsidRDefault="00D707F8" w:rsidP="00D707F8">
            <w:pPr>
              <w:pStyle w:val="CRCoverPage"/>
              <w:numPr>
                <w:ilvl w:val="0"/>
                <w:numId w:val="16"/>
              </w:numPr>
              <w:spacing w:after="0"/>
              <w:rPr>
                <w:noProof/>
              </w:rPr>
            </w:pPr>
            <w:r>
              <w:rPr>
                <w:noProof/>
              </w:rPr>
              <w:t xml:space="preserve">Disabled the rach indication for NR Cell 4 after </w:t>
            </w:r>
            <w:r w:rsidRPr="00DC70A7">
              <w:rPr>
                <w:noProof/>
              </w:rPr>
              <w:t>RRCReconfigurationComplete</w:t>
            </w:r>
            <w:r>
              <w:rPr>
                <w:noProof/>
              </w:rPr>
              <w:t xml:space="preserve"> message reception on NR Cell4.</w:t>
            </w:r>
          </w:p>
          <w:p w14:paraId="16DFB8D1" w14:textId="77777777" w:rsidR="00D707F8" w:rsidRPr="001124B3" w:rsidRDefault="00D707F8" w:rsidP="00D707F8">
            <w:pPr>
              <w:pStyle w:val="CRCoverPage"/>
              <w:spacing w:after="0"/>
              <w:ind w:left="720"/>
              <w:rPr>
                <w:noProof/>
              </w:rPr>
            </w:pPr>
          </w:p>
        </w:tc>
      </w:tr>
      <w:tr w:rsidR="00D707F8" w14:paraId="326FF5C9" w14:textId="77777777" w:rsidTr="00D707F8">
        <w:tc>
          <w:tcPr>
            <w:tcW w:w="1985" w:type="dxa"/>
            <w:tcBorders>
              <w:top w:val="single" w:sz="4" w:space="0" w:color="auto"/>
              <w:left w:val="single" w:sz="4" w:space="0" w:color="auto"/>
              <w:bottom w:val="single" w:sz="4" w:space="0" w:color="auto"/>
              <w:right w:val="single" w:sz="4" w:space="0" w:color="auto"/>
            </w:tcBorders>
            <w:hideMark/>
          </w:tcPr>
          <w:p w14:paraId="6D0F564D" w14:textId="77777777" w:rsidR="00D707F8" w:rsidRDefault="00D707F8" w:rsidP="00D707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06EB705" w14:textId="77777777" w:rsidR="00D707F8" w:rsidRPr="00CC39F9" w:rsidRDefault="00D707F8" w:rsidP="00D707F8">
            <w:pPr>
              <w:spacing w:after="0"/>
              <w:rPr>
                <w:rFonts w:ascii="Arial" w:hAnsi="Arial" w:cs="Arial"/>
                <w:lang w:eastAsia="en-GB"/>
              </w:rPr>
            </w:pPr>
            <w:r w:rsidRPr="00031072">
              <w:rPr>
                <w:rFonts w:ascii="Arial" w:hAnsi="Arial" w:cs="Arial"/>
              </w:rPr>
              <w:t>RRC_Conditional_Handover_NR5GC.ttcn</w:t>
            </w:r>
          </w:p>
        </w:tc>
      </w:tr>
      <w:tr w:rsidR="00D707F8" w14:paraId="7BE10B7D" w14:textId="77777777" w:rsidTr="00D707F8">
        <w:tc>
          <w:tcPr>
            <w:tcW w:w="1985" w:type="dxa"/>
            <w:tcBorders>
              <w:top w:val="single" w:sz="4" w:space="0" w:color="auto"/>
              <w:left w:val="single" w:sz="4" w:space="0" w:color="auto"/>
              <w:bottom w:val="single" w:sz="4" w:space="0" w:color="auto"/>
              <w:right w:val="single" w:sz="4" w:space="0" w:color="auto"/>
            </w:tcBorders>
            <w:hideMark/>
          </w:tcPr>
          <w:p w14:paraId="0C34F7FD" w14:textId="77777777" w:rsidR="00D707F8" w:rsidRDefault="00D707F8" w:rsidP="00D707F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A2409D0" w14:textId="09A78002" w:rsidR="00D707F8" w:rsidRDefault="00D707F8" w:rsidP="00D707F8">
            <w:pPr>
              <w:pStyle w:val="ListParagraph"/>
              <w:numPr>
                <w:ilvl w:val="0"/>
                <w:numId w:val="18"/>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r w:rsidR="00340317">
              <w:rPr>
                <w:rFonts w:ascii="Arial" w:hAnsi="Arial"/>
                <w:highlight w:val="cyan"/>
                <w:lang w:eastAsia="zh-CN"/>
              </w:rPr>
              <w:t>.</w:t>
            </w:r>
          </w:p>
          <w:p w14:paraId="3179E127" w14:textId="79E67CAD" w:rsidR="00D707F8" w:rsidRDefault="00D707F8" w:rsidP="00D707F8">
            <w:pPr>
              <w:pStyle w:val="ListParagraph"/>
              <w:numPr>
                <w:ilvl w:val="0"/>
                <w:numId w:val="18"/>
              </w:numPr>
              <w:rPr>
                <w:rFonts w:ascii="Arial" w:hAnsi="Arial"/>
                <w:highlight w:val="cyan"/>
                <w:lang w:eastAsia="zh-CN"/>
              </w:rPr>
            </w:pPr>
            <w:r>
              <w:rPr>
                <w:rFonts w:ascii="Arial" w:hAnsi="Arial"/>
                <w:highlight w:val="cyan"/>
                <w:lang w:eastAsia="zh-CN"/>
              </w:rPr>
              <w:t>Accepted</w:t>
            </w:r>
            <w:r w:rsidR="00340317">
              <w:rPr>
                <w:rFonts w:ascii="Arial" w:hAnsi="Arial"/>
                <w:highlight w:val="cyan"/>
                <w:lang w:eastAsia="zh-CN"/>
              </w:rPr>
              <w:t>.</w:t>
            </w:r>
          </w:p>
          <w:p w14:paraId="671A6D54" w14:textId="1A4A02A5" w:rsidR="00D707F8" w:rsidRPr="00D707F8" w:rsidRDefault="00D707F8" w:rsidP="00D707F8">
            <w:pPr>
              <w:pStyle w:val="ListParagraph"/>
              <w:numPr>
                <w:ilvl w:val="0"/>
                <w:numId w:val="18"/>
              </w:numPr>
              <w:rPr>
                <w:rFonts w:ascii="Arial" w:hAnsi="Arial"/>
                <w:highlight w:val="cyan"/>
                <w:lang w:eastAsia="zh-CN"/>
              </w:rPr>
            </w:pPr>
            <w:r>
              <w:rPr>
                <w:rFonts w:ascii="Arial" w:hAnsi="Arial"/>
                <w:highlight w:val="cyan"/>
                <w:lang w:eastAsia="zh-CN"/>
              </w:rPr>
              <w:t>Accepted</w:t>
            </w:r>
            <w:r w:rsidR="00340317">
              <w:rPr>
                <w:rFonts w:ascii="Arial" w:hAnsi="Arial"/>
                <w:highlight w:val="cyan"/>
                <w:lang w:eastAsia="zh-CN"/>
              </w:rPr>
              <w:t>.</w:t>
            </w:r>
          </w:p>
        </w:tc>
      </w:tr>
    </w:tbl>
    <w:p w14:paraId="5BB9A01C" w14:textId="77777777" w:rsidR="00D707F8" w:rsidRPr="004B2B92" w:rsidRDefault="00D707F8" w:rsidP="009367E8">
      <w:pPr>
        <w:rPr>
          <w:highlight w:val="cyan"/>
          <w:lang w:eastAsia="en-GB"/>
        </w:rPr>
      </w:pPr>
    </w:p>
    <w:p w14:paraId="360B408B"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bookmarkStart w:id="12" w:name="OLE_LINK8"/>
      <w:r w:rsidRPr="009367E8">
        <w:rPr>
          <w:rFonts w:ascii="Arial" w:hAnsi="Arial"/>
          <w:szCs w:val="18"/>
          <w:lang w:eastAsia="en-GB"/>
        </w:rPr>
        <w:t xml:space="preserve">    //Power levels of NR cell 1, NR cell 2 and NR cell 4 FR1 acc. Table 8.1.4.4.1.3.2-1, Table 8.1.4.4.1.3.2-2 FFS</w:t>
      </w:r>
    </w:p>
    <w:p w14:paraId="68B7DC0D"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   Cell 1   |  Cell 2  |  Cell 4</w:t>
      </w:r>
    </w:p>
    <w:p w14:paraId="7081CA78"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w:t>
      </w:r>
    </w:p>
    <w:p w14:paraId="3E413F13"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T0    |    -82     |   -91    |   -91</w:t>
      </w:r>
    </w:p>
    <w:p w14:paraId="681DA1E1"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w:t>
      </w:r>
    </w:p>
    <w:p w14:paraId="53D816BE"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T1    |    -91     |   -79    |   -91</w:t>
      </w:r>
    </w:p>
    <w:p w14:paraId="23ED6758"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w:t>
      </w:r>
    </w:p>
    <w:p w14:paraId="65A25928"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T2    |    -91     |   -91    |   -79</w:t>
      </w:r>
    </w:p>
    <w:p w14:paraId="20434A98"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w:t>
      </w:r>
    </w:p>
    <w:p w14:paraId="509174BF"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   T3    |    -79     |   -91    |   </w:t>
      </w:r>
      <w:r w:rsidRPr="009367E8">
        <w:rPr>
          <w:rFonts w:ascii="Arial" w:hAnsi="Arial"/>
          <w:szCs w:val="18"/>
          <w:highlight w:val="cyan"/>
          <w:lang w:eastAsia="en-GB"/>
        </w:rPr>
        <w:t>-79</w:t>
      </w:r>
      <w:r w:rsidRPr="009367E8">
        <w:rPr>
          <w:rFonts w:ascii="Arial" w:hAnsi="Arial"/>
          <w:szCs w:val="18"/>
          <w:lang w:eastAsia="en-GB"/>
        </w:rPr>
        <w:t xml:space="preserve"> // @sic R5s220271 sic@</w:t>
      </w:r>
    </w:p>
    <w:p w14:paraId="7738A0D2"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w:t>
      </w:r>
    </w:p>
    <w:p w14:paraId="527E8589"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5AD5AC50"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v_CellPower_Leaving_FR1 := -91;</w:t>
      </w:r>
    </w:p>
    <w:p w14:paraId="52406735"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v_CellPower_EntryCondition_FR1 := -79;</w:t>
      </w:r>
    </w:p>
    <w:p w14:paraId="0BC4368C"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016D479E"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v_CellPowerList_AtT1 := {cs_NR_CellPower(nr_Cell1, v_CellPower_Leaving_FR1, tsc_NR_NonSuitableOffCellSSS_EPRE),  // FR2 is FFS</w:t>
      </w:r>
    </w:p>
    <w:p w14:paraId="5861390F"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cs_NR_CellPower(nr_Cell2, v_CellPower_EntryCondition_FR1, tsc_NR_NonSuitableOffCellSSS_EPRE), // FR2 is FFS</w:t>
      </w:r>
    </w:p>
    <w:p w14:paraId="24D6EB4A"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cs_NR_CellPower(nr_Cell4, v_CellPower_Leaving_FR1, tsc_NR_NonSuitableOffCellSSS_EPRE)}; // FR2 is FFS</w:t>
      </w:r>
    </w:p>
    <w:p w14:paraId="640D37F8"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v_CellPowerList_AtT2 := {cs_NR_CellPower(nr_Cell1, v_CellPower_Leaving_FR1, tsc_NR_NonSuitableOffCellSSS_EPRE),  // FR2 is FFS</w:t>
      </w:r>
    </w:p>
    <w:p w14:paraId="6A2906DF"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cs_NR_CellPower(nr_Cell2, v_CellPower_Leaving_FR1, tsc_NR_NonSuitableOffCellSSS_EPRE),  // FR2 is FFS</w:t>
      </w:r>
    </w:p>
    <w:p w14:paraId="42F99ACA"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cs_NR_CellPower(nr_Cell4, v_CellPower_EntryCondition_FR1, tsc_NR_NonSuitableOffCellSSS_EPRE)}; // FR2 is FFS</w:t>
      </w:r>
    </w:p>
    <w:p w14:paraId="7CB401EF"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v_CellPowerList_AtT3 := {cs_NR_CellPower(nr_Cell1, v_CellPower_EntryCondition_FR1, tsc_NR_NonSuitableOffCellSSS_EPRE),  // FR2 is FFS</w:t>
      </w:r>
    </w:p>
    <w:p w14:paraId="20BB23C3" w14:textId="77777777" w:rsidR="009367E8" w:rsidRP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cs_NR_CellPower(nr_Cell2, v_CellPower_Leaving_FR1, tsc_NR_NonSuitableOffCellSSS_EPRE),  // FR2 is FFS</w:t>
      </w:r>
    </w:p>
    <w:p w14:paraId="4B7EFA18" w14:textId="4657C615" w:rsidR="009367E8" w:rsidRDefault="009367E8" w:rsidP="009367E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9367E8">
        <w:rPr>
          <w:rFonts w:ascii="Arial" w:hAnsi="Arial"/>
          <w:szCs w:val="18"/>
          <w:lang w:eastAsia="en-GB"/>
        </w:rPr>
        <w:t xml:space="preserve">                             cs_NR_CellPower(nr_Cell4, </w:t>
      </w:r>
      <w:r w:rsidRPr="009367E8">
        <w:rPr>
          <w:rFonts w:ascii="Arial" w:hAnsi="Arial"/>
          <w:szCs w:val="18"/>
          <w:highlight w:val="cyan"/>
          <w:lang w:eastAsia="en-GB"/>
        </w:rPr>
        <w:t>v_CellPower_EntryCondition_FR1</w:t>
      </w:r>
      <w:r w:rsidRPr="009367E8">
        <w:rPr>
          <w:rFonts w:ascii="Arial" w:hAnsi="Arial"/>
          <w:szCs w:val="18"/>
          <w:lang w:eastAsia="en-GB"/>
        </w:rPr>
        <w:t>, tsc_NR_NonSuitableOffCellSSS_EPRE)}; // FR2 is FFS // @sic R5s220271 sic@</w:t>
      </w:r>
    </w:p>
    <w:p w14:paraId="486731C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39ECED0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if(f_NR_CellInfo_GetIsFR1(nr_Cell1)){</w:t>
      </w:r>
    </w:p>
    <w:p w14:paraId="514D90D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v_Rsrp := 2;</w:t>
      </w:r>
    </w:p>
    <w:p w14:paraId="27BB430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56074E1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else{</w:t>
      </w:r>
    </w:p>
    <w:p w14:paraId="714BAD6E"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v_Rsrp := 2;          //FFS dummy value FR2</w:t>
      </w:r>
    </w:p>
    <w:p w14:paraId="7F49566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3B85DBB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194B751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"Steps 1-2" siclog@</w:t>
      </w:r>
    </w:p>
    <w:p w14:paraId="7ED6E8B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an RRCReconfiguration message including MeasConfig and ConditionalReconfiguration to set NR Cell 4 as a target candidate cell.</w:t>
      </w:r>
    </w:p>
    <w:p w14:paraId="15AB732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an RRCReconfigurationComplete message in NR Cell 1.</w:t>
      </w:r>
    </w:p>
    <w:p w14:paraId="6D6D669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v_MeasConfig := f_NR_GenerateMeasurementConfigNR( {cs_MeasObjectId1(nr_Cell1)},</w:t>
      </w:r>
    </w:p>
    <w:p w14:paraId="1904F33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{cs_NR_ReportConfigCondTrigger(tsc_NR_IdReportConfigId1, v_Rsrp)},</w:t>
      </w:r>
    </w:p>
    <w:p w14:paraId="6DF3485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{cs_NR_MeasId_Config_id1_obj1_conf1},</w:t>
      </w:r>
    </w:p>
    <w:p w14:paraId="292B16C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7514F2B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v_ConditionalReconfiguration_r16_Step_1 := cs_ConditionalReconfiguration_r16( -,</w:t>
      </w:r>
    </w:p>
    <w:p w14:paraId="3FAFE89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cs_CondReconfigToAddModList_r16_1EntryCR_1EntryMI(1,</w:t>
      </w:r>
    </w:p>
    <w:p w14:paraId="5A7BA76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tsc_NR_MeasId1,</w:t>
      </w:r>
    </w:p>
    <w:p w14:paraId="54D0EDA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f_NR_GenerateCondRRCReconfig_r16_Octetstring(nr_Cell4)));</w:t>
      </w:r>
    </w:p>
    <w:p w14:paraId="6E393EE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SRB.send(cas_NR_SRB1_RrcPdu_REQ( nr_Cell1,</w:t>
      </w:r>
    </w:p>
    <w:p w14:paraId="253043E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cs_TimingInfo_Now,</w:t>
      </w:r>
    </w:p>
    <w:p w14:paraId="47AA7A3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cs_38508_RRCReconfiguration_CHO(-,v_MeasConfig, v_ConditionalReconfiguration_r16_Step_1)));</w:t>
      </w:r>
    </w:p>
    <w:p w14:paraId="721E924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SRB.receive(car_NR_SRB1_RrcPdu_IND(nr_Cell1, cr_38508_RRCReconfigurationComplete)); // @sic R5s220271 sic@</w:t>
      </w:r>
    </w:p>
    <w:p w14:paraId="19DD830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61F8A56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"Steps 3-4" siclog@</w:t>
      </w:r>
    </w:p>
    <w:p w14:paraId="1AEDE53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an RRCReconfiguration message including ConditionalReconfiguration to add NR Cell 2 as another target candidate cell.</w:t>
      </w:r>
    </w:p>
    <w:p w14:paraId="337F3A6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an RRCReconfigurationComplete message in NR Cell 1.</w:t>
      </w:r>
    </w:p>
    <w:p w14:paraId="32F18AC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v_ConditionalReconfiguration_r16_Step_3 := cs_ConditionalReconfiguration_r16( -,</w:t>
      </w:r>
    </w:p>
    <w:p w14:paraId="776658B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cs_CondReconfigToAddModList_r16_1EntryCR_1EntryMI(2,</w:t>
      </w:r>
    </w:p>
    <w:p w14:paraId="2C6790C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tsc_NR_MeasId1,</w:t>
      </w:r>
    </w:p>
    <w:p w14:paraId="1C29B94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f_NR_GenerateCondRRCReconfig_r16_Octetstring(nr_Cell2)));</w:t>
      </w:r>
    </w:p>
    <w:p w14:paraId="07B6696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f_NR5GC_CHO_RRCReconfiguration_SSConfig( nr_Cell1,</w:t>
      </w:r>
    </w:p>
    <w:p w14:paraId="7BF5A71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nr_Cell2,</w:t>
      </w:r>
    </w:p>
    <w:p w14:paraId="1A18436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v_DRBInfoList,</w:t>
      </w:r>
    </w:p>
    <w:p w14:paraId="2FDE675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022E37F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cs_38508_RRCReconfiguration_CHO(-, -, v_ConditionalReconfiguration_r16_Step_3),</w:t>
      </w:r>
    </w:p>
    <w:p w14:paraId="4224BDC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 -, -, -); // fresh key according to Table 8.1.4.4.2.3.3-7</w:t>
      </w:r>
    </w:p>
    <w:p w14:paraId="1691D2C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f_NR_SS_SystemIndCtrlConfig(nr_Cell2, cds_NR_SystemIndCtrl_RachPreamble(enable)); // @sic R5s220271 sic@</w:t>
      </w:r>
    </w:p>
    <w:p w14:paraId="7350692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6EDEA18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5" siclog@</w:t>
      </w:r>
    </w:p>
    <w:p w14:paraId="6DE6D5C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//SS adjusts the cell-specific reference signal level according to row "T1".</w:t>
      </w:r>
    </w:p>
    <w:p w14:paraId="4BA5617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f_NR_SetCellPowerList(v_CellPowerList_AtT1);</w:t>
      </w:r>
    </w:p>
    <w:p w14:paraId="229897B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530091D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6" siclog@</w:t>
      </w:r>
    </w:p>
    <w:p w14:paraId="57E7701E"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//Check: Does the UE initiate a random access procedure by transmitting Preamble in NR Cell 2 within 10s?</w:t>
      </w:r>
    </w:p>
    <w:p w14:paraId="64C523A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t_Watchdog.start;</w:t>
      </w:r>
    </w:p>
    <w:p w14:paraId="79F4FDE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SYSIND.receive(car_NR_PRACH_Preamble_IND(nr_Cell2, cr_TimingInfo_Any, ?));</w:t>
      </w:r>
    </w:p>
    <w:p w14:paraId="46BD710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t_Watchdog.stop;</w:t>
      </w:r>
    </w:p>
    <w:p w14:paraId="6CA5881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f_NR_PreliminaryPass(__FILE__, __LINE__, "Step 6");</w:t>
      </w:r>
    </w:p>
    <w:p w14:paraId="2562817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4F0DAB8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"Steps 7-8" siclog@</w:t>
      </w:r>
    </w:p>
    <w:p w14:paraId="5A7AA9E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Random Access Response.</w:t>
      </w:r>
    </w:p>
    <w:p w14:paraId="2ED48B1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RRCReconfigurationComplete message in NR Cell 2.</w:t>
      </w:r>
    </w:p>
    <w:p w14:paraId="2AE89D1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f_NR5GC_CHO_RRCReconfigurationComplete( nr_Cell1,</w:t>
      </w:r>
    </w:p>
    <w:p w14:paraId="38E03E5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nr_Cell2,</w:t>
      </w:r>
    </w:p>
    <w:p w14:paraId="0DC59E6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715996D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r w:rsidRPr="0042129F">
        <w:rPr>
          <w:rFonts w:ascii="Arial" w:hAnsi="Arial"/>
          <w:szCs w:val="18"/>
          <w:highlight w:val="cyan"/>
          <w:lang w:eastAsia="en-GB"/>
        </w:rPr>
        <w:t>f_NR_SS_SystemIndCtrlConfig(nr_Cell2, cds_NR_SystemIndCtrl_RachPreamble(disable)); // @sic R5s220271 sic@</w:t>
      </w:r>
    </w:p>
    <w:p w14:paraId="14FDEC9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6C6A0ED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9" siclog@</w:t>
      </w:r>
    </w:p>
    <w:p w14:paraId="3BC7E12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//Check: Does the test result of generic test procedure in TS 38.508-1 [4] Table 4.9.1-1 indicate that the UE is capable of exchanging IP data on DRB1 and NR Cell 2?</w:t>
      </w:r>
    </w:p>
    <w:p w14:paraId="7E14DAF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v_DRBId := f_NR_GetDefaultDRB_ForFirstPDUSession();</w:t>
      </w:r>
    </w:p>
    <w:p w14:paraId="012070F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f_NR5GC_CheckDataPath(nr_Cell2,</w:t>
      </w:r>
    </w:p>
    <w:p w14:paraId="5499D7A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f_NR5GC_GetPdnIndex(v_PDUSessionInfoList[0]),</w:t>
      </w:r>
    </w:p>
    <w:p w14:paraId="2CF2A5B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dedicatedBearer,</w:t>
      </w:r>
    </w:p>
    <w:p w14:paraId="73CC3B7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v_DRBId,</w:t>
      </w:r>
    </w:p>
    <w:p w14:paraId="7D112F5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"Step 9");</w:t>
      </w:r>
    </w:p>
    <w:p w14:paraId="1752465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4A607B4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10" siclog@</w:t>
      </w:r>
    </w:p>
    <w:p w14:paraId="726705B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an RRCReconfiguration message including MeasConfig and ConditionalReconfiguration to set NR Cell 1 and NR Cell 4 as target candidate cells.</w:t>
      </w:r>
    </w:p>
    <w:p w14:paraId="75527DD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v_ConditionalReconfiguration_r16_Step_10 := cs_ConditionalReconfiguration_r16( -,</w:t>
      </w:r>
    </w:p>
    <w:p w14:paraId="78B37F6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cs_CondReconfigToAddModList_r16_2EntryCR_1EntryMI(1, tsc_NR_MeasId1, f_NR_GenerateCondRRCReconfig_r16_Octetstring(nr_Cell1),</w:t>
      </w:r>
    </w:p>
    <w:p w14:paraId="192B262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2, tsc_NR_MeasId1, f_NR_GenerateCondRRCReconfig_r16_Octetstring(nr_Cell4)));</w:t>
      </w:r>
    </w:p>
    <w:p w14:paraId="27626AC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SRB.send(cas_NR_SRB1_RrcPdu_REQ(nr_Cell2,</w:t>
      </w:r>
    </w:p>
    <w:p w14:paraId="05A6FCE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cs_TimingInfo_Now,</w:t>
      </w:r>
    </w:p>
    <w:p w14:paraId="724114F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cs_38508_RRCReconfiguration_CHO(-,v_MeasConfig, v_ConditionalReconfiguration_r16_Step_10)));</w:t>
      </w:r>
    </w:p>
    <w:p w14:paraId="45CF1D6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35A7DD0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11" siclog@</w:t>
      </w:r>
    </w:p>
    <w:p w14:paraId="03D7ED0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an RRCReconfigurationComplete message in NR cell 2.</w:t>
      </w:r>
    </w:p>
    <w:p w14:paraId="0DACECF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SRB.receive(car_NR_SRB1_RrcPdu_IND(nr_Cell2, cr_38508_RRCReconfigurationComplete));</w:t>
      </w:r>
    </w:p>
    <w:p w14:paraId="3E0B041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47A8A9B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12" siclog@</w:t>
      </w:r>
    </w:p>
    <w:p w14:paraId="2C83B6A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an RRCReconfiguration message including ConditionalReconfiguration with condConfigToRemoveList to remove NR Cell 4 from the target candidate cell list.</w:t>
      </w:r>
    </w:p>
    <w:p w14:paraId="540246E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v_ConditionalReconfiguration_r16_Step_12 := cs_ConditionalReconfiguration_r16( {2}, -);</w:t>
      </w:r>
    </w:p>
    <w:p w14:paraId="76680FBE"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SRB.send(cas_NR_SRB1_RrcPdu_REQ(nr_Cell2,</w:t>
      </w:r>
    </w:p>
    <w:p w14:paraId="1130F2D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cs_TimingInfo_Now,</w:t>
      </w:r>
    </w:p>
    <w:p w14:paraId="1DE0337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cs_38508_RRCReconfiguration_CHO(-,-, v_ConditionalReconfiguration_r16_Step_12)));</w:t>
      </w:r>
    </w:p>
    <w:p w14:paraId="3D221EA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60FF247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13" siclog@</w:t>
      </w:r>
    </w:p>
    <w:p w14:paraId="3726D8B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an RRCReconfigurationComplete message in NR Cell 2.</w:t>
      </w:r>
    </w:p>
    <w:p w14:paraId="685515D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SRB.receive(car_NR_SRB1_RrcPdu_IND(nr_Cell2, cr_38508_RRCReconfigurationComplete));</w:t>
      </w:r>
    </w:p>
    <w:p w14:paraId="23338A6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r w:rsidRPr="0042129F">
        <w:rPr>
          <w:rFonts w:ascii="Arial" w:hAnsi="Arial"/>
          <w:szCs w:val="18"/>
          <w:highlight w:val="cyan"/>
          <w:lang w:eastAsia="en-GB"/>
        </w:rPr>
        <w:t>f_NR_SS_SystemIndCtrlConfig(nr_Cell4, cds_NR_SystemIndCtrl_RachPreamble(enable)); // @sic R5s220271 sic@</w:t>
      </w:r>
    </w:p>
    <w:p w14:paraId="0B51A58E"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5648F00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14" siclog@</w:t>
      </w:r>
    </w:p>
    <w:p w14:paraId="472D4CA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//SS adjusts the cell-specific reference signal level according to row "T2".</w:t>
      </w:r>
    </w:p>
    <w:p w14:paraId="2FE1A1A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f_NR_SetCellPowerList(v_CellPowerList_AtT2);</w:t>
      </w:r>
    </w:p>
    <w:p w14:paraId="7E02F2A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52240E5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15" siclog@</w:t>
      </w:r>
    </w:p>
    <w:p w14:paraId="4C4619D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//Check: Does the UE initiate a random access procedure by transmitting Preamble in NR Cell 4 within 10s?</w:t>
      </w:r>
    </w:p>
    <w:p w14:paraId="385ADDF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t_Watchdog.start;</w:t>
      </w:r>
    </w:p>
    <w:p w14:paraId="110347A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alt {</w:t>
      </w:r>
    </w:p>
    <w:p w14:paraId="45E04DC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[]SYSIND.receive(car_NR_PRACH_Preamble_IND(nr_Cell4, cr_TimingInfo_Any, ?))</w:t>
      </w:r>
    </w:p>
    <w:p w14:paraId="49146DA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2FC0BAB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f_NR_SetVerdictFailOrInconc(__FILE__, __LINE__, "Step 15, PRACH sent by UE ");</w:t>
      </w:r>
    </w:p>
    <w:p w14:paraId="0FC8377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0F052F3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[]t_Watchdog.timeout</w:t>
      </w:r>
    </w:p>
    <w:p w14:paraId="54F1406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464066B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f_NR_PreliminaryPass(__FILE__, __LINE__, "Step 15");</w:t>
      </w:r>
    </w:p>
    <w:p w14:paraId="2FB1564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41475C1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69A50C6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7BDA167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"Steps 16-16A" siclog@</w:t>
      </w:r>
    </w:p>
    <w:p w14:paraId="789D033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an RRCReconfiguration message including ConditionalReconfiguration to replace NR Cell 1 with NR Cell 4 as the target candidate cell.</w:t>
      </w:r>
    </w:p>
    <w:p w14:paraId="3A92089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RRCReconfigurationComplete message in NR Cell 2.</w:t>
      </w:r>
    </w:p>
    <w:p w14:paraId="0F5F483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v_ConditionalReconfiguration_r16_Step_16 := cs_ConditionalReconfiguration_r16( -,</w:t>
      </w:r>
    </w:p>
    <w:p w14:paraId="55623FE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cs_CondReconfigToAddModList_r16_1EntryCR_1EntryMI(1, tsc_NR_MeasId1, f_NR_GenerateCondRRCReconfig_r16_Octetstring(nr_Cell4)));</w:t>
      </w:r>
    </w:p>
    <w:p w14:paraId="353A0CD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f_NR5GC_CHO_RRCReconfiguration_SSConfig( nr_Cell2,</w:t>
      </w:r>
    </w:p>
    <w:p w14:paraId="0F0B1CA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nr_Cell4,</w:t>
      </w:r>
    </w:p>
    <w:p w14:paraId="3856DAE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v_DRBInfoList,</w:t>
      </w:r>
    </w:p>
    <w:p w14:paraId="7718BE8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0B51855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cs_38508_RRCReconfiguration_CHO(-,-, v_ConditionalReconfiguration_r16_Step_16),</w:t>
      </w:r>
    </w:p>
    <w:p w14:paraId="5174A3F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 -, -, -); // fresh key according to Table 8.1.4.4.2.3.3-7</w:t>
      </w:r>
    </w:p>
    <w:p w14:paraId="02C3C46E"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2B53672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17" siclog@</w:t>
      </w:r>
    </w:p>
    <w:p w14:paraId="39AA4AE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//SS adjusts the cell-specific reference signal level according to row "T3".</w:t>
      </w:r>
    </w:p>
    <w:p w14:paraId="5508155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f_NR_SetCellPowerList(v_CellPowerList_AtT3);</w:t>
      </w:r>
    </w:p>
    <w:p w14:paraId="3227CF3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3C459A05"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18" siclog@</w:t>
      </w:r>
    </w:p>
    <w:p w14:paraId="55328343"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//Check: Does the UE initiate a random access procedure by transmitting Preamble in NR Cell 4 within 10s?</w:t>
      </w:r>
    </w:p>
    <w:p w14:paraId="0DE28C31"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t_Watchdog.start;</w:t>
      </w:r>
    </w:p>
    <w:p w14:paraId="4728E80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SYSIND.receive(car_NR_PRACH_Preamble_IND(nr_Cell4, cr_TimingInfo_Any, ?));</w:t>
      </w:r>
    </w:p>
    <w:p w14:paraId="075A1F2D"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t_Watchdog.stop;</w:t>
      </w:r>
    </w:p>
    <w:p w14:paraId="276AB187"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f_NR_PreliminaryPass(__FILE__, __LINE__, "Step 18");</w:t>
      </w:r>
    </w:p>
    <w:p w14:paraId="43295A0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246F1A5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"Steps 19-20" siclog@</w:t>
      </w:r>
    </w:p>
    <w:p w14:paraId="5552D2C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SS transmits Random Access Response.</w:t>
      </w:r>
    </w:p>
    <w:p w14:paraId="656DCFB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//The UE transmits RRCReconfigurationComplete message in NR Cell 4.</w:t>
      </w:r>
    </w:p>
    <w:p w14:paraId="40C6D07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f_NR5GC_CHO_RRCReconfigurationComplete( nr_Cell2,</w:t>
      </w:r>
    </w:p>
    <w:p w14:paraId="26381A0F"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nr_Cell4,</w:t>
      </w:r>
    </w:p>
    <w:p w14:paraId="514C6719"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p>
    <w:p w14:paraId="7B1C060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w:t>
      </w:r>
      <w:r w:rsidRPr="0042129F">
        <w:rPr>
          <w:rFonts w:ascii="Arial" w:hAnsi="Arial"/>
          <w:szCs w:val="18"/>
          <w:highlight w:val="cyan"/>
          <w:lang w:eastAsia="en-GB"/>
        </w:rPr>
        <w:t>f_NR_SS_SystemIndCtrlConfig(nr_Cell4, cds_NR_SystemIndCtrl_RachPreamble(disable)); // @sic R5s220271 sic@</w:t>
      </w:r>
    </w:p>
    <w:p w14:paraId="7D1FC2C8"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
    <w:p w14:paraId="46807242"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//@siclog "Step 21" siclog@</w:t>
      </w:r>
    </w:p>
    <w:p w14:paraId="48AC34B4"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//Check: Does the test result of generic test procedure in TS 38.508-1 [4] Table 4.9.1-1 indicate that the UE is capable of exchanging IP data on DRB1 and NR Cell 4?</w:t>
      </w:r>
    </w:p>
    <w:p w14:paraId="116EB85B"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f_NR5GC_CheckDataPath(nr_Cell4,</w:t>
      </w:r>
    </w:p>
    <w:p w14:paraId="5FA3422A"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f_NR5GC_GetPdnIndex(v_PDUSessionInfoList[0]),</w:t>
      </w:r>
    </w:p>
    <w:p w14:paraId="152E2D90"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dedicatedBearer,</w:t>
      </w:r>
    </w:p>
    <w:p w14:paraId="27969ACC"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v_DRBId,</w:t>
      </w:r>
    </w:p>
    <w:p w14:paraId="57BD4166" w14:textId="77777777" w:rsidR="0042129F" w:rsidRP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"Step 21");</w:t>
      </w:r>
    </w:p>
    <w:p w14:paraId="057773C8" w14:textId="1282D63A" w:rsidR="0042129F" w:rsidRDefault="0042129F" w:rsidP="0042129F">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2129F">
        <w:rPr>
          <w:rFonts w:ascii="Arial" w:hAnsi="Arial"/>
          <w:szCs w:val="18"/>
          <w:lang w:eastAsia="en-GB"/>
        </w:rPr>
        <w:t xml:space="preserve">  }// End of fl_TC_8_1_4_4_2_TestBody</w:t>
      </w:r>
    </w:p>
    <w:bookmarkEnd w:id="12"/>
    <w:p w14:paraId="402D1A88" w14:textId="77777777" w:rsidR="009367E8" w:rsidRDefault="009367E8" w:rsidP="009367E8">
      <w:pPr>
        <w:spacing w:after="0"/>
        <w:rPr>
          <w:rFonts w:cs="Arial"/>
          <w:b/>
        </w:rPr>
      </w:pPr>
    </w:p>
    <w:p w14:paraId="6CFBA02C" w14:textId="77777777" w:rsidR="009367E8" w:rsidRDefault="009367E8" w:rsidP="009367E8">
      <w:pPr>
        <w:spacing w:after="0"/>
        <w:rPr>
          <w:rFonts w:cs="Arial"/>
          <w:b/>
        </w:rPr>
      </w:pPr>
    </w:p>
    <w:p w14:paraId="589FAE6B" w14:textId="77777777" w:rsidR="00BB45A5" w:rsidRPr="009367E8" w:rsidRDefault="00BB45A5" w:rsidP="00BB45A5"/>
    <w:p w14:paraId="18C86F44" w14:textId="77777777" w:rsidR="00B20803" w:rsidRPr="00854C55" w:rsidRDefault="00B20803" w:rsidP="0008653B">
      <w:pPr>
        <w:pStyle w:val="Heading1"/>
        <w:numPr>
          <w:ilvl w:val="0"/>
          <w:numId w:val="1"/>
        </w:numPr>
        <w:tabs>
          <w:tab w:val="clear" w:pos="432"/>
        </w:tabs>
        <w:overflowPunct w:val="0"/>
        <w:autoSpaceDE w:val="0"/>
        <w:autoSpaceDN w:val="0"/>
        <w:adjustRightInd w:val="0"/>
        <w:rPr>
          <w:rFonts w:cs="Arial"/>
          <w:b/>
        </w:rPr>
      </w:pPr>
      <w:bookmarkStart w:id="13" w:name="_Toc93670499"/>
      <w:r w:rsidRPr="00854C55">
        <w:rPr>
          <w:rFonts w:cs="Arial"/>
          <w:b/>
        </w:rPr>
        <w:t xml:space="preserve">Branches </w:t>
      </w:r>
      <w:bookmarkEnd w:id="9"/>
      <w:bookmarkEnd w:id="10"/>
      <w:bookmarkEnd w:id="11"/>
      <w:r>
        <w:rPr>
          <w:rFonts w:cs="Arial"/>
          <w:b/>
        </w:rPr>
        <w:t>executed</w:t>
      </w:r>
      <w:bookmarkEnd w:id="13"/>
      <w:r>
        <w:rPr>
          <w:rFonts w:cs="Arial"/>
          <w:b/>
        </w:rPr>
        <w:t xml:space="preserve"> </w:t>
      </w:r>
    </w:p>
    <w:p w14:paraId="5C61365A" w14:textId="76B07337" w:rsidR="00B20803" w:rsidRPr="004F726E" w:rsidRDefault="00B20803" w:rsidP="00B20803">
      <w:pPr>
        <w:rPr>
          <w:rFonts w:cs="Arial"/>
          <w:b/>
        </w:rPr>
      </w:pPr>
      <w:bookmarkStart w:id="14" w:name="_Toc122434494"/>
      <w:bookmarkStart w:id="15" w:name="_Toc295288971"/>
      <w:bookmarkStart w:id="16" w:name="_Toc325725666"/>
      <w:r w:rsidRPr="004F726E">
        <w:rPr>
          <w:rFonts w:cs="Arial"/>
        </w:rPr>
        <w:t>The test case was executed on NR band n</w:t>
      </w:r>
      <w:r w:rsidR="0008653B">
        <w:rPr>
          <w:rFonts w:cs="Arial"/>
        </w:rPr>
        <w:t>25</w:t>
      </w:r>
      <w:r w:rsidRPr="004F726E">
        <w:rPr>
          <w:rFonts w:cs="Arial"/>
        </w:rPr>
        <w:t xml:space="preserve"> uing NR ciphering nea</w:t>
      </w:r>
      <w:r>
        <w:rPr>
          <w:rFonts w:cs="Arial"/>
        </w:rPr>
        <w:t>2</w:t>
      </w:r>
      <w:r w:rsidRPr="004F726E">
        <w:rPr>
          <w:rFonts w:cs="Arial"/>
        </w:rPr>
        <w:t xml:space="preserve"> and integrity algorithm nia</w:t>
      </w:r>
      <w:r>
        <w:rPr>
          <w:rFonts w:cs="Arial"/>
        </w:rPr>
        <w:t>2</w:t>
      </w:r>
    </w:p>
    <w:p w14:paraId="186F12CF" w14:textId="77777777" w:rsidR="00B20803" w:rsidRPr="00854C55" w:rsidRDefault="00B20803" w:rsidP="0008653B">
      <w:pPr>
        <w:pStyle w:val="Heading1"/>
        <w:numPr>
          <w:ilvl w:val="0"/>
          <w:numId w:val="1"/>
        </w:numPr>
        <w:tabs>
          <w:tab w:val="clear" w:pos="432"/>
        </w:tabs>
        <w:overflowPunct w:val="0"/>
        <w:autoSpaceDE w:val="0"/>
        <w:autoSpaceDN w:val="0"/>
        <w:adjustRightInd w:val="0"/>
        <w:rPr>
          <w:rFonts w:cs="Arial"/>
          <w:b/>
        </w:rPr>
      </w:pPr>
      <w:bookmarkStart w:id="17" w:name="_Toc93670500"/>
      <w:r w:rsidRPr="00854C55">
        <w:rPr>
          <w:rFonts w:cs="Arial"/>
          <w:b/>
        </w:rPr>
        <w:lastRenderedPageBreak/>
        <w:t>Execution Log Files</w:t>
      </w:r>
      <w:bookmarkEnd w:id="14"/>
      <w:bookmarkEnd w:id="15"/>
      <w:bookmarkEnd w:id="16"/>
      <w:bookmarkEnd w:id="17"/>
      <w:r>
        <w:rPr>
          <w:rFonts w:cs="Arial"/>
          <w:b/>
        </w:rPr>
        <w:t xml:space="preserve"> </w:t>
      </w:r>
    </w:p>
    <w:p w14:paraId="78314931" w14:textId="6C423D95" w:rsidR="00B20803" w:rsidRPr="00C549CB" w:rsidRDefault="00B20803" w:rsidP="00B20803">
      <w:pPr>
        <w:pStyle w:val="Heading2"/>
        <w:numPr>
          <w:ilvl w:val="1"/>
          <w:numId w:val="2"/>
        </w:numPr>
        <w:overflowPunct w:val="0"/>
        <w:autoSpaceDE w:val="0"/>
        <w:autoSpaceDN w:val="0"/>
        <w:adjustRightInd w:val="0"/>
        <w:spacing w:before="480"/>
        <w:rPr>
          <w:rFonts w:cs="Arial"/>
          <w:b/>
        </w:rPr>
      </w:pPr>
      <w:bookmarkStart w:id="18" w:name="_Toc93670501"/>
      <w:r>
        <w:rPr>
          <w:rFonts w:cs="Arial"/>
          <w:b/>
        </w:rPr>
        <w:t xml:space="preserve">Mediatek </w:t>
      </w:r>
      <w:r w:rsidRPr="00B20803">
        <w:rPr>
          <w:rFonts w:cs="Arial"/>
          <w:b/>
        </w:rPr>
        <w:t xml:space="preserve">MT6983 </w:t>
      </w:r>
      <w:bookmarkEnd w:id="18"/>
    </w:p>
    <w:p w14:paraId="15D1CD45" w14:textId="6A1EFD33" w:rsidR="00B20803" w:rsidRPr="00C549CB" w:rsidRDefault="00B20803" w:rsidP="00B20803">
      <w:pPr>
        <w:rPr>
          <w:rFonts w:cs="Arial"/>
        </w:rPr>
      </w:pPr>
      <w:r w:rsidRPr="00C549CB">
        <w:rPr>
          <w:rFonts w:cs="Arial"/>
        </w:rPr>
        <w:t xml:space="preserve">The </w:t>
      </w:r>
      <w:r w:rsidRPr="00B20803">
        <w:rPr>
          <w:rFonts w:cs="Arial"/>
        </w:rPr>
        <w:t xml:space="preserve">Mediatek MT6983 </w:t>
      </w:r>
      <w:r w:rsidRPr="00C549CB">
        <w:rPr>
          <w:rFonts w:cs="Arial"/>
        </w:rPr>
        <w:t>UE passed this test case on</w:t>
      </w:r>
      <w:r w:rsidRPr="00C549CB">
        <w:t xml:space="preserve"> </w:t>
      </w:r>
      <w:r w:rsidRPr="00C549CB">
        <w:rPr>
          <w:rFonts w:cs="Arial"/>
        </w:rPr>
        <w:t>Keysight S8704A Protocol Conformance Toolset solution. The documentation below is enclosed as evidence of the successful test case run [1]:</w:t>
      </w:r>
    </w:p>
    <w:p w14:paraId="2CBC9C45" w14:textId="77777777" w:rsidR="00B20803" w:rsidRPr="00C549CB" w:rsidRDefault="00B20803" w:rsidP="00B20803">
      <w:pPr>
        <w:numPr>
          <w:ilvl w:val="0"/>
          <w:numId w:val="3"/>
        </w:numPr>
        <w:overflowPunct w:val="0"/>
        <w:autoSpaceDE w:val="0"/>
        <w:autoSpaceDN w:val="0"/>
        <w:adjustRightInd w:val="0"/>
        <w:rPr>
          <w:rFonts w:cs="Arial"/>
          <w:b/>
        </w:rPr>
      </w:pPr>
      <w:r w:rsidRPr="00C549CB">
        <w:rPr>
          <w:rFonts w:cs="Arial"/>
          <w:b/>
        </w:rPr>
        <w:t xml:space="preserve"> Test case execution log file:</w:t>
      </w:r>
    </w:p>
    <w:p w14:paraId="5AC3D27D" w14:textId="5454BA6B" w:rsidR="00B20803" w:rsidRPr="00C549CB" w:rsidRDefault="00B20803" w:rsidP="00B20803">
      <w:pPr>
        <w:overflowPunct w:val="0"/>
        <w:autoSpaceDE w:val="0"/>
        <w:autoSpaceDN w:val="0"/>
        <w:adjustRightInd w:val="0"/>
        <w:ind w:left="284"/>
        <w:rPr>
          <w:rFonts w:cs="Arial"/>
        </w:rPr>
      </w:pPr>
      <w:r w:rsidRPr="00C549CB">
        <w:rPr>
          <w:rFonts w:cs="Arial"/>
        </w:rPr>
        <w:t>TC_</w:t>
      </w:r>
      <w:r>
        <w:rPr>
          <w:rFonts w:cs="Arial"/>
        </w:rPr>
        <w:t>8_1_4_4_2</w:t>
      </w:r>
      <w:r w:rsidRPr="00C549CB">
        <w:rPr>
          <w:rFonts w:cs="Arial"/>
        </w:rPr>
        <w:t>_LOG.html</w:t>
      </w:r>
    </w:p>
    <w:p w14:paraId="256EF3EE" w14:textId="77777777" w:rsidR="00B20803" w:rsidRPr="00C549CB" w:rsidRDefault="00B20803" w:rsidP="00B20803">
      <w:pPr>
        <w:numPr>
          <w:ilvl w:val="0"/>
          <w:numId w:val="3"/>
        </w:numPr>
        <w:overflowPunct w:val="0"/>
        <w:autoSpaceDE w:val="0"/>
        <w:autoSpaceDN w:val="0"/>
        <w:adjustRightInd w:val="0"/>
        <w:rPr>
          <w:rFonts w:cs="Arial"/>
        </w:rPr>
      </w:pPr>
      <w:r w:rsidRPr="00C549CB">
        <w:rPr>
          <w:rFonts w:cs="Arial"/>
          <w:b/>
        </w:rPr>
        <w:t>PICS/PIXIT parameter file:</w:t>
      </w:r>
    </w:p>
    <w:p w14:paraId="2C90C83B" w14:textId="65D58BEB" w:rsidR="00B20803" w:rsidRDefault="00B20803" w:rsidP="00B20803">
      <w:pPr>
        <w:overflowPunct w:val="0"/>
        <w:autoSpaceDE w:val="0"/>
        <w:autoSpaceDN w:val="0"/>
        <w:adjustRightInd w:val="0"/>
        <w:ind w:left="360"/>
        <w:rPr>
          <w:rFonts w:cs="Arial"/>
        </w:rPr>
      </w:pPr>
      <w:r w:rsidRPr="00C549CB">
        <w:rPr>
          <w:rFonts w:cs="Arial"/>
        </w:rPr>
        <w:t>TC_</w:t>
      </w:r>
      <w:r>
        <w:rPr>
          <w:rFonts w:cs="Arial"/>
        </w:rPr>
        <w:t>8_1_4_4_2</w:t>
      </w:r>
      <w:r w:rsidRPr="00C549CB">
        <w:rPr>
          <w:rFonts w:cs="Arial"/>
        </w:rPr>
        <w:t>_PIXIT.xml</w:t>
      </w:r>
    </w:p>
    <w:p w14:paraId="16F65078" w14:textId="77777777" w:rsidR="00B20803" w:rsidRPr="002D362B" w:rsidRDefault="00B20803" w:rsidP="00B20803">
      <w:pPr>
        <w:pStyle w:val="Heading1"/>
        <w:numPr>
          <w:ilvl w:val="0"/>
          <w:numId w:val="2"/>
        </w:numPr>
        <w:autoSpaceDN w:val="0"/>
        <w:rPr>
          <w:rFonts w:cs="Arial"/>
          <w:b/>
        </w:rPr>
      </w:pPr>
      <w:bookmarkStart w:id="19" w:name="_Toc122434496"/>
      <w:bookmarkStart w:id="20" w:name="_Toc295288973"/>
      <w:bookmarkStart w:id="21" w:name="_Toc325725668"/>
      <w:bookmarkStart w:id="22" w:name="_Toc93670502"/>
      <w:r w:rsidRPr="002D362B">
        <w:rPr>
          <w:rFonts w:cs="Arial"/>
          <w:b/>
        </w:rPr>
        <w:t>References</w:t>
      </w:r>
      <w:bookmarkEnd w:id="19"/>
      <w:bookmarkEnd w:id="20"/>
      <w:bookmarkEnd w:id="21"/>
      <w:bookmarkEnd w:id="22"/>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B20803" w14:paraId="66A88E99" w14:textId="77777777" w:rsidTr="0044691E">
        <w:tc>
          <w:tcPr>
            <w:tcW w:w="709" w:type="dxa"/>
            <w:hideMark/>
          </w:tcPr>
          <w:p w14:paraId="0279CB23" w14:textId="77777777" w:rsidR="00B20803" w:rsidRDefault="00B20803" w:rsidP="0044691E">
            <w:pPr>
              <w:pStyle w:val="FP"/>
              <w:spacing w:before="40" w:after="40"/>
              <w:rPr>
                <w:rFonts w:cs="Arial"/>
                <w:b/>
                <w:sz w:val="18"/>
                <w:lang w:eastAsia="en-GB"/>
              </w:rPr>
            </w:pPr>
            <w:r>
              <w:rPr>
                <w:rFonts w:cs="Arial"/>
                <w:b/>
                <w:sz w:val="18"/>
              </w:rPr>
              <w:t>[1]</w:t>
            </w:r>
          </w:p>
        </w:tc>
        <w:tc>
          <w:tcPr>
            <w:tcW w:w="7667" w:type="dxa"/>
            <w:hideMark/>
          </w:tcPr>
          <w:p w14:paraId="1572B264" w14:textId="010908E8" w:rsidR="00B20803" w:rsidRPr="00C549CB" w:rsidRDefault="00B20803" w:rsidP="0044691E">
            <w:pPr>
              <w:overflowPunct w:val="0"/>
              <w:autoSpaceDE w:val="0"/>
              <w:autoSpaceDN w:val="0"/>
              <w:adjustRightInd w:val="0"/>
              <w:spacing w:before="40" w:after="40"/>
              <w:rPr>
                <w:rFonts w:cs="Arial"/>
                <w:b/>
                <w:color w:val="FF0000"/>
                <w:sz w:val="18"/>
              </w:rPr>
            </w:pPr>
            <w:r w:rsidRPr="00B20803">
              <w:rPr>
                <w:rFonts w:cs="Arial"/>
                <w:b/>
                <w:sz w:val="18"/>
              </w:rPr>
              <w:t xml:space="preserve">R5s220272: </w:t>
            </w:r>
            <w:r w:rsidRPr="00293CE8">
              <w:rPr>
                <w:rFonts w:cs="Arial"/>
                <w:bCs/>
                <w:sz w:val="18"/>
              </w:rPr>
              <w:t>Supporting information for addition of NR5GC Rel-16 Mobility Enhancement test case 8.1.4.4.2</w:t>
            </w:r>
          </w:p>
          <w:p w14:paraId="6C327467" w14:textId="77777777" w:rsidR="00B20803" w:rsidRDefault="00B20803" w:rsidP="0044691E">
            <w:pPr>
              <w:overflowPunct w:val="0"/>
              <w:autoSpaceDE w:val="0"/>
              <w:autoSpaceDN w:val="0"/>
              <w:adjustRightInd w:val="0"/>
              <w:spacing w:before="40" w:after="40"/>
              <w:rPr>
                <w:rFonts w:ascii="Arial" w:hAnsi="Arial" w:cs="Arial"/>
                <w:b/>
                <w:sz w:val="18"/>
                <w:lang w:eastAsia="en-GB"/>
              </w:rPr>
            </w:pPr>
            <w:r>
              <w:rPr>
                <w:rFonts w:cs="Arial"/>
                <w:b/>
                <w:sz w:val="18"/>
              </w:rPr>
              <w:br/>
            </w:r>
          </w:p>
        </w:tc>
      </w:tr>
    </w:tbl>
    <w:p w14:paraId="6B737519" w14:textId="77777777" w:rsidR="00B20803" w:rsidRDefault="00B20803" w:rsidP="00B2080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27A34" w14:textId="77777777" w:rsidR="00C30E4E" w:rsidRDefault="00C30E4E">
      <w:r>
        <w:separator/>
      </w:r>
    </w:p>
  </w:endnote>
  <w:endnote w:type="continuationSeparator" w:id="0">
    <w:p w14:paraId="5E2839BE" w14:textId="77777777" w:rsidR="00C30E4E" w:rsidRDefault="00C3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99F24" w14:textId="77777777" w:rsidR="00C30E4E" w:rsidRDefault="00C30E4E">
      <w:r>
        <w:separator/>
      </w:r>
    </w:p>
  </w:footnote>
  <w:footnote w:type="continuationSeparator" w:id="0">
    <w:p w14:paraId="4C947996" w14:textId="77777777" w:rsidR="00C30E4E" w:rsidRDefault="00C3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07F8" w:rsidRDefault="00D70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210A" w14:textId="77777777" w:rsidR="00D707F8" w:rsidRDefault="00D70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2E87" w14:textId="77777777" w:rsidR="00D707F8" w:rsidRDefault="00D707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F8D4" w14:textId="77777777" w:rsidR="00D707F8" w:rsidRDefault="00D70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605E0"/>
    <w:multiLevelType w:val="hybridMultilevel"/>
    <w:tmpl w:val="11CC2D92"/>
    <w:lvl w:ilvl="0" w:tplc="04090019">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189B24BC"/>
    <w:multiLevelType w:val="hybridMultilevel"/>
    <w:tmpl w:val="F5A8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EA532B"/>
    <w:multiLevelType w:val="hybridMultilevel"/>
    <w:tmpl w:val="5D8C37B4"/>
    <w:lvl w:ilvl="0" w:tplc="C63C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D97F17"/>
    <w:multiLevelType w:val="hybridMultilevel"/>
    <w:tmpl w:val="0FBABA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573869"/>
    <w:multiLevelType w:val="multilevel"/>
    <w:tmpl w:val="41C218EA"/>
    <w:lvl w:ilvl="0">
      <w:start w:val="1"/>
      <w:numFmt w:val="decimal"/>
      <w:lvlText w:val="%1."/>
      <w:lvlJc w:val="left"/>
      <w:pPr>
        <w:ind w:left="72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7A448A0"/>
    <w:multiLevelType w:val="multilevel"/>
    <w:tmpl w:val="EA1CBCD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FAB3B53"/>
    <w:multiLevelType w:val="hybridMultilevel"/>
    <w:tmpl w:val="BC3011B8"/>
    <w:lvl w:ilvl="0" w:tplc="C63C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D62793"/>
    <w:multiLevelType w:val="hybridMultilevel"/>
    <w:tmpl w:val="87FC5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A2036"/>
    <w:multiLevelType w:val="hybridMultilevel"/>
    <w:tmpl w:val="FB349584"/>
    <w:lvl w:ilvl="0" w:tplc="7A081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33124"/>
    <w:multiLevelType w:val="hybridMultilevel"/>
    <w:tmpl w:val="97029B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7092D1B"/>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4D7F7C"/>
    <w:multiLevelType w:val="hybridMultilevel"/>
    <w:tmpl w:val="5D8C37B4"/>
    <w:lvl w:ilvl="0" w:tplc="C63C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
  </w:num>
  <w:num w:numId="11">
    <w:abstractNumId w:val="10"/>
  </w:num>
  <w:num w:numId="12">
    <w:abstractNumId w:val="15"/>
  </w:num>
  <w:num w:numId="13">
    <w:abstractNumId w:val="3"/>
  </w:num>
  <w:num w:numId="14">
    <w:abstractNumId w:val="9"/>
  </w:num>
  <w:num w:numId="15">
    <w:abstractNumId w:val="8"/>
  </w:num>
  <w:num w:numId="16">
    <w:abstractNumId w:val="4"/>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53B"/>
    <w:rsid w:val="000A6394"/>
    <w:rsid w:val="000B05B4"/>
    <w:rsid w:val="000B7FED"/>
    <w:rsid w:val="000C038A"/>
    <w:rsid w:val="000C183D"/>
    <w:rsid w:val="000C6598"/>
    <w:rsid w:val="000D44B3"/>
    <w:rsid w:val="00145D43"/>
    <w:rsid w:val="00192C46"/>
    <w:rsid w:val="001A08B3"/>
    <w:rsid w:val="001A2CA0"/>
    <w:rsid w:val="001A7B60"/>
    <w:rsid w:val="001B52F0"/>
    <w:rsid w:val="001B7A65"/>
    <w:rsid w:val="001E41F3"/>
    <w:rsid w:val="00245390"/>
    <w:rsid w:val="0026004D"/>
    <w:rsid w:val="002640DD"/>
    <w:rsid w:val="00270956"/>
    <w:rsid w:val="00275D12"/>
    <w:rsid w:val="00284FEB"/>
    <w:rsid w:val="002860C4"/>
    <w:rsid w:val="00293CE8"/>
    <w:rsid w:val="002B5741"/>
    <w:rsid w:val="002E472E"/>
    <w:rsid w:val="00305409"/>
    <w:rsid w:val="00340317"/>
    <w:rsid w:val="003609EF"/>
    <w:rsid w:val="0036231A"/>
    <w:rsid w:val="00374DD4"/>
    <w:rsid w:val="003A2D3C"/>
    <w:rsid w:val="003E1A36"/>
    <w:rsid w:val="003F2191"/>
    <w:rsid w:val="00410371"/>
    <w:rsid w:val="0042129F"/>
    <w:rsid w:val="004242F1"/>
    <w:rsid w:val="0044691E"/>
    <w:rsid w:val="004B6F99"/>
    <w:rsid w:val="004B75B7"/>
    <w:rsid w:val="004C631A"/>
    <w:rsid w:val="00505BC7"/>
    <w:rsid w:val="0051580D"/>
    <w:rsid w:val="00547111"/>
    <w:rsid w:val="00592D74"/>
    <w:rsid w:val="005E2C44"/>
    <w:rsid w:val="00621188"/>
    <w:rsid w:val="006257ED"/>
    <w:rsid w:val="00665C47"/>
    <w:rsid w:val="00695808"/>
    <w:rsid w:val="006B46FB"/>
    <w:rsid w:val="006E21FB"/>
    <w:rsid w:val="006E3BEC"/>
    <w:rsid w:val="007176FF"/>
    <w:rsid w:val="0077720C"/>
    <w:rsid w:val="00792342"/>
    <w:rsid w:val="007977A8"/>
    <w:rsid w:val="007B512A"/>
    <w:rsid w:val="007C2097"/>
    <w:rsid w:val="007D6A07"/>
    <w:rsid w:val="007F7259"/>
    <w:rsid w:val="008040A8"/>
    <w:rsid w:val="008279FA"/>
    <w:rsid w:val="0083250E"/>
    <w:rsid w:val="008626E7"/>
    <w:rsid w:val="00870EE7"/>
    <w:rsid w:val="008863B9"/>
    <w:rsid w:val="008935D8"/>
    <w:rsid w:val="008A2EC6"/>
    <w:rsid w:val="008A45A6"/>
    <w:rsid w:val="008F3789"/>
    <w:rsid w:val="008F686C"/>
    <w:rsid w:val="009148DE"/>
    <w:rsid w:val="009367E8"/>
    <w:rsid w:val="00941E30"/>
    <w:rsid w:val="009777D9"/>
    <w:rsid w:val="00991B88"/>
    <w:rsid w:val="009A5753"/>
    <w:rsid w:val="009A579D"/>
    <w:rsid w:val="009E3297"/>
    <w:rsid w:val="009F734F"/>
    <w:rsid w:val="00A246B6"/>
    <w:rsid w:val="00A47E70"/>
    <w:rsid w:val="00A50CF0"/>
    <w:rsid w:val="00A678B0"/>
    <w:rsid w:val="00A7671C"/>
    <w:rsid w:val="00A92BAB"/>
    <w:rsid w:val="00A97A4F"/>
    <w:rsid w:val="00AA2CBC"/>
    <w:rsid w:val="00AC5820"/>
    <w:rsid w:val="00AD1CD8"/>
    <w:rsid w:val="00B03754"/>
    <w:rsid w:val="00B20803"/>
    <w:rsid w:val="00B258BB"/>
    <w:rsid w:val="00B67B97"/>
    <w:rsid w:val="00B968C8"/>
    <w:rsid w:val="00BA26B2"/>
    <w:rsid w:val="00BA3EC5"/>
    <w:rsid w:val="00BA51D9"/>
    <w:rsid w:val="00BB45A5"/>
    <w:rsid w:val="00BB5DFC"/>
    <w:rsid w:val="00BD279D"/>
    <w:rsid w:val="00BD6BB8"/>
    <w:rsid w:val="00C30E4E"/>
    <w:rsid w:val="00C40D70"/>
    <w:rsid w:val="00C4126F"/>
    <w:rsid w:val="00C66BA2"/>
    <w:rsid w:val="00C95985"/>
    <w:rsid w:val="00C979F4"/>
    <w:rsid w:val="00CB1146"/>
    <w:rsid w:val="00CC5026"/>
    <w:rsid w:val="00CC68D0"/>
    <w:rsid w:val="00D03F9A"/>
    <w:rsid w:val="00D06D51"/>
    <w:rsid w:val="00D17007"/>
    <w:rsid w:val="00D24991"/>
    <w:rsid w:val="00D50255"/>
    <w:rsid w:val="00D66520"/>
    <w:rsid w:val="00D707F8"/>
    <w:rsid w:val="00DE34CF"/>
    <w:rsid w:val="00E13F3D"/>
    <w:rsid w:val="00E34898"/>
    <w:rsid w:val="00EB09B7"/>
    <w:rsid w:val="00EE7D7C"/>
    <w:rsid w:val="00F25D98"/>
    <w:rsid w:val="00F300FB"/>
    <w:rsid w:val="00F357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20803"/>
    <w:rPr>
      <w:rFonts w:ascii="Arial" w:hAnsi="Arial"/>
      <w:lang w:val="en-GB" w:eastAsia="en-US"/>
    </w:rPr>
  </w:style>
  <w:style w:type="paragraph" w:styleId="ListParagraph">
    <w:name w:val="List Paragraph"/>
    <w:basedOn w:val="Normal"/>
    <w:uiPriority w:val="34"/>
    <w:qFormat/>
    <w:rsid w:val="00B20803"/>
    <w:pPr>
      <w:ind w:left="720"/>
      <w:contextualSpacing/>
    </w:pPr>
  </w:style>
  <w:style w:type="character" w:customStyle="1" w:styleId="Heading2Char">
    <w:name w:val="Heading 2 Char"/>
    <w:aliases w:val="Head2A Char,2 Char,H2 Char,h2 Char"/>
    <w:link w:val="Heading2"/>
    <w:rsid w:val="00B20803"/>
    <w:rPr>
      <w:rFonts w:ascii="Arial" w:hAnsi="Arial"/>
      <w:sz w:val="32"/>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B208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DA02-90AC-46FB-8CC5-CB2D635D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29</Pages>
  <Words>9313</Words>
  <Characters>53090</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2022-03-11T11:58:00Z</dcterms:created>
  <dcterms:modified xsi:type="dcterms:W3CDTF">2022-03-14T14:19:00Z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2022</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10th Dec 2021</vt:lpwstr>
  </property>
  <property fmtid="{D5CDD505-2E9C-101B-9397-08002B2CF9AE}" pid="8" name="EndDate">
    <vt:lpwstr>31st Dec 2022</vt:lpwstr>
  </property>
  <property fmtid="{D5CDD505-2E9C-101B-9397-08002B2CF9AE}" pid="9" name="Tdoc#">
    <vt:lpwstr>R5s220271</vt:lpwstr>
  </property>
  <property fmtid="{D5CDD505-2E9C-101B-9397-08002B2CF9AE}" pid="10" name="Spec#">
    <vt:lpwstr>38.523-3</vt:lpwstr>
  </property>
  <property fmtid="{D5CDD505-2E9C-101B-9397-08002B2CF9AE}" pid="11" name="Cr#">
    <vt:lpwstr>2365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NR5GC Rel-16 Mobility Enhancement test case 8.1.4.4.2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B</vt:lpwstr>
  </property>
  <property fmtid="{D5CDD505-2E9C-101B-9397-08002B2CF9AE}" pid="19" name="ResDate">
    <vt:lpwstr>2022-02-02</vt:lpwstr>
  </property>
  <property fmtid="{D5CDD505-2E9C-101B-9397-08002B2CF9AE}" pid="20" name="Release">
    <vt:lpwstr>Rel-17</vt:lpwstr>
  </property>
  <property fmtid="{D5CDD505-2E9C-101B-9397-08002B2CF9AE}" pid="21" name="_2015_ms_pID_725343">
    <vt:lpwstr>(2)mqg0S58WOOPdTFCeYkxFvUGxBtk7gBOttfIctTOk273UeAop5jwZs7NifvUg82i9MWa92yzS
mS/Cd4zFFBbW8oDxcFalXw6JBov9XeeI5HDt9SgG1jwsqpJ4EYIKKSOshgul+qwWAy63/uF+
KnWK0ZLq2Q1ZfbKbZOCVEadyMrVvlOEU/lNa7Stw25dYqc8lSE8K9GhM5C7GFyrYx1SfqJLU
oqch/hVrlfSBvRT59I</vt:lpwstr>
  </property>
  <property fmtid="{D5CDD505-2E9C-101B-9397-08002B2CF9AE}" pid="22" name="_2015_ms_pID_7253431">
    <vt:lpwstr>geQbxKJKp9j7IW7YKgLbc9aS/Y3ryX8R0lGAObq+bLlFXK7/vN8uaW
gTen/GwOzqTjeX3TePEnbHKW0MgYiJAQBCWKOL+amm+1evtvyOjA3NBPtFadUPHcd2rraXIe
JPK961KEoR1qVG4t+9qeIxEdBu1O3SRnNesw5zNAOo1DXgjXJ77BMtND7rbl9dW2IbTXFdXi
AQRAcHepqDtqmW5y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1647249400</vt:lpwstr>
  </property>
</Properties>
</file>