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86D0BC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74D4" w:rsidRPr="002E74D4">
        <w:rPr>
          <w:b/>
          <w:bCs/>
          <w:i/>
          <w:iCs/>
          <w:sz w:val="24"/>
          <w:szCs w:val="24"/>
        </w:rPr>
        <w:t>R5s220227</w:t>
      </w:r>
    </w:p>
    <w:p w14:paraId="5D6FC58C" w14:textId="1E5CEA7A" w:rsidR="001A09A3" w:rsidRDefault="00A070E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B1BB542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B724C2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E1CDCC5" w:rsidR="001E41F3" w:rsidRPr="006A03C8" w:rsidRDefault="002E74D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74D4">
              <w:rPr>
                <w:rFonts w:cs="Arial"/>
                <w:b/>
                <w:bCs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98B6C4B" w:rsidR="001E41F3" w:rsidRPr="00410371" w:rsidRDefault="00A07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F6451C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EE40A34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F1651B">
              <w:t>Correction to NAS 5GMM test case 9.1.5.1.15</w:t>
            </w:r>
          </w:p>
        </w:tc>
      </w:tr>
      <w:tr w:rsidR="00331C24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331C24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31C24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2E95EDC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FD7BD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331C24" w:rsidRDefault="00331C24" w:rsidP="00331C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331C24" w:rsidRDefault="00331C24" w:rsidP="00331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01D6CD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</w:t>
            </w:r>
            <w:r>
              <w:t>01-24</w:t>
            </w:r>
          </w:p>
        </w:tc>
      </w:tr>
      <w:tr w:rsidR="00331C24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331C24" w:rsidRDefault="00331C24" w:rsidP="00331C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331C24" w:rsidRDefault="00331C24" w:rsidP="00331C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331C24" w:rsidRDefault="00331C24" w:rsidP="00331C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FCE157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331C24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331C24" w:rsidRDefault="00331C24" w:rsidP="00331C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331C24" w:rsidRDefault="00331C24" w:rsidP="00331C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331C24" w:rsidRPr="007C2097" w:rsidRDefault="00331C24" w:rsidP="00331C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31C24" w14:paraId="4417AB16" w14:textId="77777777" w:rsidTr="00547111">
        <w:tc>
          <w:tcPr>
            <w:tcW w:w="1843" w:type="dxa"/>
          </w:tcPr>
          <w:p w14:paraId="48F18469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71A81" w14:textId="77777777" w:rsidR="00331C24" w:rsidRPr="00331C24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331C24">
              <w:rPr>
                <w:rFonts w:eastAsia="Calibri" w:cs="Arial"/>
                <w:color w:val="000000"/>
                <w:sz w:val="20"/>
              </w:rPr>
              <w:t>1)</w:t>
            </w:r>
            <w:r w:rsidRPr="00331C24">
              <w:rPr>
                <w:rFonts w:eastAsia="Calibri" w:cs="Arial"/>
                <w:color w:val="000000"/>
                <w:sz w:val="20"/>
              </w:rPr>
              <w:tab/>
              <w:t>After deregistration in Preamble, UE has done a local release of the PDU session established and UE should be allowed to re-establish it during the Initial Registration inside the Test Body</w:t>
            </w:r>
          </w:p>
          <w:p w14:paraId="12F0AA39" w14:textId="77777777" w:rsidR="00331C24" w:rsidRPr="00331C24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</w:p>
          <w:p w14:paraId="35BEFAA4" w14:textId="5A459454" w:rsidR="00331C24" w:rsidRPr="00331C24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331C24">
              <w:rPr>
                <w:rFonts w:eastAsia="Calibri" w:cs="Arial"/>
                <w:color w:val="000000"/>
                <w:sz w:val="20"/>
              </w:rPr>
              <w:t>#</w:t>
            </w:r>
            <w:r>
              <w:rPr>
                <w:rFonts w:eastAsia="Calibri" w:cs="Arial"/>
                <w:color w:val="000000"/>
                <w:sz w:val="20"/>
              </w:rPr>
              <w:t>a</w:t>
            </w:r>
            <w:r w:rsidRPr="00331C24">
              <w:rPr>
                <w:rFonts w:eastAsia="Calibri" w:cs="Arial"/>
                <w:color w:val="000000"/>
                <w:sz w:val="20"/>
              </w:rPr>
              <w:t>ssoci</w:t>
            </w:r>
            <w:r>
              <w:rPr>
                <w:rFonts w:eastAsia="Calibri" w:cs="Arial"/>
                <w:color w:val="000000"/>
                <w:sz w:val="20"/>
              </w:rPr>
              <w:t>a</w:t>
            </w:r>
            <w:r w:rsidRPr="00331C24">
              <w:rPr>
                <w:rFonts w:eastAsia="Calibri" w:cs="Arial"/>
                <w:color w:val="000000"/>
                <w:sz w:val="20"/>
              </w:rPr>
              <w:t xml:space="preserve">ted draft </w:t>
            </w:r>
            <w:proofErr w:type="spellStart"/>
            <w:r w:rsidRPr="00331C24">
              <w:rPr>
                <w:rFonts w:eastAsia="Calibri" w:cs="Arial"/>
                <w:color w:val="000000"/>
                <w:sz w:val="20"/>
              </w:rPr>
              <w:t>proseCR</w:t>
            </w:r>
            <w:proofErr w:type="spellEnd"/>
            <w:r w:rsidRPr="00331C24">
              <w:rPr>
                <w:rFonts w:eastAsia="Calibri" w:cs="Arial"/>
                <w:color w:val="000000"/>
                <w:sz w:val="20"/>
              </w:rPr>
              <w:t xml:space="preserve"> would be submitted during RAN5#9</w:t>
            </w:r>
            <w:r>
              <w:rPr>
                <w:rFonts w:eastAsia="Calibri" w:cs="Arial"/>
                <w:color w:val="000000"/>
                <w:sz w:val="20"/>
              </w:rPr>
              <w:t>4</w:t>
            </w:r>
            <w:r w:rsidRPr="00331C24">
              <w:rPr>
                <w:rFonts w:eastAsia="Calibri" w:cs="Arial"/>
                <w:color w:val="000000"/>
                <w:sz w:val="20"/>
              </w:rPr>
              <w:t>-e meeting</w:t>
            </w:r>
          </w:p>
          <w:p w14:paraId="7AA22650" w14:textId="77777777" w:rsidR="00331C24" w:rsidRPr="00331C24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</w:p>
          <w:p w14:paraId="5CC9551D" w14:textId="0488C8AB" w:rsidR="00331C24" w:rsidRPr="006A03C8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331C24">
              <w:rPr>
                <w:rFonts w:eastAsia="Calibri" w:cs="Arial"/>
                <w:color w:val="000000"/>
                <w:sz w:val="20"/>
              </w:rPr>
              <w:t>2)</w:t>
            </w:r>
            <w:r w:rsidRPr="00331C24">
              <w:rPr>
                <w:rFonts w:eastAsia="Calibri" w:cs="Arial"/>
                <w:color w:val="000000"/>
                <w:sz w:val="20"/>
              </w:rPr>
              <w:tab/>
              <w:t xml:space="preserve">From Change#1, </w:t>
            </w:r>
            <w:proofErr w:type="spellStart"/>
            <w:r w:rsidRPr="00331C24">
              <w:rPr>
                <w:rFonts w:eastAsia="Calibri" w:cs="Arial"/>
                <w:color w:val="000000"/>
                <w:sz w:val="20"/>
              </w:rPr>
              <w:t>RRCrelease</w:t>
            </w:r>
            <w:proofErr w:type="spellEnd"/>
            <w:r w:rsidRPr="00331C24">
              <w:rPr>
                <w:rFonts w:eastAsia="Calibri" w:cs="Arial"/>
                <w:color w:val="000000"/>
                <w:sz w:val="20"/>
              </w:rPr>
              <w:t xml:space="preserve"> performed</w:t>
            </w:r>
            <w:r>
              <w:rPr>
                <w:rFonts w:eastAsia="Calibri" w:cs="Arial"/>
                <w:color w:val="000000"/>
                <w:sz w:val="20"/>
              </w:rPr>
              <w:t xml:space="preserve"> at the end, requiring </w:t>
            </w:r>
            <w:proofErr w:type="spellStart"/>
            <w:r w:rsidRPr="00331C24">
              <w:rPr>
                <w:rFonts w:eastAsia="Calibri" w:cs="Arial"/>
                <w:color w:val="000000"/>
                <w:sz w:val="20"/>
              </w:rPr>
              <w:t>Postamble</w:t>
            </w:r>
            <w:proofErr w:type="spellEnd"/>
            <w:r w:rsidRPr="00331C24">
              <w:rPr>
                <w:rFonts w:eastAsia="Calibri" w:cs="Arial"/>
                <w:color w:val="000000"/>
                <w:sz w:val="20"/>
              </w:rPr>
              <w:t xml:space="preserve"> </w:t>
            </w:r>
            <w:r>
              <w:rPr>
                <w:rFonts w:eastAsia="Calibri" w:cs="Arial"/>
                <w:color w:val="000000"/>
                <w:sz w:val="20"/>
              </w:rPr>
              <w:t>be</w:t>
            </w:r>
            <w:r w:rsidRPr="00331C24">
              <w:rPr>
                <w:rFonts w:eastAsia="Calibri" w:cs="Arial"/>
                <w:color w:val="000000"/>
                <w:sz w:val="20"/>
              </w:rPr>
              <w:t xml:space="preserve"> performed in IDLE</w:t>
            </w:r>
          </w:p>
        </w:tc>
      </w:tr>
      <w:tr w:rsidR="00331C24" w14:paraId="61658E0F" w14:textId="77777777" w:rsidTr="006A03C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614AE" w14:textId="77777777" w:rsidR="00331C24" w:rsidRPr="00331C24" w:rsidRDefault="00331C24" w:rsidP="00331C24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331C24">
              <w:rPr>
                <w:rFonts w:eastAsia="Calibri" w:cs="Arial"/>
                <w:color w:val="000000"/>
              </w:rPr>
              <w:t>1)</w:t>
            </w:r>
            <w:r w:rsidRPr="00331C24">
              <w:rPr>
                <w:rFonts w:eastAsia="Calibri" w:cs="Arial"/>
                <w:color w:val="000000"/>
              </w:rPr>
              <w:tab/>
              <w:t>Handle PDU session establishment from UE after Registration Complete.</w:t>
            </w:r>
          </w:p>
          <w:p w14:paraId="171ADF2A" w14:textId="13044E5A" w:rsidR="00331C24" w:rsidRDefault="00331C24" w:rsidP="00331C24">
            <w:pPr>
              <w:pStyle w:val="CRCoverPage"/>
              <w:spacing w:after="0"/>
              <w:rPr>
                <w:noProof/>
              </w:rPr>
            </w:pPr>
            <w:r w:rsidRPr="00331C24">
              <w:rPr>
                <w:rFonts w:eastAsia="Calibri" w:cs="Arial"/>
                <w:color w:val="000000"/>
              </w:rPr>
              <w:t>2)</w:t>
            </w:r>
            <w:r w:rsidRPr="00331C24">
              <w:rPr>
                <w:rFonts w:eastAsia="Calibri" w:cs="Arial"/>
                <w:color w:val="000000"/>
              </w:rPr>
              <w:tab/>
            </w:r>
            <w:proofErr w:type="spellStart"/>
            <w:r w:rsidRPr="00331C24">
              <w:rPr>
                <w:rFonts w:eastAsia="Calibri" w:cs="Arial"/>
                <w:color w:val="000000"/>
              </w:rPr>
              <w:t>Postamble</w:t>
            </w:r>
            <w:proofErr w:type="spellEnd"/>
            <w:r w:rsidRPr="00331C24">
              <w:rPr>
                <w:rFonts w:eastAsia="Calibri" w:cs="Arial"/>
                <w:color w:val="000000"/>
              </w:rPr>
              <w:t xml:space="preserve"> is in IDLE state</w:t>
            </w:r>
          </w:p>
        </w:tc>
      </w:tr>
      <w:tr w:rsidR="00331C24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331C24" w:rsidRDefault="00331C24" w:rsidP="00331C2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331C24" w14:paraId="669F3506" w14:textId="77777777" w:rsidTr="00547111">
        <w:tc>
          <w:tcPr>
            <w:tcW w:w="2694" w:type="dxa"/>
            <w:gridSpan w:val="2"/>
          </w:tcPr>
          <w:p w14:paraId="3DFD20CF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85D55B6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9.1.5.1.15.NR5GC</w:t>
            </w:r>
          </w:p>
        </w:tc>
      </w:tr>
      <w:tr w:rsidR="00331C24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331C24" w:rsidRDefault="00331C24" w:rsidP="00331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331C24" w:rsidRDefault="00331C24" w:rsidP="00331C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C24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331C24" w:rsidRDefault="00331C24" w:rsidP="00331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331C24" w:rsidRDefault="00331C24" w:rsidP="00331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C24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F0E4613" w:rsidR="00331C24" w:rsidRDefault="0099437E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8826FF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331C24" w:rsidRDefault="00331C24" w:rsidP="00331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496470C" w:rsidR="00331C24" w:rsidRDefault="00331C24" w:rsidP="00331C24">
            <w:pPr>
              <w:pStyle w:val="CRCoverPage"/>
              <w:spacing w:after="0"/>
              <w:ind w:left="99"/>
              <w:rPr>
                <w:noProof/>
              </w:rPr>
            </w:pPr>
            <w:r w:rsidRPr="00331C24">
              <w:rPr>
                <w:noProof/>
              </w:rPr>
              <w:t>TS38.523-1</w:t>
            </w:r>
          </w:p>
        </w:tc>
      </w:tr>
      <w:tr w:rsidR="00331C24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331C24" w:rsidRDefault="00331C24" w:rsidP="00331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331C24" w:rsidRDefault="00331C24" w:rsidP="00331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C24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331C24" w:rsidRDefault="00331C24" w:rsidP="00331C24">
            <w:pPr>
              <w:pStyle w:val="CRCoverPage"/>
              <w:spacing w:after="0"/>
              <w:rPr>
                <w:noProof/>
              </w:rPr>
            </w:pPr>
          </w:p>
        </w:tc>
      </w:tr>
      <w:tr w:rsidR="00331C24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C24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331C24" w:rsidRPr="008863B9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331C24" w:rsidRPr="008863B9" w:rsidRDefault="00331C24" w:rsidP="00331C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C24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309413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6037F95A" w:rsidR="0067716D" w:rsidRPr="0067716D" w:rsidRDefault="0067716D" w:rsidP="0067716D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FD7BD0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proofErr w:type="spellStart"/>
      <w:r w:rsidRPr="0067716D">
        <w:rPr>
          <w:rFonts w:cs="Arial"/>
          <w:sz w:val="24"/>
          <w:lang w:eastAsia="ja-JP"/>
        </w:rPr>
        <w:t>Kalahasti</w:t>
      </w:r>
      <w:proofErr w:type="spellEnd"/>
      <w:r w:rsidRPr="0067716D">
        <w:rPr>
          <w:rFonts w:cs="Arial"/>
          <w:sz w:val="24"/>
          <w:lang w:eastAsia="ja-JP"/>
        </w:rPr>
        <w:t>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20EBF2B3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6F1718DC" w14:textId="77777777" w:rsidR="00331C24" w:rsidRDefault="00331C24" w:rsidP="00331C24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31C24" w:rsidRPr="008E5453" w14:paraId="2031CA3F" w14:textId="77777777" w:rsidTr="006A0223">
        <w:trPr>
          <w:trHeight w:val="447"/>
        </w:trPr>
        <w:tc>
          <w:tcPr>
            <w:tcW w:w="1985" w:type="dxa"/>
          </w:tcPr>
          <w:p w14:paraId="6421AD20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AFB928B" w14:textId="77777777" w:rsidR="00331C24" w:rsidRPr="008E5453" w:rsidRDefault="00331C24" w:rsidP="006A02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865654">
              <w:rPr>
                <w:rFonts w:ascii="Arial" w:hAnsi="Arial" w:cs="Arial"/>
              </w:rPr>
              <w:t>l_TC_9_1_5_1_15_TestBody()</w:t>
            </w:r>
          </w:p>
        </w:tc>
      </w:tr>
      <w:tr w:rsidR="00331C24" w:rsidRPr="008E5453" w14:paraId="1FA4C4B0" w14:textId="77777777" w:rsidTr="006A0223">
        <w:trPr>
          <w:trHeight w:val="452"/>
        </w:trPr>
        <w:tc>
          <w:tcPr>
            <w:tcW w:w="1985" w:type="dxa"/>
          </w:tcPr>
          <w:p w14:paraId="31288E28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E26201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bookmarkStart w:id="7" w:name="_Hlk89788570"/>
            <w:r>
              <w:rPr>
                <w:rFonts w:cs="Arial"/>
                <w:lang w:val="en-US"/>
              </w:rPr>
              <w:t>Corrections made to R5s211673 on top of D21wk49 TTCN:</w:t>
            </w:r>
          </w:p>
          <w:p w14:paraId="36D6B986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66981894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After deregistration</w:t>
            </w:r>
            <w:r w:rsidRPr="006000A3">
              <w:rPr>
                <w:rFonts w:cs="Arial"/>
                <w:lang w:val="en-US"/>
              </w:rPr>
              <w:t xml:space="preserve"> in Preamble, UE </w:t>
            </w:r>
            <w:r>
              <w:rPr>
                <w:rFonts w:cs="Arial"/>
                <w:lang w:val="en-US"/>
              </w:rPr>
              <w:t>has done a</w:t>
            </w:r>
            <w:r w:rsidRPr="006000A3">
              <w:rPr>
                <w:rFonts w:cs="Arial"/>
                <w:lang w:val="en-US"/>
              </w:rPr>
              <w:t xml:space="preserve"> local release of the PDU session </w:t>
            </w:r>
            <w:r>
              <w:rPr>
                <w:rFonts w:cs="Arial"/>
                <w:lang w:val="en-US"/>
              </w:rPr>
              <w:t xml:space="preserve">established </w:t>
            </w:r>
            <w:r w:rsidRPr="006000A3">
              <w:rPr>
                <w:rFonts w:cs="Arial"/>
                <w:lang w:val="en-US"/>
              </w:rPr>
              <w:t xml:space="preserve">and </w:t>
            </w:r>
            <w:r>
              <w:rPr>
                <w:rFonts w:cs="Arial"/>
                <w:lang w:val="en-US"/>
              </w:rPr>
              <w:t>UE should be</w:t>
            </w:r>
            <w:r w:rsidRPr="006000A3">
              <w:rPr>
                <w:rFonts w:cs="Arial"/>
                <w:lang w:val="en-US"/>
              </w:rPr>
              <w:t xml:space="preserve"> allowed to re-establish it during the Initial Registration </w:t>
            </w:r>
            <w:r>
              <w:rPr>
                <w:rFonts w:cs="Arial"/>
                <w:lang w:val="en-US"/>
              </w:rPr>
              <w:t>inside</w:t>
            </w:r>
            <w:r w:rsidRPr="006000A3">
              <w:rPr>
                <w:rFonts w:cs="Arial"/>
                <w:lang w:val="en-US"/>
              </w:rPr>
              <w:t xml:space="preserve"> the Test</w:t>
            </w:r>
            <w:r>
              <w:rPr>
                <w:rFonts w:cs="Arial"/>
                <w:lang w:val="en-US"/>
              </w:rPr>
              <w:t xml:space="preserve"> </w:t>
            </w:r>
            <w:r w:rsidRPr="006000A3">
              <w:rPr>
                <w:rFonts w:cs="Arial"/>
                <w:lang w:val="en-US"/>
              </w:rPr>
              <w:t>Body</w:t>
            </w:r>
            <w:bookmarkEnd w:id="7"/>
          </w:p>
          <w:p w14:paraId="73F3C9DE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6A943D43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830364">
              <w:rPr>
                <w:rFonts w:cs="Arial"/>
                <w:lang w:val="en-US"/>
              </w:rPr>
              <w:t>Steps 19a1-20a1</w:t>
            </w:r>
            <w:r>
              <w:rPr>
                <w:rFonts w:cs="Arial"/>
                <w:lang w:val="en-US"/>
              </w:rPr>
              <w:t xml:space="preserve"> is done in order to put UE in RRC_IDLE for the </w:t>
            </w:r>
            <w:proofErr w:type="spellStart"/>
            <w:r>
              <w:rPr>
                <w:rFonts w:cs="Arial"/>
                <w:lang w:val="en-US"/>
              </w:rPr>
              <w:t>postamble</w:t>
            </w:r>
            <w:proofErr w:type="spellEnd"/>
            <w:r>
              <w:rPr>
                <w:rFonts w:cs="Arial"/>
                <w:lang w:val="en-US"/>
              </w:rPr>
              <w:t xml:space="preserve">. This avoids having to handle </w:t>
            </w:r>
            <w:proofErr w:type="spellStart"/>
            <w:r>
              <w:rPr>
                <w:rFonts w:cs="Arial"/>
                <w:lang w:val="en-US"/>
              </w:rPr>
              <w:t>postamble</w:t>
            </w:r>
            <w:proofErr w:type="spellEnd"/>
            <w:r>
              <w:rPr>
                <w:rFonts w:cs="Arial"/>
                <w:lang w:val="en-US"/>
              </w:rPr>
              <w:t xml:space="preserve"> via SRB1 or SRB2 depending on whether UE established a PDU session after Registration Complete.</w:t>
            </w:r>
          </w:p>
          <w:p w14:paraId="53FF17AB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7C3BDD46" w14:textId="77777777" w:rsidR="00331C24" w:rsidRPr="0086565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4611BE">
              <w:rPr>
                <w:rFonts w:cs="Arial"/>
                <w:lang w:val="en-US"/>
              </w:rPr>
              <w:t xml:space="preserve">#associtated draft </w:t>
            </w:r>
            <w:proofErr w:type="spellStart"/>
            <w:r w:rsidRPr="004611BE">
              <w:rPr>
                <w:rFonts w:cs="Arial"/>
                <w:lang w:val="en-US"/>
              </w:rPr>
              <w:t>proseCR</w:t>
            </w:r>
            <w:proofErr w:type="spellEnd"/>
            <w:r w:rsidRPr="004611BE">
              <w:rPr>
                <w:rFonts w:cs="Arial"/>
                <w:lang w:val="en-US"/>
              </w:rPr>
              <w:t xml:space="preserve"> would be submitted during RAN5#9</w:t>
            </w:r>
            <w:r>
              <w:rPr>
                <w:rFonts w:cs="Arial"/>
                <w:lang w:val="en-US"/>
              </w:rPr>
              <w:t>4</w:t>
            </w:r>
            <w:r w:rsidRPr="004611BE">
              <w:rPr>
                <w:rFonts w:cs="Arial"/>
                <w:lang w:val="en-US"/>
              </w:rPr>
              <w:t>-e meeting</w:t>
            </w:r>
          </w:p>
        </w:tc>
      </w:tr>
      <w:tr w:rsidR="00331C24" w:rsidRPr="008E5453" w14:paraId="6DFC17A3" w14:textId="77777777" w:rsidTr="006A0223">
        <w:tc>
          <w:tcPr>
            <w:tcW w:w="1985" w:type="dxa"/>
          </w:tcPr>
          <w:p w14:paraId="0F1A49F7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943AC7" w14:textId="77777777" w:rsidR="00331C24" w:rsidRDefault="00331C24" w:rsidP="006A0223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4611BE">
              <w:rPr>
                <w:rFonts w:cs="Arial"/>
                <w:lang w:val="en-SG"/>
              </w:rPr>
              <w:t>Handle PDU session establishment from UE after Registration Complete</w:t>
            </w:r>
            <w:r>
              <w:rPr>
                <w:rFonts w:cs="Arial"/>
                <w:lang w:val="en-SG"/>
              </w:rPr>
              <w:t>, and perform RRC release afterwards.</w:t>
            </w:r>
          </w:p>
          <w:p w14:paraId="179FF163" w14:textId="77777777" w:rsidR="00331C24" w:rsidRPr="008E5453" w:rsidRDefault="00331C24" w:rsidP="006A0223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331C24" w:rsidRPr="008E5453" w14:paraId="6D8FB6DE" w14:textId="77777777" w:rsidTr="006A0223">
        <w:tc>
          <w:tcPr>
            <w:tcW w:w="1985" w:type="dxa"/>
          </w:tcPr>
          <w:p w14:paraId="7B23BCA6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093700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Pr="004E3994">
              <w:rPr>
                <w:rFonts w:ascii="Arial" w:hAnsi="Arial" w:cs="Arial"/>
                <w:lang w:val="en-US"/>
              </w:rPr>
              <w:t>_NR5GC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331C24" w:rsidRPr="008E5453" w14:paraId="6C719E7E" w14:textId="77777777" w:rsidTr="006A0223">
        <w:tc>
          <w:tcPr>
            <w:tcW w:w="1985" w:type="dxa"/>
          </w:tcPr>
          <w:p w14:paraId="3D674182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A5EA877" w14:textId="39CFF44D" w:rsidR="00331C24" w:rsidRPr="00FF52C1" w:rsidRDefault="00FF52C1" w:rsidP="006A0223">
            <w:pPr>
              <w:rPr>
                <w:rFonts w:ascii="Arial" w:hAnsi="Arial" w:cs="Arial" w:hint="eastAsia"/>
                <w:lang w:eastAsia="zh-CN"/>
              </w:rPr>
            </w:pPr>
            <w:r w:rsidRPr="00561B08">
              <w:rPr>
                <w:rFonts w:ascii="Arial" w:hAnsi="Arial"/>
                <w:highlight w:val="cyan"/>
              </w:rPr>
              <w:t>Accepted conditional to prose CR agreement at RAN5</w:t>
            </w:r>
            <w:r w:rsidRPr="00FF52C1">
              <w:rPr>
                <w:rFonts w:ascii="Arial" w:hAnsi="Arial"/>
                <w:highlight w:val="cyan"/>
              </w:rPr>
              <w:t>#</w:t>
            </w:r>
            <w:r w:rsidRPr="00FF52C1">
              <w:rPr>
                <w:rFonts w:ascii="Arial" w:hAnsi="Arial"/>
                <w:highlight w:val="cyan"/>
              </w:rPr>
              <w:t>9</w:t>
            </w:r>
            <w:r w:rsidRPr="00270738">
              <w:rPr>
                <w:rFonts w:ascii="Arial" w:hAnsi="Arial"/>
                <w:highlight w:val="cyan"/>
              </w:rPr>
              <w:t>4</w:t>
            </w:r>
            <w:r w:rsidRPr="00270738">
              <w:rPr>
                <w:rFonts w:ascii="Arial" w:hAnsi="Arial" w:hint="eastAsia"/>
                <w:highlight w:val="cyan"/>
                <w:lang w:eastAsia="zh-CN"/>
              </w:rPr>
              <w:t>-e</w:t>
            </w:r>
            <w:r w:rsidRPr="00270738">
              <w:rPr>
                <w:rFonts w:ascii="Arial" w:hAnsi="Arial"/>
                <w:highlight w:val="cyan"/>
                <w:lang w:eastAsia="zh-CN"/>
              </w:rPr>
              <w:t xml:space="preserve"> meeting.</w:t>
            </w:r>
          </w:p>
        </w:tc>
      </w:tr>
    </w:tbl>
    <w:p w14:paraId="5DDA29A1" w14:textId="77777777" w:rsidR="00331C24" w:rsidRPr="008E5453" w:rsidRDefault="00331C24" w:rsidP="00331C24">
      <w:pPr>
        <w:rPr>
          <w:rFonts w:ascii="Arial" w:hAnsi="Arial" w:cs="Arial"/>
          <w:lang w:val="en-US"/>
        </w:rPr>
      </w:pPr>
    </w:p>
    <w:p w14:paraId="157BE806" w14:textId="77777777" w:rsidR="00331C24" w:rsidRPr="008B0647" w:rsidRDefault="00331C24" w:rsidP="00331C24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1C24" w:rsidRPr="008E5453" w14:paraId="730FA904" w14:textId="77777777" w:rsidTr="006A0223">
        <w:tc>
          <w:tcPr>
            <w:tcW w:w="9855" w:type="dxa"/>
          </w:tcPr>
          <w:p w14:paraId="4D80DC2F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638BE52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{</w:t>
            </w:r>
          </w:p>
          <w:p w14:paraId="08E28FC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NG_CellsOnDifferentPLMN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);</w:t>
            </w:r>
          </w:p>
          <w:p w14:paraId="76B2051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;</w:t>
            </w:r>
          </w:p>
          <w:p w14:paraId="2679B6EB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NG_NAS_GutiParameters_Type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;</w:t>
            </w:r>
          </w:p>
          <w:p w14:paraId="266B298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NG_MobileIdentity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;</w:t>
            </w:r>
          </w:p>
          <w:p w14:paraId="7824861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NG_NAS_DL_Message_Type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;</w:t>
            </w:r>
          </w:p>
          <w:p w14:paraId="2C3A0C95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NG_TrackingAreaIdList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;</w:t>
            </w:r>
          </w:p>
          <w:p w14:paraId="4A018852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;</w:t>
            </w:r>
          </w:p>
          <w:p w14:paraId="37D7839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;</w:t>
            </w:r>
          </w:p>
          <w:p w14:paraId="61E0DEFF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UE_NR_Capability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;</w:t>
            </w:r>
          </w:p>
          <w:p w14:paraId="0AD7C8F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1346380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1"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@</w:t>
            </w:r>
          </w:p>
          <w:p w14:paraId="07E10FA9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60227E1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264B2A7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2"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@</w:t>
            </w:r>
          </w:p>
          <w:p w14:paraId="2CA809D8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//Check: Does the UE transmit a REGISTRATION REQUEST message?</w:t>
            </w:r>
          </w:p>
          <w:p w14:paraId="458E604F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f_NR_RRC_ConnEst_DefWithNas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, ?);</w:t>
            </w:r>
          </w:p>
          <w:p w14:paraId="0211A36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if (not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f_Check_NG_RegistrationReqMsg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)) {</w:t>
            </w:r>
          </w:p>
          <w:p w14:paraId="79B72F3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lastRenderedPageBreak/>
              <w:t xml:space="preserve">    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(__FILE__, __LINE__, "Registration Request Message Failed");</w:t>
            </w:r>
          </w:p>
          <w:p w14:paraId="039B27AE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}</w:t>
            </w:r>
          </w:p>
          <w:p w14:paraId="724DE865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31D94EA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3-11"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@</w:t>
            </w:r>
          </w:p>
          <w:p w14:paraId="78AAF5C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f_NR5GC_RRC_Idle_Steps5_13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,</w:t>
            </w:r>
          </w:p>
          <w:p w14:paraId="51A35AA3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,</w:t>
            </w:r>
          </w:p>
          <w:p w14:paraId="02D8F19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f_NR_Asn2Nas_PlmnId(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)),</w:t>
            </w:r>
          </w:p>
          <w:p w14:paraId="57B7ECB0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);</w:t>
            </w:r>
          </w:p>
          <w:p w14:paraId="460011C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B7CB9A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:= f_NR5GC_CellInfo_GetGutiParameters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);</w:t>
            </w:r>
          </w:p>
          <w:p w14:paraId="250A9C87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:= f_NG_GutiParameters2MobileIdentity (f_NR_Asn2Nas_PlmnId(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)),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);</w:t>
            </w:r>
          </w:p>
          <w:p w14:paraId="2323A8C2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f_NR_CellInfo_GetTAC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);</w:t>
            </w:r>
          </w:p>
          <w:p w14:paraId="2A0DD96B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:= cs_NG_TAIListNonConsecutive(f_NR_Asn2Nas_PlmnId(f_NR_CellInfo_GetPLMN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)), {bit2oct(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)});</w:t>
            </w:r>
          </w:p>
          <w:p w14:paraId="705AA78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</w:t>
            </w:r>
          </w:p>
          <w:p w14:paraId="60D9AEB9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12"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@</w:t>
            </w:r>
          </w:p>
          <w:p w14:paraId="1A10D08B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f_Get_NG_RegistrationAcceptMsg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,</w:t>
            </w:r>
          </w:p>
          <w:p w14:paraId="121D161A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,</w:t>
            </w:r>
          </w:p>
          <w:p w14:paraId="00E5A05E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,</w:t>
            </w:r>
          </w:p>
          <w:p w14:paraId="0445DD1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,</w:t>
            </w:r>
          </w:p>
          <w:p w14:paraId="0740666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4CA5134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cs_EmptyCAGInfoList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);</w:t>
            </w:r>
          </w:p>
          <w:p w14:paraId="73E0880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cas_NR_SRB_NasPdu_REQ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, tsc_NR_RbId_SRB1, -,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cs_NG_NAS_Request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)));</w:t>
            </w:r>
          </w:p>
          <w:p w14:paraId="07CF3150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32A38987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13"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@</w:t>
            </w:r>
          </w:p>
          <w:p w14:paraId="46DFD41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f_NR5GC_Registration_Complete(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);</w:t>
            </w:r>
          </w:p>
          <w:p w14:paraId="13D92EBC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f_NR_PreliminaryPass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(__FILE__, __LINE__, "Step 13");</w:t>
            </w:r>
          </w:p>
          <w:p w14:paraId="0DE29FBE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4A16ED6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r w:rsidRPr="00033967">
              <w:rPr>
                <w:rFonts w:ascii="Arial" w:hAnsi="Arial" w:cs="Arial"/>
                <w:lang w:val="en-US"/>
              </w:rPr>
              <w:t>//prose CR needed</w:t>
            </w:r>
          </w:p>
          <w:p w14:paraId="6C9E56CA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highlight w:val="yellow"/>
                <w:lang w:val="en-US"/>
              </w:rPr>
              <w:t xml:space="preserve">    f_NR5GC_RRC_Idle_Steps16_20 (</w:t>
            </w:r>
            <w:proofErr w:type="spellStart"/>
            <w:r w:rsidRPr="00830364">
              <w:rPr>
                <w:rFonts w:ascii="Arial" w:hAnsi="Arial" w:cs="Arial"/>
                <w:highlight w:val="yellow"/>
                <w:lang w:val="en-US"/>
              </w:rPr>
              <w:t>v_NGC_NASCellA</w:t>
            </w:r>
            <w:proofErr w:type="spellEnd"/>
            <w:r w:rsidRPr="00830364">
              <w:rPr>
                <w:rFonts w:ascii="Arial" w:hAnsi="Arial" w:cs="Arial"/>
                <w:highlight w:val="yellow"/>
                <w:lang w:val="en-US"/>
              </w:rPr>
              <w:t>);   //@sic R5s211673 sic@</w:t>
            </w:r>
          </w:p>
          <w:p w14:paraId="11748370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3DE32380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f_NR_MobileInfo_NRCap_Get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();</w:t>
            </w:r>
          </w:p>
          <w:p w14:paraId="4DD5A7BC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if (not match (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v_NrCapability.accessStratumRelease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, rel15))</w:t>
            </w:r>
          </w:p>
          <w:p w14:paraId="1890C705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052FB7A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830364">
              <w:rPr>
                <w:rFonts w:ascii="Arial" w:hAnsi="Arial" w:cs="Arial"/>
                <w:lang w:val="en-US"/>
              </w:rPr>
              <w:t>f_SetVerdictInconc</w:t>
            </w:r>
            <w:proofErr w:type="spellEnd"/>
            <w:r w:rsidRPr="00830364">
              <w:rPr>
                <w:rFonts w:ascii="Arial" w:hAnsi="Arial" w:cs="Arial"/>
                <w:lang w:val="en-US"/>
              </w:rPr>
              <w:t>(__FILE__, __LINE__, "Test Case applicable to Rel-15 UE only");</w:t>
            </w:r>
          </w:p>
          <w:p w14:paraId="12A4406E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}</w:t>
            </w:r>
          </w:p>
          <w:p w14:paraId="4248847E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3AD3F717" w14:textId="77777777" w:rsidR="00331C24" w:rsidRPr="008E5453" w:rsidRDefault="00331C24" w:rsidP="00331C24">
      <w:pPr>
        <w:rPr>
          <w:rFonts w:ascii="Arial" w:hAnsi="Arial" w:cs="Arial"/>
          <w:lang w:val="en-US"/>
        </w:rPr>
      </w:pPr>
    </w:p>
    <w:p w14:paraId="70BAF1EA" w14:textId="77777777" w:rsidR="00331C24" w:rsidRPr="008B0647" w:rsidRDefault="00331C24" w:rsidP="00331C24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1C24" w:rsidRPr="008E5453" w14:paraId="671B9A39" w14:textId="77777777" w:rsidTr="006A0223">
        <w:tc>
          <w:tcPr>
            <w:tcW w:w="9855" w:type="dxa"/>
          </w:tcPr>
          <w:p w14:paraId="4EDF7F90" w14:textId="77777777" w:rsidR="00331C24" w:rsidRPr="004E399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F2DA45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450635B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{</w:t>
            </w:r>
          </w:p>
          <w:p w14:paraId="1A4833A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NG_CellsOnDifferentPLMN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5EF27D03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;</w:t>
            </w:r>
          </w:p>
          <w:p w14:paraId="17B2B2C9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NG_NAS_GutiParameters_Type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;</w:t>
            </w:r>
          </w:p>
          <w:p w14:paraId="3D818291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NG_MobileIdentity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;</w:t>
            </w:r>
          </w:p>
          <w:p w14:paraId="2C7ABB56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NG_NAS_DL_Message_Type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;</w:t>
            </w:r>
          </w:p>
          <w:p w14:paraId="7B7190B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NG_TrackingAreaIdList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;</w:t>
            </w:r>
          </w:p>
          <w:p w14:paraId="4ECA4281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;</w:t>
            </w:r>
          </w:p>
          <w:p w14:paraId="4066305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;</w:t>
            </w:r>
          </w:p>
          <w:p w14:paraId="2B5985DF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UE_NR_Capability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;</w:t>
            </w:r>
          </w:p>
          <w:p w14:paraId="2471970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34BC9BC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1"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@</w:t>
            </w:r>
          </w:p>
          <w:p w14:paraId="42B1C54A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38EA7C1A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16A7D19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2"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@</w:t>
            </w:r>
          </w:p>
          <w:p w14:paraId="3F1FF654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lastRenderedPageBreak/>
              <w:t xml:space="preserve">    //Check: Does the UE transmit a REGISTRATION REQUEST message?</w:t>
            </w:r>
          </w:p>
          <w:p w14:paraId="4839CD01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f_NR_RRC_ConnEst_DefWithNas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, ?);</w:t>
            </w:r>
          </w:p>
          <w:p w14:paraId="6C7A8D0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if (not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f_Check_NG_RegistrationReqMsg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)) {</w:t>
            </w:r>
          </w:p>
          <w:p w14:paraId="34824F4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(__FILE__, __LINE__, "Registration Request Message Failed");</w:t>
            </w:r>
          </w:p>
          <w:p w14:paraId="0628B7C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}</w:t>
            </w:r>
          </w:p>
          <w:p w14:paraId="63201F3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625A88D3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3-11"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@</w:t>
            </w:r>
          </w:p>
          <w:p w14:paraId="463FEC8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f_NR5GC_RRC_Idle_Steps5_13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,</w:t>
            </w:r>
          </w:p>
          <w:p w14:paraId="1D62DEA0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,</w:t>
            </w:r>
          </w:p>
          <w:p w14:paraId="75036E33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f_NR_Asn2Nas_PlmnId(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)),</w:t>
            </w:r>
          </w:p>
          <w:p w14:paraId="1FA77EB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77B4BA0C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52457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:= f_NR5GC_CellInfo_GetGutiParameters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4E3F974F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:= f_NG_GutiParameters2MobileIdentity (f_NR_Asn2Nas_PlmnId(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)),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789C8AA3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f_NR_CellInfo_GetTAC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287F805C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:= cs_NG_TAIListNonConsecutive(f_NR_Asn2Nas_PlmnId(f_NR_CellInfo_GetPLMN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)), {bit2oct(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)});</w:t>
            </w:r>
          </w:p>
          <w:p w14:paraId="3E6C07B0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16FC29A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12"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@</w:t>
            </w:r>
          </w:p>
          <w:p w14:paraId="47897BB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f_Get_NG_RegistrationAcceptMsg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,</w:t>
            </w:r>
          </w:p>
          <w:p w14:paraId="005BF94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,</w:t>
            </w:r>
          </w:p>
          <w:p w14:paraId="6377759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,</w:t>
            </w:r>
          </w:p>
          <w:p w14:paraId="78E7A076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,</w:t>
            </w:r>
          </w:p>
          <w:p w14:paraId="6903BF5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4FD01272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cs_EmptyCAGInfoList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7C606ED6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cas_NR_SRB_NasPdu_REQ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, tsc_NR_RbId_SRB1, -,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cs_NG_NAS_Request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)));</w:t>
            </w:r>
          </w:p>
          <w:p w14:paraId="1A88F644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135C3F2F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13"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@</w:t>
            </w:r>
          </w:p>
          <w:p w14:paraId="54F0B58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f_NR5GC_Registration_Complete(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3171ED5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f_NR_PreliminaryPass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(__FILE__, __LINE__, "Step 13");</w:t>
            </w:r>
          </w:p>
          <w:p w14:paraId="7AABEE62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30E5317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//prose CR needed</w:t>
            </w:r>
          </w:p>
          <w:p w14:paraId="63A88D6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r w:rsidRPr="00033967">
              <w:rPr>
                <w:rFonts w:ascii="Arial" w:hAnsi="Arial" w:cs="Arial"/>
                <w:highlight w:val="yellow"/>
                <w:lang w:val="en-US"/>
              </w:rPr>
              <w:t>f_NR5GC_RRC_Idle_Steps16_20 (</w:t>
            </w:r>
            <w:proofErr w:type="spellStart"/>
            <w:r w:rsidRPr="00033967">
              <w:rPr>
                <w:rFonts w:ascii="Arial" w:hAnsi="Arial" w:cs="Arial"/>
                <w:highlight w:val="yellow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highlight w:val="yellow"/>
                <w:lang w:val="en-US"/>
              </w:rPr>
              <w:t xml:space="preserve">, -, -, </w:t>
            </w:r>
            <w:proofErr w:type="spellStart"/>
            <w:r w:rsidRPr="00033967">
              <w:rPr>
                <w:rFonts w:ascii="Arial" w:hAnsi="Arial" w:cs="Arial"/>
                <w:highlight w:val="yellow"/>
                <w:lang w:val="en-US"/>
              </w:rPr>
              <w:t>rrcConnectionRelease</w:t>
            </w:r>
            <w:proofErr w:type="spellEnd"/>
            <w:r w:rsidRPr="00033967">
              <w:rPr>
                <w:rFonts w:ascii="Arial" w:hAnsi="Arial" w:cs="Arial"/>
                <w:highlight w:val="yellow"/>
                <w:lang w:val="en-US"/>
              </w:rPr>
              <w:t>);   //@sic R5s211673 sic@</w:t>
            </w:r>
            <w:r w:rsidRPr="00033967">
              <w:rPr>
                <w:rFonts w:ascii="Arial" w:hAnsi="Arial" w:cs="Arial"/>
                <w:lang w:val="en-US"/>
              </w:rPr>
              <w:t xml:space="preserve"> </w:t>
            </w:r>
          </w:p>
          <w:p w14:paraId="5445B86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11C13226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f_NR_MobileInfo_NRCap_Get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();</w:t>
            </w:r>
          </w:p>
          <w:p w14:paraId="3BAD9BA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if (not match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v_NrCapability.accessStratumRelease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, rel15))</w:t>
            </w:r>
          </w:p>
          <w:p w14:paraId="0E38D97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35FC745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f_SetVerdictInconc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(__FILE__, __LINE__, "Test Case applicable to Rel-15 UE only");</w:t>
            </w:r>
          </w:p>
          <w:p w14:paraId="3108F97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}</w:t>
            </w:r>
          </w:p>
          <w:p w14:paraId="4057105D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28F85FC4" w14:textId="77777777" w:rsidR="00331C24" w:rsidRDefault="00331C24" w:rsidP="00331C24"/>
    <w:p w14:paraId="5B7E9A9F" w14:textId="77777777" w:rsidR="00331C24" w:rsidRDefault="00331C24" w:rsidP="00331C24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31C24" w:rsidRPr="008E5453" w14:paraId="64ACC561" w14:textId="77777777" w:rsidTr="006A0223">
        <w:trPr>
          <w:trHeight w:val="447"/>
        </w:trPr>
        <w:tc>
          <w:tcPr>
            <w:tcW w:w="1985" w:type="dxa"/>
          </w:tcPr>
          <w:p w14:paraId="22FEBD59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1B2D547" w14:textId="77777777" w:rsidR="00331C24" w:rsidRPr="008E5453" w:rsidRDefault="00331C24" w:rsidP="006A0223">
            <w:pPr>
              <w:spacing w:after="0"/>
              <w:rPr>
                <w:rFonts w:ascii="Arial" w:hAnsi="Arial" w:cs="Arial"/>
              </w:rPr>
            </w:pPr>
            <w:r w:rsidRPr="002B3EA3">
              <w:rPr>
                <w:rFonts w:ascii="Arial" w:hAnsi="Arial" w:cs="Arial"/>
              </w:rPr>
              <w:t>f_TC_9_1_5_1_15_NR5GC</w:t>
            </w:r>
            <w:r>
              <w:rPr>
                <w:rFonts w:ascii="Arial" w:hAnsi="Arial" w:cs="Arial"/>
              </w:rPr>
              <w:t>()</w:t>
            </w:r>
          </w:p>
        </w:tc>
      </w:tr>
      <w:tr w:rsidR="00331C24" w:rsidRPr="008E5453" w14:paraId="1B8C906F" w14:textId="77777777" w:rsidTr="006A0223">
        <w:trPr>
          <w:trHeight w:val="452"/>
        </w:trPr>
        <w:tc>
          <w:tcPr>
            <w:tcW w:w="1985" w:type="dxa"/>
          </w:tcPr>
          <w:p w14:paraId="531D0A1B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198EEB" w14:textId="3BA424D4" w:rsidR="00331C24" w:rsidRPr="000F36DD" w:rsidRDefault="00331C24" w:rsidP="006A0223">
            <w:pPr>
              <w:rPr>
                <w:rFonts w:ascii="Arial" w:hAnsi="Arial" w:cs="Arial"/>
              </w:rPr>
            </w:pPr>
            <w:r w:rsidRPr="00331C24">
              <w:rPr>
                <w:rFonts w:ascii="Arial" w:hAnsi="Arial" w:cs="Arial"/>
              </w:rPr>
              <w:t xml:space="preserve">From Change#1, </w:t>
            </w:r>
            <w:proofErr w:type="spellStart"/>
            <w:r w:rsidRPr="00331C24">
              <w:rPr>
                <w:rFonts w:ascii="Arial" w:hAnsi="Arial" w:cs="Arial"/>
              </w:rPr>
              <w:t>RRCrelease</w:t>
            </w:r>
            <w:proofErr w:type="spellEnd"/>
            <w:r w:rsidRPr="00331C24">
              <w:rPr>
                <w:rFonts w:ascii="Arial" w:hAnsi="Arial" w:cs="Arial"/>
              </w:rPr>
              <w:t xml:space="preserve"> performed at the end, requiring </w:t>
            </w:r>
            <w:proofErr w:type="spellStart"/>
            <w:r w:rsidRPr="00331C24">
              <w:rPr>
                <w:rFonts w:ascii="Arial" w:hAnsi="Arial" w:cs="Arial"/>
              </w:rPr>
              <w:t>Postamble</w:t>
            </w:r>
            <w:proofErr w:type="spellEnd"/>
            <w:r w:rsidRPr="00331C24">
              <w:rPr>
                <w:rFonts w:ascii="Arial" w:hAnsi="Arial" w:cs="Arial"/>
              </w:rPr>
              <w:t xml:space="preserve"> be performed in IDLE</w:t>
            </w:r>
          </w:p>
        </w:tc>
      </w:tr>
      <w:tr w:rsidR="00331C24" w:rsidRPr="008E5453" w14:paraId="31717217" w14:textId="77777777" w:rsidTr="006A0223">
        <w:tc>
          <w:tcPr>
            <w:tcW w:w="1985" w:type="dxa"/>
          </w:tcPr>
          <w:p w14:paraId="7A8DBB9A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2A62F583" w14:textId="77777777" w:rsidR="00331C24" w:rsidRPr="008E5453" w:rsidRDefault="00331C24" w:rsidP="006A0223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is in IDLE state</w:t>
            </w:r>
          </w:p>
        </w:tc>
      </w:tr>
      <w:tr w:rsidR="00331C24" w:rsidRPr="008E5453" w14:paraId="66215DC4" w14:textId="77777777" w:rsidTr="006A0223">
        <w:tc>
          <w:tcPr>
            <w:tcW w:w="1985" w:type="dxa"/>
          </w:tcPr>
          <w:p w14:paraId="6832AB7A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AE96054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Pr="004E3994">
              <w:rPr>
                <w:rFonts w:ascii="Arial" w:hAnsi="Arial" w:cs="Arial"/>
                <w:lang w:val="en-US"/>
              </w:rPr>
              <w:t>_NR5GC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331C24" w:rsidRPr="008E5453" w14:paraId="0584CD75" w14:textId="77777777" w:rsidTr="006A0223">
        <w:tc>
          <w:tcPr>
            <w:tcW w:w="1985" w:type="dxa"/>
          </w:tcPr>
          <w:p w14:paraId="29170DBC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74769D7D" w14:textId="44DD2303" w:rsidR="00331C24" w:rsidRPr="008E5453" w:rsidRDefault="00D62FF5" w:rsidP="006A0223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561B08">
              <w:rPr>
                <w:rFonts w:ascii="Arial" w:hAnsi="Arial"/>
                <w:highlight w:val="cyan"/>
              </w:rPr>
              <w:t>Accepted conditional to prose CR agreement at RAN5</w:t>
            </w:r>
            <w:r w:rsidRPr="00FF52C1">
              <w:rPr>
                <w:rFonts w:ascii="Arial" w:hAnsi="Arial"/>
                <w:highlight w:val="cyan"/>
              </w:rPr>
              <w:t>#9</w:t>
            </w:r>
            <w:r w:rsidRPr="00270738">
              <w:rPr>
                <w:rFonts w:ascii="Arial" w:hAnsi="Arial"/>
                <w:highlight w:val="cyan"/>
              </w:rPr>
              <w:t>4</w:t>
            </w:r>
            <w:r w:rsidRPr="00270738">
              <w:rPr>
                <w:rFonts w:ascii="Arial" w:hAnsi="Arial" w:hint="eastAsia"/>
                <w:highlight w:val="cyan"/>
                <w:lang w:eastAsia="zh-CN"/>
              </w:rPr>
              <w:t>-e</w:t>
            </w:r>
            <w:r w:rsidRPr="00270738">
              <w:rPr>
                <w:rFonts w:ascii="Arial" w:hAnsi="Arial"/>
                <w:highlight w:val="cyan"/>
                <w:lang w:eastAsia="zh-CN"/>
              </w:rPr>
              <w:t xml:space="preserve"> meeting.</w:t>
            </w:r>
          </w:p>
        </w:tc>
      </w:tr>
    </w:tbl>
    <w:p w14:paraId="52CABD85" w14:textId="77777777" w:rsidR="00331C24" w:rsidRPr="008E5453" w:rsidRDefault="00331C24" w:rsidP="00331C24">
      <w:pPr>
        <w:rPr>
          <w:rFonts w:ascii="Arial" w:hAnsi="Arial" w:cs="Arial"/>
          <w:lang w:val="en-US"/>
        </w:rPr>
      </w:pPr>
    </w:p>
    <w:p w14:paraId="46D5841D" w14:textId="77777777" w:rsidR="00331C24" w:rsidRPr="002B3EA3" w:rsidRDefault="00331C24" w:rsidP="00331C24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1C24" w:rsidRPr="008E5453" w14:paraId="30C7C753" w14:textId="77777777" w:rsidTr="006A0223">
        <w:tc>
          <w:tcPr>
            <w:tcW w:w="9855" w:type="dxa"/>
          </w:tcPr>
          <w:p w14:paraId="083A1C7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3863939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5F22F4A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NG_AllCellsOnSamePLMN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5B11A0B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4E4F365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FE57C3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31DBB33C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f_NR_CellConfig_Def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5477C96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f_NR5GC_Preamble 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, STATE_OFF_0B);</w:t>
            </w:r>
          </w:p>
          <w:p w14:paraId="1277697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(true);</w:t>
            </w:r>
          </w:p>
          <w:p w14:paraId="0A16A2C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2170436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6AD6915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4492CF62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(false);</w:t>
            </w:r>
          </w:p>
          <w:p w14:paraId="4F2ACA8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37A87469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5486B20A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f_NR_Postamble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03396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033967">
              <w:rPr>
                <w:rFonts w:ascii="Arial" w:hAnsi="Arial" w:cs="Arial"/>
                <w:lang w:val="en-US"/>
              </w:rPr>
              <w:t xml:space="preserve">, </w:t>
            </w:r>
            <w:r w:rsidRPr="00DB5E5E">
              <w:rPr>
                <w:rFonts w:ascii="Arial" w:hAnsi="Arial" w:cs="Arial"/>
                <w:highlight w:val="yellow"/>
                <w:lang w:val="en-US"/>
              </w:rPr>
              <w:t>STATE_CONNECTED_3A</w:t>
            </w:r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4E6917ED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7B368807" w14:textId="77777777" w:rsidR="00331C24" w:rsidRPr="008E5453" w:rsidRDefault="00331C24" w:rsidP="00331C24">
      <w:pPr>
        <w:rPr>
          <w:rFonts w:ascii="Arial" w:hAnsi="Arial" w:cs="Arial"/>
          <w:lang w:val="en-US"/>
        </w:rPr>
      </w:pPr>
    </w:p>
    <w:p w14:paraId="760D5C51" w14:textId="77777777" w:rsidR="00331C24" w:rsidRPr="002B3EA3" w:rsidRDefault="00331C24" w:rsidP="00331C24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1C24" w:rsidRPr="008E5453" w14:paraId="336452FD" w14:textId="77777777" w:rsidTr="006A0223">
        <w:tc>
          <w:tcPr>
            <w:tcW w:w="9855" w:type="dxa"/>
          </w:tcPr>
          <w:p w14:paraId="799B7F4A" w14:textId="77777777" w:rsidR="00331C2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D6F416D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Pr="002B3EA3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102DE311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4B6CCF4D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NG_AllCellsOnSamePLMN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2859ABCB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13205707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AB75792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46A76670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f_NR_CellConfig_Def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1F11ADD5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f_NR5GC_Preamble 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, STATE_OFF_0B);</w:t>
            </w:r>
          </w:p>
          <w:p w14:paraId="04468160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(true);</w:t>
            </w:r>
          </w:p>
          <w:p w14:paraId="1FDDEDCF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1FF8DEF1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298D74A1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2C01D5B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(false);</w:t>
            </w:r>
          </w:p>
          <w:p w14:paraId="0F32EFDF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0290040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2FFB609B" w14:textId="77777777" w:rsidR="00331C24" w:rsidRPr="00DB5E5E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DB5E5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DB5E5E">
              <w:rPr>
                <w:rFonts w:ascii="Arial" w:hAnsi="Arial" w:cs="Arial"/>
                <w:lang w:val="en-US"/>
              </w:rPr>
              <w:t>f_NR_Postamble</w:t>
            </w:r>
            <w:proofErr w:type="spellEnd"/>
            <w:r w:rsidRPr="00DB5E5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DB5E5E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DB5E5E">
              <w:rPr>
                <w:rFonts w:ascii="Arial" w:hAnsi="Arial" w:cs="Arial"/>
                <w:lang w:val="en-US"/>
              </w:rPr>
              <w:t xml:space="preserve">, </w:t>
            </w:r>
            <w:r w:rsidRPr="00DB5E5E">
              <w:rPr>
                <w:rFonts w:ascii="Arial" w:hAnsi="Arial" w:cs="Arial"/>
                <w:highlight w:val="yellow"/>
                <w:lang w:val="en-US"/>
              </w:rPr>
              <w:t>STATE_IDLE_1A</w:t>
            </w:r>
            <w:r w:rsidRPr="00DB5E5E">
              <w:rPr>
                <w:rFonts w:ascii="Arial" w:hAnsi="Arial" w:cs="Arial"/>
                <w:lang w:val="en-US"/>
              </w:rPr>
              <w:t>);</w:t>
            </w:r>
          </w:p>
          <w:p w14:paraId="59B5ED7A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AD07C71" w14:textId="77777777" w:rsidR="00331C24" w:rsidRDefault="00331C24" w:rsidP="00331C24"/>
    <w:p w14:paraId="1B42CE4C" w14:textId="77777777" w:rsidR="00331C24" w:rsidRDefault="00331C24" w:rsidP="00331C24"/>
    <w:p w14:paraId="6CF10BE1" w14:textId="77777777" w:rsidR="00331C24" w:rsidRDefault="00331C24" w:rsidP="00331C24"/>
    <w:p w14:paraId="16CA6F28" w14:textId="77777777" w:rsidR="00331C24" w:rsidRPr="00331C24" w:rsidRDefault="00331C24" w:rsidP="00331C24"/>
    <w:sectPr w:rsidR="00331C24" w:rsidRPr="00331C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2599A" w14:textId="77777777" w:rsidR="00A070E3" w:rsidRDefault="00A070E3">
      <w:r>
        <w:separator/>
      </w:r>
    </w:p>
  </w:endnote>
  <w:endnote w:type="continuationSeparator" w:id="0">
    <w:p w14:paraId="79AEF2DA" w14:textId="77777777" w:rsidR="00A070E3" w:rsidRDefault="00A0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427A5" w14:textId="77777777" w:rsidR="00A070E3" w:rsidRDefault="00A070E3">
      <w:r>
        <w:separator/>
      </w:r>
    </w:p>
  </w:footnote>
  <w:footnote w:type="continuationSeparator" w:id="0">
    <w:p w14:paraId="038D8ACA" w14:textId="77777777" w:rsidR="00A070E3" w:rsidRDefault="00A07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3A02572"/>
    <w:multiLevelType w:val="hybridMultilevel"/>
    <w:tmpl w:val="71E24A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95"/>
    <w:rsid w:val="00025239"/>
    <w:rsid w:val="000578F1"/>
    <w:rsid w:val="000A1B15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0738"/>
    <w:rsid w:val="00275D12"/>
    <w:rsid w:val="00284FEB"/>
    <w:rsid w:val="002860C4"/>
    <w:rsid w:val="002B5741"/>
    <w:rsid w:val="002D362B"/>
    <w:rsid w:val="002E472E"/>
    <w:rsid w:val="002E74D4"/>
    <w:rsid w:val="00305409"/>
    <w:rsid w:val="00317F09"/>
    <w:rsid w:val="00331C24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62690"/>
    <w:rsid w:val="00464410"/>
    <w:rsid w:val="004B75B7"/>
    <w:rsid w:val="004B7C95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67638"/>
    <w:rsid w:val="0067716D"/>
    <w:rsid w:val="00695808"/>
    <w:rsid w:val="006A03C8"/>
    <w:rsid w:val="006B3C17"/>
    <w:rsid w:val="006B46FB"/>
    <w:rsid w:val="006E21FB"/>
    <w:rsid w:val="006E5968"/>
    <w:rsid w:val="00763428"/>
    <w:rsid w:val="00792342"/>
    <w:rsid w:val="007977A8"/>
    <w:rsid w:val="007B512A"/>
    <w:rsid w:val="007C2097"/>
    <w:rsid w:val="007D6A07"/>
    <w:rsid w:val="007E1FF3"/>
    <w:rsid w:val="007F6BBE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7E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070E3"/>
    <w:rsid w:val="00A1055C"/>
    <w:rsid w:val="00A246B6"/>
    <w:rsid w:val="00A47E70"/>
    <w:rsid w:val="00A50CF0"/>
    <w:rsid w:val="00A7671C"/>
    <w:rsid w:val="00A977AD"/>
    <w:rsid w:val="00AA2CBC"/>
    <w:rsid w:val="00AC5820"/>
    <w:rsid w:val="00AD1CD8"/>
    <w:rsid w:val="00B258BB"/>
    <w:rsid w:val="00B67B97"/>
    <w:rsid w:val="00B724C2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648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2FF5"/>
    <w:rsid w:val="00D66520"/>
    <w:rsid w:val="00D86D3D"/>
    <w:rsid w:val="00DB5E5E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12C0B"/>
    <w:rsid w:val="00F25D98"/>
    <w:rsid w:val="00F26FAA"/>
    <w:rsid w:val="00F300FB"/>
    <w:rsid w:val="00F6451C"/>
    <w:rsid w:val="00FB6386"/>
    <w:rsid w:val="00FC79FD"/>
    <w:rsid w:val="00FD7BD0"/>
    <w:rsid w:val="00FF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6</Pages>
  <Words>1640</Words>
  <Characters>9349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31</cp:revision>
  <cp:lastPrinted>1900-01-01T00:00:00Z</cp:lastPrinted>
  <dcterms:created xsi:type="dcterms:W3CDTF">2021-12-13T09:58:00Z</dcterms:created>
  <dcterms:modified xsi:type="dcterms:W3CDTF">2022-02-09T06:40:00Z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