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823D20" w14:textId="2DDE4FFB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2F6B6B">
        <w:rPr>
          <w:b/>
          <w:i/>
          <w:noProof/>
          <w:sz w:val="28"/>
        </w:rPr>
        <w:fldChar w:fldCharType="begin"/>
      </w:r>
      <w:r w:rsidR="002F6B6B">
        <w:rPr>
          <w:b/>
          <w:i/>
          <w:noProof/>
          <w:sz w:val="28"/>
        </w:rPr>
        <w:instrText xml:space="preserve"> DOCPROPERTY  Tdoc#  \* MERGEFORMAT </w:instrText>
      </w:r>
      <w:r w:rsidR="002F6B6B">
        <w:rPr>
          <w:b/>
          <w:i/>
          <w:noProof/>
          <w:sz w:val="28"/>
        </w:rPr>
        <w:fldChar w:fldCharType="separate"/>
      </w:r>
      <w:r w:rsidR="00A1055C">
        <w:rPr>
          <w:b/>
          <w:i/>
          <w:noProof/>
          <w:sz w:val="28"/>
        </w:rPr>
        <w:t>R5s2</w:t>
      </w:r>
      <w:r w:rsidR="009943F9">
        <w:rPr>
          <w:b/>
          <w:i/>
          <w:noProof/>
          <w:sz w:val="28"/>
        </w:rPr>
        <w:t>2</w:t>
      </w:r>
      <w:r w:rsidR="005A6FEB">
        <w:rPr>
          <w:b/>
          <w:i/>
          <w:noProof/>
          <w:sz w:val="28"/>
        </w:rPr>
        <w:t>0</w:t>
      </w:r>
      <w:r w:rsidR="00340248">
        <w:rPr>
          <w:b/>
          <w:i/>
          <w:noProof/>
          <w:sz w:val="28"/>
        </w:rPr>
        <w:t>1</w:t>
      </w:r>
      <w:r w:rsidR="00A15AEB">
        <w:rPr>
          <w:b/>
          <w:i/>
          <w:noProof/>
          <w:sz w:val="28"/>
        </w:rPr>
        <w:t>8</w:t>
      </w:r>
      <w:r w:rsidR="00E36C2A">
        <w:rPr>
          <w:b/>
          <w:i/>
          <w:noProof/>
          <w:sz w:val="28"/>
        </w:rPr>
        <w:t>3</w:t>
      </w:r>
      <w:r w:rsidR="002F6B6B">
        <w:rPr>
          <w:b/>
          <w:i/>
          <w:noProof/>
          <w:sz w:val="28"/>
        </w:rPr>
        <w:fldChar w:fldCharType="end"/>
      </w:r>
    </w:p>
    <w:p w14:paraId="5D6FC58C" w14:textId="1E5CEA7A" w:rsidR="001A09A3" w:rsidRDefault="002F6B6B" w:rsidP="001A09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316067D9" w:rsidR="001E41F3" w:rsidRPr="00410371" w:rsidRDefault="005A6FEB" w:rsidP="005A6F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DA44899" w:rsidR="001E41F3" w:rsidRPr="00410371" w:rsidRDefault="005A6F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CF0524">
              <w:rPr>
                <w:b/>
                <w:noProof/>
                <w:sz w:val="28"/>
              </w:rPr>
              <w:t>3</w:t>
            </w:r>
            <w:r w:rsidR="00A364EE">
              <w:rPr>
                <w:b/>
                <w:noProof/>
                <w:sz w:val="28"/>
              </w:rPr>
              <w:t>3</w:t>
            </w:r>
            <w:r w:rsidR="00E36C2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98DD0A5" w:rsidR="001E41F3" w:rsidRPr="00410371" w:rsidRDefault="005A6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14AC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1F56328" w:rsidR="001E41F3" w:rsidRDefault="00E36C2A" w:rsidP="005A6FEB">
            <w:pPr>
              <w:pStyle w:val="CRCoverPage"/>
              <w:spacing w:after="0"/>
              <w:rPr>
                <w:noProof/>
              </w:rPr>
            </w:pPr>
            <w:r w:rsidRPr="00E36C2A">
              <w:t>Correction for 5GMM test cases 9.1.5.2.7 and 9.1.5.2.8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A0F0216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B007423" w:rsidR="001E41F3" w:rsidRDefault="003F3F6C" w:rsidP="003F3F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476742E" w:rsidR="001E41F3" w:rsidRDefault="00CF0524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2022-01-</w:t>
            </w:r>
            <w:r w:rsidR="00A15AEB">
              <w:rPr>
                <w:noProof/>
              </w:rPr>
              <w:t>1</w:t>
            </w:r>
            <w:r w:rsidR="00E36C2A">
              <w:rPr>
                <w:noProof/>
              </w:rPr>
              <w:t>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3C48B54" w:rsidR="001E41F3" w:rsidRDefault="00872D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C0275AB" w:rsidR="001E41F3" w:rsidRDefault="0087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40F4A" w14:textId="156F5889" w:rsidR="00360E31" w:rsidRDefault="00B95809" w:rsidP="00360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REGISTRATION REJECT steps, IMS component should be reset to allow for 2</w:t>
            </w:r>
            <w:r w:rsidRPr="00B95809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IMS registration following.</w:t>
            </w:r>
          </w:p>
          <w:p w14:paraId="5CC9551D" w14:textId="3BE70AE4" w:rsidR="001E41F3" w:rsidRDefault="001E41F3" w:rsidP="00360E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2B3197A" w:rsidR="0064218F" w:rsidRPr="0064218F" w:rsidRDefault="00B95809" w:rsidP="00E36C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Reset IMS component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A00A7D8" w:rsidR="001E41F3" w:rsidRDefault="00FC6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</w:t>
            </w:r>
            <w:r w:rsidR="00E36C2A">
              <w:rPr>
                <w:noProof/>
              </w:rPr>
              <w:t xml:space="preserve">IMS-enabled </w:t>
            </w:r>
            <w:r>
              <w:rPr>
                <w:noProof/>
              </w:rPr>
              <w:t>UE may fail this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3D74F5A" w:rsidR="001E41F3" w:rsidRDefault="00E36C2A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9.1.5.2.7.NR5GC, 9.1.5.2.8.NR5GC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0EDF53F" w:rsidR="001E41F3" w:rsidRDefault="005A6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93426994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2E102FC6" w14:textId="41E787CE" w:rsidR="00B95809" w:rsidRDefault="003A22C0">
      <w:pPr>
        <w:pStyle w:val="10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95809" w:rsidRPr="00486C8E">
        <w:rPr>
          <w:rFonts w:cs="Arial"/>
          <w:iCs/>
        </w:rPr>
        <w:t>Table of Contents</w:t>
      </w:r>
      <w:r w:rsidR="00B95809">
        <w:tab/>
      </w:r>
      <w:r w:rsidR="00B95809">
        <w:fldChar w:fldCharType="begin"/>
      </w:r>
      <w:r w:rsidR="00B95809">
        <w:instrText xml:space="preserve"> PAGEREF _Toc93426994 \h </w:instrText>
      </w:r>
      <w:r w:rsidR="00B95809">
        <w:fldChar w:fldCharType="separate"/>
      </w:r>
      <w:r w:rsidR="00B95809">
        <w:t>2</w:t>
      </w:r>
      <w:r w:rsidR="00B95809">
        <w:fldChar w:fldCharType="end"/>
      </w:r>
    </w:p>
    <w:p w14:paraId="3E0592ED" w14:textId="04F55874" w:rsidR="00B95809" w:rsidRDefault="00B95809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486C8E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486C8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_Toc93426995 \h </w:instrText>
      </w:r>
      <w:r>
        <w:fldChar w:fldCharType="separate"/>
      </w:r>
      <w:r>
        <w:t>3</w:t>
      </w:r>
      <w:r>
        <w:fldChar w:fldCharType="end"/>
      </w:r>
    </w:p>
    <w:p w14:paraId="76E25953" w14:textId="09D185A4" w:rsidR="00B95809" w:rsidRDefault="00B95809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486C8E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486C8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_Toc93426996 \h </w:instrText>
      </w:r>
      <w:r>
        <w:fldChar w:fldCharType="separate"/>
      </w:r>
      <w:r>
        <w:t>3</w:t>
      </w:r>
      <w:r>
        <w:fldChar w:fldCharType="end"/>
      </w:r>
    </w:p>
    <w:p w14:paraId="6489AD13" w14:textId="0E748957" w:rsidR="00B95809" w:rsidRDefault="00B95809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>
        <w:t xml:space="preserve">2.1 </w:t>
      </w:r>
      <w:r w:rsidRPr="00486C8E">
        <w:rPr>
          <w:b/>
          <w:lang w:val="en-US"/>
        </w:rPr>
        <w:t xml:space="preserve">1 </w:t>
      </w:r>
      <w:r w:rsidRPr="00486C8E">
        <w:rPr>
          <w:b/>
          <w:lang w:val="pt-BR"/>
        </w:rPr>
        <w:t xml:space="preserve">Change </w:t>
      </w:r>
      <w:r w:rsidRPr="00486C8E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_Toc93426997 \h </w:instrText>
      </w:r>
      <w:r>
        <w:fldChar w:fldCharType="separate"/>
      </w:r>
      <w:r>
        <w:t>3</w:t>
      </w:r>
      <w:r>
        <w:fldChar w:fldCharType="end"/>
      </w:r>
    </w:p>
    <w:p w14:paraId="10C1AFB6" w14:textId="123F64AC" w:rsidR="00B95809" w:rsidRDefault="00B95809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486C8E">
        <w:rPr>
          <w:b/>
          <w:lang w:val="en-US"/>
        </w:rPr>
        <w:t xml:space="preserve">2.2 </w:t>
      </w:r>
      <w:r w:rsidRPr="00486C8E">
        <w:rPr>
          <w:b/>
          <w:lang w:val="pt-BR"/>
        </w:rPr>
        <w:t xml:space="preserve">Change </w:t>
      </w:r>
      <w:r w:rsidRPr="00486C8E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_Toc93426998 \h </w:instrText>
      </w:r>
      <w:r>
        <w:fldChar w:fldCharType="separate"/>
      </w:r>
      <w:r>
        <w:t>8</w:t>
      </w:r>
      <w:r>
        <w:fldChar w:fldCharType="end"/>
      </w:r>
    </w:p>
    <w:p w14:paraId="2E4D4796" w14:textId="717E8B9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3426995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9EE65B9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</w:t>
      </w:r>
      <w:r w:rsidRPr="009E780A">
        <w:rPr>
          <w:rFonts w:cs="Arial"/>
        </w:rPr>
        <w:t xml:space="preserve">correct issues in the ATS </w:t>
      </w:r>
      <w:r w:rsidR="005A6FEB" w:rsidRPr="009E780A">
        <w:rPr>
          <w:rFonts w:cs="Arial"/>
          <w:lang w:eastAsia="ja-JP"/>
        </w:rPr>
        <w:t>iwd-TTCN3-B2020-09_D12wk49</w:t>
      </w:r>
      <w:r w:rsidRPr="009E780A">
        <w:rPr>
          <w:rFonts w:cs="Arial"/>
          <w:lang w:eastAsia="ja-JP"/>
        </w:rPr>
        <w:t xml:space="preserve"> </w:t>
      </w:r>
      <w:r w:rsidRPr="009E780A">
        <w:rPr>
          <w:rFonts w:cs="Arial"/>
        </w:rPr>
        <w:t>related to the title of this CR.</w:t>
      </w:r>
    </w:p>
    <w:p w14:paraId="0F972DA1" w14:textId="4AE07F61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9E780A">
        <w:rPr>
          <w:rFonts w:cs="Arial"/>
          <w:b/>
          <w:sz w:val="24"/>
          <w:lang w:eastAsia="ja-JP"/>
        </w:rPr>
        <w:t>Contact:</w:t>
      </w:r>
      <w:r w:rsidRPr="009E780A">
        <w:rPr>
          <w:rFonts w:cs="Arial"/>
          <w:b/>
          <w:sz w:val="24"/>
          <w:lang w:eastAsia="ja-JP"/>
        </w:rPr>
        <w:tab/>
      </w:r>
      <w:r w:rsidR="005A6FEB" w:rsidRPr="009E780A">
        <w:rPr>
          <w:rFonts w:cs="Arial"/>
          <w:sz w:val="24"/>
          <w:lang w:eastAsia="ja-JP"/>
        </w:rPr>
        <w:t>Shaun Harry</w:t>
      </w:r>
      <w:r w:rsidRPr="009E780A">
        <w:rPr>
          <w:rFonts w:cs="Arial"/>
          <w:sz w:val="24"/>
          <w:lang w:eastAsia="ja-JP"/>
        </w:rPr>
        <w:br/>
      </w:r>
      <w:r w:rsidRPr="009E780A">
        <w:rPr>
          <w:rFonts w:cs="Arial"/>
          <w:b/>
          <w:lang w:eastAsia="ja-JP"/>
        </w:rPr>
        <w:tab/>
      </w:r>
      <w:r w:rsidR="005A6FEB" w:rsidRPr="009E780A">
        <w:rPr>
          <w:rFonts w:cs="Arial"/>
          <w:lang w:eastAsia="ja-JP"/>
        </w:rPr>
        <w:t>shaun.harry@keysight.com</w:t>
      </w:r>
    </w:p>
    <w:p w14:paraId="4FC1BE4E" w14:textId="13BE0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43E774FB" w:rsidR="003A22C0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3426996"/>
      <w:r w:rsidRPr="00854C55">
        <w:rPr>
          <w:b/>
        </w:rPr>
        <w:t>Corrections required</w:t>
      </w:r>
      <w:bookmarkEnd w:id="4"/>
      <w:bookmarkEnd w:id="5"/>
      <w:bookmarkEnd w:id="6"/>
    </w:p>
    <w:p w14:paraId="65437E5D" w14:textId="5ED98388" w:rsidR="00E36C2A" w:rsidRDefault="00A15AEB" w:rsidP="00E36C2A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7" w:name="_Toc93426997"/>
      <w:r>
        <w:t xml:space="preserve">2.1 </w:t>
      </w:r>
      <w:r w:rsidR="00E36C2A">
        <w:rPr>
          <w:b/>
          <w:lang w:val="en-US"/>
        </w:rPr>
        <w:t xml:space="preserve">1 </w:t>
      </w:r>
      <w:r w:rsidR="00E36C2A">
        <w:rPr>
          <w:b/>
          <w:lang w:val="pt-BR"/>
        </w:rPr>
        <w:t xml:space="preserve">Change </w:t>
      </w:r>
      <w:r w:rsidR="00E36C2A">
        <w:rPr>
          <w:b/>
          <w:lang w:val="en-US"/>
        </w:rPr>
        <w:t>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36C2A" w14:paraId="02E689D2" w14:textId="77777777" w:rsidTr="00DB67B2">
        <w:trPr>
          <w:trHeight w:val="447"/>
        </w:trPr>
        <w:tc>
          <w:tcPr>
            <w:tcW w:w="1985" w:type="dxa"/>
          </w:tcPr>
          <w:p w14:paraId="6953B469" w14:textId="77777777" w:rsidR="00E36C2A" w:rsidRDefault="00E36C2A" w:rsidP="00DB67B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B3D1F4C" w14:textId="77777777" w:rsidR="00E36C2A" w:rsidRDefault="00E36C2A" w:rsidP="00DB67B2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>fl_TC_9_1_5_2_8_TestBody</w:t>
            </w:r>
          </w:p>
        </w:tc>
      </w:tr>
      <w:tr w:rsidR="00E36C2A" w14:paraId="5813D632" w14:textId="77777777" w:rsidTr="00DB67B2">
        <w:trPr>
          <w:trHeight w:val="549"/>
        </w:trPr>
        <w:tc>
          <w:tcPr>
            <w:tcW w:w="1985" w:type="dxa"/>
          </w:tcPr>
          <w:p w14:paraId="6141DD48" w14:textId="77777777" w:rsidR="00E36C2A" w:rsidRDefault="00E36C2A" w:rsidP="00DB67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6D30281" w14:textId="0F672245" w:rsidR="00E36C2A" w:rsidRDefault="00E36C2A" w:rsidP="00DB67B2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At STEP 5 </w:t>
            </w:r>
            <w:r w:rsidRPr="0034590F">
              <w:rPr>
                <w:rFonts w:cs="Arial"/>
                <w:color w:val="000000"/>
                <w:lang w:eastAsia="zh-CN"/>
              </w:rPr>
              <w:t xml:space="preserve">The SS transmits a REGISTRATION REJECT message including 5GMM cause value #10 (implicitly de-registered) </w:t>
            </w:r>
            <w:r>
              <w:rPr>
                <w:rFonts w:cs="Arial"/>
                <w:color w:val="000000"/>
                <w:lang w:eastAsia="zh-CN"/>
              </w:rPr>
              <w:t>and so an IMS enabled UE will perform IMS registration again during the step 13-27a, following the initial Registration procedure.</w:t>
            </w:r>
          </w:p>
        </w:tc>
      </w:tr>
      <w:tr w:rsidR="00E36C2A" w14:paraId="2A180509" w14:textId="77777777" w:rsidTr="00DB67B2">
        <w:tc>
          <w:tcPr>
            <w:tcW w:w="1985" w:type="dxa"/>
          </w:tcPr>
          <w:p w14:paraId="0C0D1302" w14:textId="77777777" w:rsidR="00E36C2A" w:rsidRDefault="00E36C2A" w:rsidP="00DB67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C9EFB35" w14:textId="77777777" w:rsidR="00E36C2A" w:rsidRDefault="00E36C2A" w:rsidP="00DB67B2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bCs/>
                <w:lang w:val="en-US" w:eastAsia="en-GB"/>
              </w:rPr>
              <w:t>Reset IMS component to allow IMS registration.</w:t>
            </w:r>
          </w:p>
        </w:tc>
      </w:tr>
      <w:tr w:rsidR="00E36C2A" w14:paraId="759C058F" w14:textId="77777777" w:rsidTr="00DB67B2">
        <w:tc>
          <w:tcPr>
            <w:tcW w:w="1985" w:type="dxa"/>
          </w:tcPr>
          <w:p w14:paraId="7685E995" w14:textId="77777777" w:rsidR="00E36C2A" w:rsidRDefault="00E36C2A" w:rsidP="00DB67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A5EE5A1" w14:textId="77777777" w:rsidR="00E36C2A" w:rsidRDefault="00E36C2A" w:rsidP="00DB67B2">
            <w:pPr>
              <w:spacing w:after="0"/>
              <w:rPr>
                <w:rFonts w:ascii="Arial" w:hAnsi="Arial" w:cs="Arial"/>
                <w:color w:val="000000"/>
              </w:rPr>
            </w:pPr>
            <w:r w:rsidRPr="002D5EB6">
              <w:rPr>
                <w:rFonts w:ascii="Arial" w:hAnsi="Arial" w:cs="Arial"/>
                <w:color w:val="000000"/>
              </w:rPr>
              <w:t>Mobility_Registration_NR5GC.ttcn</w:t>
            </w:r>
          </w:p>
        </w:tc>
      </w:tr>
      <w:tr w:rsidR="00E36C2A" w14:paraId="4C178DDD" w14:textId="77777777" w:rsidTr="00DB67B2">
        <w:tc>
          <w:tcPr>
            <w:tcW w:w="1985" w:type="dxa"/>
          </w:tcPr>
          <w:p w14:paraId="7D8E485D" w14:textId="77777777" w:rsidR="00E36C2A" w:rsidRDefault="00E36C2A" w:rsidP="00DB67B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67B1D15" w14:textId="2B965084" w:rsidR="00E36C2A" w:rsidRDefault="002F6B6B" w:rsidP="00DB67B2">
            <w:pPr>
              <w:rPr>
                <w:rFonts w:ascii="Arial" w:hAnsi="Arial" w:hint="eastAsia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/>
                <w:highlight w:val="cyan"/>
                <w:lang w:eastAsia="zh-CN"/>
              </w:rPr>
              <w:t>ccepted.</w:t>
            </w:r>
          </w:p>
        </w:tc>
      </w:tr>
    </w:tbl>
    <w:p w14:paraId="3EAA2BF4" w14:textId="77777777" w:rsidR="00E36C2A" w:rsidRDefault="00E36C2A" w:rsidP="00E36C2A"/>
    <w:p w14:paraId="21651339" w14:textId="77777777" w:rsidR="00E36C2A" w:rsidRDefault="00E36C2A" w:rsidP="00E36C2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36C2A" w14:paraId="0D283466" w14:textId="77777777" w:rsidTr="00DB67B2">
        <w:tc>
          <w:tcPr>
            <w:tcW w:w="9855" w:type="dxa"/>
          </w:tcPr>
          <w:p w14:paraId="3D9F348B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/>
                <w:lang w:val="en-US" w:eastAsia="en-GB"/>
              </w:rPr>
              <w:t xml:space="preserve">  </w:t>
            </w:r>
            <w:r w:rsidRPr="00F42580">
              <w:rPr>
                <w:rFonts w:ascii="Arial" w:hAnsi="Arial"/>
                <w:bCs/>
                <w:lang w:val="en-US" w:eastAsia="en-GB"/>
              </w:rPr>
              <w:t>function fl_TC_9_1_5_2_8_TestBody() runs on NR5GC_PTC</w:t>
            </w:r>
          </w:p>
          <w:p w14:paraId="1FAF933D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2DB03D5D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var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NR_CellId_Type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:= f_NR5GC_MapNASCell(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ngc_CellA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NG_AllCellsOnSamePLMN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5D2EE715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var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NR_CellId_Type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v_NGC_NASCellB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:= f_NR5GC_MapNASCell(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ngc_CellB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NG_AllCellsOnSamePLMN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6B6409B6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var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PLMN_Identity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v_ASN_PLMN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f_NR_CellInfo_GetPLMN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v_NGC_NASCellB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77D57955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var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GMM_MobilityInfo_Type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v_GMM_MobilityInfo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539CB993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var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NG_NAS_MSG_Indication_Type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v_ReceivedMsg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3E881472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var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NAS_PlmnId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v_PLMN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:= f_NR_Asn2Nas_PlmnId(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v_ASN_PLMN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05851D4E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var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TrackingAreaCode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v_TAC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f_NR_CellInfo_GetTAC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);/* @sic R5s190761 change 4.1 sic@ */</w:t>
            </w:r>
          </w:p>
          <w:p w14:paraId="5EC1DC2D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var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NG_NAS_SecurityParams_Type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v_SecurityParams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4E2895F2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var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template (omit)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EAP_Message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v_EAP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:=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cs_EAP_Message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(bit2oct(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encvalue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cs_EAP_Success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)));</w:t>
            </w:r>
          </w:p>
          <w:p w14:paraId="060D3877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var template (omit) ABBA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v_ABBA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443BCEA6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var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NR_SRB_COMMON_IND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v_ReceivedAsp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45739098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var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template (value)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NG_NAS_DL_Message_Type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v_MsgToSend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7D7EEC55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/* @sic R5s190761 change 4.1 sic@ */</w:t>
            </w:r>
          </w:p>
          <w:p w14:paraId="093D8646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var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template (present)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NAS_KsiValue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v_KeySetId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:=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f_NR_SecurityKSIamf_Get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();</w:t>
            </w:r>
          </w:p>
          <w:p w14:paraId="1854D59E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var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NR_SecurityParams_Type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v_RRC_SecurityParams_save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f_NR_Security_Get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();</w:t>
            </w:r>
          </w:p>
          <w:p w14:paraId="0993CBFE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var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NG_NAS_SecurityParams_Type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v_SecurityParams_save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:= f_NR5GC_Security_Get();</w:t>
            </w:r>
          </w:p>
          <w:p w14:paraId="06058E97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var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NasCountInfo_Type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v_NasCountInfo_save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:=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f_SS_NG_NAS_CountGet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(NASCTRL);</w:t>
            </w:r>
          </w:p>
          <w:p w14:paraId="1E3BFCFE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7E655058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0FC84964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11B439E7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//@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"Step 1"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4A1E0BB7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//The SS configures: - NGC Cell B as "Serving cell</w:t>
            </w:r>
            <w:proofErr w:type="gramStart"/>
            <w:r w:rsidRPr="00F42580">
              <w:rPr>
                <w:rFonts w:ascii="Arial" w:hAnsi="Arial"/>
                <w:bCs/>
                <w:lang w:val="en-US" w:eastAsia="en-GB"/>
              </w:rPr>
              <w:t>"  -</w:t>
            </w:r>
            <w:proofErr w:type="gramEnd"/>
            <w:r w:rsidRPr="00F42580">
              <w:rPr>
                <w:rFonts w:ascii="Arial" w:hAnsi="Arial"/>
                <w:bCs/>
                <w:lang w:val="en-US" w:eastAsia="en-GB"/>
              </w:rPr>
              <w:t xml:space="preserve"> NGC Cell A as "Non-Suitable "Off" cell".</w:t>
            </w:r>
          </w:p>
          <w:p w14:paraId="7DB4392D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lastRenderedPageBreak/>
              <w:t xml:space="preserve">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f_NR_SetCellPower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v_NGC_NASCellB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, tsc_NR_ServingCellSSS_EPRE_FR1, tsc_NR_ServingCellSSS_EPRE_FR2);</w:t>
            </w:r>
          </w:p>
          <w:p w14:paraId="0602816A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f_NR_SetCellPower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tsc_NR_NonSuitableOffCellSSS_EPRE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tsc_NR_NonSuitableOffCellSSS_EPRE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292B81F9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0525E55C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19DC9ADE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//---need a prose to establish the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RRCConnection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.</w:t>
            </w:r>
          </w:p>
          <w:p w14:paraId="3F2E0313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//@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"Step 2"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6338D43B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//The UE transmits </w:t>
            </w:r>
            <w:proofErr w:type="gramStart"/>
            <w:r w:rsidRPr="00F42580">
              <w:rPr>
                <w:rFonts w:ascii="Arial" w:hAnsi="Arial"/>
                <w:bCs/>
                <w:lang w:val="en-US" w:eastAsia="en-GB"/>
              </w:rPr>
              <w:t>an</w:t>
            </w:r>
            <w:proofErr w:type="gramEnd"/>
            <w:r w:rsidRPr="00F42580">
              <w:rPr>
                <w:rFonts w:ascii="Arial" w:hAnsi="Arial"/>
                <w:bCs/>
                <w:lang w:val="en-US" w:eastAsia="en-GB"/>
              </w:rPr>
              <w:t xml:space="preserve"> REGISTRATION REQUEST message indicating "mobility registration updating".</w:t>
            </w:r>
          </w:p>
          <w:p w14:paraId="1632BD98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v_ReceivedMsg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f_NR_RRC_ConnEst_DefWithNas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v_NGC_NASCellB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tsc_NR_RRC_TI_Def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, ?,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tsc_SHT_IntegrityProtected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33A021BF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if (not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f_Check_NG_RegistrationReqMsg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v_GMM_MobilityInfo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v_ReceivedMsg.Pdu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, Mobility,</w:t>
            </w:r>
          </w:p>
          <w:p w14:paraId="213B78B3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                                     f_NR5GC_GetMobileIdGUTI 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, omit),/* @sic R5s190761 change 4.1 sic@ */</w:t>
            </w:r>
          </w:p>
          <w:p w14:paraId="01923C7B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                                 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f_NR_SecurityKSIamf_Get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(),</w:t>
            </w:r>
          </w:p>
          <w:p w14:paraId="6226D8CE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                                     -,-,-,-,-,</w:t>
            </w:r>
          </w:p>
          <w:p w14:paraId="0758316E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                                 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f_LastVisited_TAI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))) {</w:t>
            </w:r>
          </w:p>
          <w:p w14:paraId="5D6CF8B0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f_NR_SetVerdictFailOrInconc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(__FILE__, __LINE__, "Registration Request Message Failed");</w:t>
            </w:r>
          </w:p>
          <w:p w14:paraId="388D6CD4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2494C248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//@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"Step 3-4"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79EDFFA5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//The SS transmits an AUTHENTICATION REQUEST message to establish a new security context.</w:t>
            </w:r>
          </w:p>
          <w:p w14:paraId="3A7565B0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//The UE transmits an AUTHENTICATION RESPONSE message.</w:t>
            </w:r>
          </w:p>
          <w:p w14:paraId="44CAD772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34B80755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if (px_NAS_5GC_AuthenticationType == AKA_5G) {</w:t>
            </w:r>
          </w:p>
          <w:p w14:paraId="12FE1655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f_NR_Authentication5G_AKA(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v_NGC_NASCellB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tsc_SHT_NoSecurityProtection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tsc_SHT_IntegrityProtected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v_PLMN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);/* @sic R5s190761 change 4.1 sic@ */</w:t>
            </w:r>
          </w:p>
          <w:p w14:paraId="38AB752D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} else {</w:t>
            </w:r>
          </w:p>
          <w:p w14:paraId="24BAFEF7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f_NR_AuthenticationEAP_AKA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v_NGC_NASCellB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tsc_SHT_NoSecurityProtection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tsc_SHT_IntegrityProtected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v_PLMN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);/* @sic R5s190761 change 4.1 sic@ */</w:t>
            </w:r>
          </w:p>
          <w:p w14:paraId="34D40560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44DEFDD4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v_SecurityParams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:= f_NR5GC_Security_Get();</w:t>
            </w:r>
          </w:p>
          <w:p w14:paraId="39BC9292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v_ABBA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cs_ABBA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v_SecurityParams.ABBA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124FBBBD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//@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"Step 5"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7E20D31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//The SS transmits a REGISTRATION REJECT message including 5GMM cause value #10 (implicitly de-registered) prior to imitating a SMC to take into account the created during the steps 3-4 partial native 5G security context. (NOTE 1)</w:t>
            </w:r>
          </w:p>
          <w:p w14:paraId="5620C7DF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SRB.send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cas_NR_SRB_NasPdu_REQ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v_NGC_NASCellB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42A0A342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                             tsc_NR_RbId_SRB1, // No SRB2 so must be on SRB1</w:t>
            </w:r>
          </w:p>
          <w:p w14:paraId="27A3EE60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cs_TimingInfo_Now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56FC92B8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cs_NG_NAS_Request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tsc_SHT_IntegrityProtected_Ciphered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cs_NG_REGISTRATION_REJECT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cs_GMM_GSM_Cause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(omit, '00001010'B)))));/* @sic R5-196755 sic@ */</w:t>
            </w:r>
          </w:p>
          <w:p w14:paraId="32957F60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2C445A3F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//@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"Step 6"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5546EA98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//SS releases the RRC connection.</w:t>
            </w:r>
          </w:p>
          <w:p w14:paraId="1CA29C8B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f_NR_RRCRelease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v_NGC_NASCellB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255C3360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 Need to 'reset' all stored lists as all DRBs and PDU sessions no longer exist in UE</w:t>
            </w:r>
          </w:p>
          <w:p w14:paraId="5D2BAA29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f_NR5GC_MobileInfo_Init();//@sic R5s210059 sic@</w:t>
            </w:r>
          </w:p>
          <w:p w14:paraId="6F2BE140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//@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"Step 7-9"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016D45D8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//Steps 1-3 from the generic procedure for UE initial Registration as specified in TS 38.508-1 [4], subclause 4.5.2, Table 4.5.2.2-2 (connectivity NR) take place.</w:t>
            </w:r>
          </w:p>
          <w:p w14:paraId="581D3108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v_ReceivedMsg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f_NR_RRC_ConnEst_DefWithNas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v_NGC_NASCellB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tsc_NR_RRC_TI_Def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, ?,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tsc_SHT_IntegrityProtected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72EED745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//@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"Step 10"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4FC575CA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//Check: Does the UE send a REGISTRATION REQUEST message, 5GS registration type IE set to Initial registration?</w:t>
            </w:r>
          </w:p>
          <w:p w14:paraId="6544ACCF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if (not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f_Check_NG_RegistrationReqMsg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v_GMM_MobilityInfo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v_ReceivedMsg.Pdu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Initial_NoSecurity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16A666A8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f_NR5GC_GetMobileIdGUTI 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v_NGC_NASCellB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, omit),/* @sic R5s190761 change 4.1 sic@ */</w:t>
            </w:r>
          </w:p>
          <w:p w14:paraId="08BCEC43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v_KeySetId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,/* @sic R5s190761 change 4.1 sic@ */</w:t>
            </w:r>
          </w:p>
          <w:p w14:paraId="52C086C7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lastRenderedPageBreak/>
              <w:t xml:space="preserve">                                                               -,omit,-,-,-,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cr_NG_TAI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v_PLMN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, bit2oct(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v_TAC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)))) {</w:t>
            </w:r>
          </w:p>
          <w:p w14:paraId="3EFF623A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f_NR_SetVerdictFailOrInconc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(__FILE__, __LINE__, "Step 10 Failed");</w:t>
            </w:r>
          </w:p>
          <w:p w14:paraId="66680E0E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40F017C3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55CC6429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//@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"Step 11"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D2B6E4F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//The SS transmits a SECURITY MODE COMMAND message indicating the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ngKSI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of the partial native 5G security context assigned in the AUTHENTICATION REQUEST message sent in step 3.</w:t>
            </w:r>
          </w:p>
          <w:p w14:paraId="26339861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if (px_NAS_5GC_AuthenticationType == AKA_5G) {// only send EAP message and ABBA for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for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EAP authentication</w:t>
            </w:r>
          </w:p>
          <w:p w14:paraId="24698640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v_EAP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:= omit;</w:t>
            </w:r>
          </w:p>
          <w:p w14:paraId="7F5003E3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v_ABBA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:= omit;</w:t>
            </w:r>
          </w:p>
          <w:p w14:paraId="3BB215F9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3A01CAB3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71C9F550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f_SS_NG_NAS_ConfigureSecurity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(NASCTRL,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v_SecurityParams.NAS_Integrity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v_SecurityParams.NAS_Ciphering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, true); /* download security keys and reset NAS COUNT */</w:t>
            </w:r>
          </w:p>
          <w:p w14:paraId="6BD4F86B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644B1289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v_MsgToSend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f_Get_NG_SecurityModeCmdMsg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v_SecurityParams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2F1300BD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                                     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Initial_Secure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7102CE1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                                     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v_GMM_MobilityInfo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12965B87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                                         false,</w:t>
            </w:r>
          </w:p>
          <w:p w14:paraId="2D420ED4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                                         omit,</w:t>
            </w:r>
          </w:p>
          <w:p w14:paraId="5A3FAB1D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                                     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v_EAP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5794580B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                                     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v_ABBA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71027609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 send SECURITY MODE COMMAND</w:t>
            </w:r>
          </w:p>
          <w:p w14:paraId="06772186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SRB.send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cas_NR_SRB_NasPdu_REQ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v_NGC_NASCellB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, tsc_NR_RbId_SRB1, -,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cs_NG_NAS_Request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tsc_SHT_IntegrityProtected_NewSecurityContext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v_MsgToSend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)));</w:t>
            </w:r>
          </w:p>
          <w:p w14:paraId="234DB4AC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//@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"Step 12"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7718FDA7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//The UE transmits a SECURITY MODE REJECT message.</w:t>
            </w:r>
          </w:p>
          <w:p w14:paraId="14C7E156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SRB.receive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car_NR_SRB_NasPdu_IND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v_NGC_NASCellB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531C68D9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                                tsc_NR_RbId_SRB1,</w:t>
            </w:r>
          </w:p>
          <w:p w14:paraId="03EF270D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                            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cr_NG_NAS_Ind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tsc_SHT_IntegrityProtected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))) -&gt; value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v_ReceivedAsp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;/* @sic R5s190761 change 4.1 sic@ */</w:t>
            </w:r>
          </w:p>
          <w:p w14:paraId="08B9C583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if (not match 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v_ReceivedAsp.Signalling.Nas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[0].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Pdu.Msg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cr_NG_SECURITY_MODE_REJECT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cr_GMM_GSM_Cause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(omit, '00011000'B)))) {</w:t>
            </w:r>
          </w:p>
          <w:p w14:paraId="59DAF75F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f_NR_SetVerdictFailOrInconc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(__FILE__, __LINE__, "Step 12");</w:t>
            </w:r>
          </w:p>
          <w:p w14:paraId="4050EDF9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} else {</w:t>
            </w:r>
          </w:p>
          <w:p w14:paraId="7BC649F6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f_NR_PreliminaryPass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(__FILE__, __LINE__, "Step 12");</w:t>
            </w:r>
          </w:p>
          <w:p w14:paraId="011060C6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6C5D4FE3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//@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"13-27a1"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52CEAE00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//Steps 5-19a1 from the generic procedure for UE initial Registration as specified in TS 38.508-1 [4], subclause 4.5.2, Table 4.5.2.2-2 (connectivity NR) take place.</w:t>
            </w:r>
          </w:p>
          <w:p w14:paraId="5DF62903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/* @sic R5s190761 change 4.1 sic@ */</w:t>
            </w:r>
          </w:p>
          <w:p w14:paraId="47905153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vc_NR5GC_Global.Security :=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v_SecurityParams_save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068CB2F3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vc_NR_Global.Security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v_RRC_SecurityParams_save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5EB9C6ED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f_SS_NG_NAS_CountSet(NASCTRL,f_NasSecurity_IncrementCOUNT(v_NasCountInfo_save.DL),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f_NasSecurity_IncrementCOUNT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v_NasCountInfo_save.UL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));</w:t>
            </w:r>
          </w:p>
          <w:p w14:paraId="18116A36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6F24539C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f_NR5GC_RRC_Idle_Steps5_20 (v_GMM_MobilityInfo,v_NGC_NASCellB,v_ReceivedMsg,TESTMode_OFF,noRrcConnectionRelease);</w:t>
            </w:r>
          </w:p>
          <w:p w14:paraId="5FA87823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}//End of 9_1_5_2_8 test body</w:t>
            </w:r>
          </w:p>
          <w:p w14:paraId="5D15C947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</w:t>
            </w:r>
          </w:p>
          <w:p w14:paraId="27D79E95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//TC_9_1_5_2_9 : Void @sic R5-211333 sic@</w:t>
            </w:r>
          </w:p>
          <w:p w14:paraId="15EB824A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</w:t>
            </w:r>
          </w:p>
          <w:p w14:paraId="06F2014A" w14:textId="77777777" w:rsidR="00E36C2A" w:rsidRDefault="00E36C2A" w:rsidP="00DB67B2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}//End of Module</w:t>
            </w:r>
          </w:p>
        </w:tc>
      </w:tr>
    </w:tbl>
    <w:p w14:paraId="5A6EEF97" w14:textId="77777777" w:rsidR="00E36C2A" w:rsidRDefault="00E36C2A" w:rsidP="00E36C2A">
      <w:pPr>
        <w:spacing w:after="0"/>
        <w:rPr>
          <w:rFonts w:ascii="Arial" w:hAnsi="Arial"/>
          <w:b/>
          <w:lang w:eastAsia="en-GB"/>
        </w:rPr>
      </w:pPr>
    </w:p>
    <w:p w14:paraId="6CEA5915" w14:textId="77777777" w:rsidR="00E36C2A" w:rsidRDefault="00E36C2A" w:rsidP="00E36C2A">
      <w:pPr>
        <w:spacing w:after="0"/>
        <w:rPr>
          <w:rFonts w:ascii="Arial" w:hAnsi="Arial"/>
          <w:b/>
          <w:lang w:eastAsia="en-GB"/>
        </w:rPr>
      </w:pPr>
    </w:p>
    <w:p w14:paraId="756863AD" w14:textId="77777777" w:rsidR="00E36C2A" w:rsidRDefault="00E36C2A" w:rsidP="00E36C2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36C2A" w14:paraId="081E304E" w14:textId="77777777" w:rsidTr="00DB67B2">
        <w:trPr>
          <w:trHeight w:val="279"/>
        </w:trPr>
        <w:tc>
          <w:tcPr>
            <w:tcW w:w="9855" w:type="dxa"/>
          </w:tcPr>
          <w:p w14:paraId="40C4D72A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function fl_TC_9_1_5_2_8_TestBody() runs on NR5GC_PTC</w:t>
            </w:r>
          </w:p>
          <w:p w14:paraId="5A7F2EB6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{</w:t>
            </w:r>
          </w:p>
          <w:p w14:paraId="5C2FEEC2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var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NR_CellId_Type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v_NGC_NASCellA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f_NR5GC_MapNASCell(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ngc_CellA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NG_AllCellsOnSamePLMN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35E75EDF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lastRenderedPageBreak/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var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NR_CellId_Type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v_NGC_NASCellB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f_NR5GC_MapNASCell(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ngc_CellB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NG_AllCellsOnSamePLMN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082F550D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var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PLMN_Identity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v_ASN_PLMN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f_NR_CellInfo_GetPLMN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v_NGC_NASCellB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1ADE8481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var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GMM_MobilityInfo_Type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v_GMM_MobilityInfo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658E05DA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var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NG_NAS_MSG_Indication_Type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v_ReceivedMsg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148376DB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var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NAS_PlmnId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v_PLMN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f_NR_Asn2Nas_PlmnId(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v_ASN_PLMN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1273704D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var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TrackingAreaCode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v_TAC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f_NR_CellInfo_GetTAC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v_NGC_NASCellA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);/* @sic R5s190761 change 4.1 sic@ */</w:t>
            </w:r>
          </w:p>
          <w:p w14:paraId="71A7EB0C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var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NG_NAS_SecurityParams_Type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v_SecurityParams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51F12A96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var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template (omit)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EAP_Message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v_EAP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:=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cs_EAP_Message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(bit2oct(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encvalue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cs_EAP_Success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)));</w:t>
            </w:r>
          </w:p>
          <w:p w14:paraId="2BFBA6D1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(omit) ABBA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v_ABBA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703B7019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var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NR_SRB_COMMON_IND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v_ReceivedAsp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3348568F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var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template (value)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NG_NAS_DL_Message_Type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v_MsgToSend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792D7FF1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/* @sic R5s190761 change 4.1 sic@ */</w:t>
            </w:r>
          </w:p>
          <w:p w14:paraId="61923224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var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template (present)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NAS_KsiValue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v_KeySetId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:=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f_NR_SecurityKSIamf_Get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();</w:t>
            </w:r>
          </w:p>
          <w:p w14:paraId="409A7701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var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NR_SecurityParams_Type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v_RRC_SecurityParams_save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f_NR_Security_Get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();</w:t>
            </w:r>
          </w:p>
          <w:p w14:paraId="00D438BC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var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NG_NAS_SecurityParams_Type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v_SecurityParams_save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f_NR5GC_Security_Get();</w:t>
            </w:r>
          </w:p>
          <w:p w14:paraId="68912FD4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var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NasCountInfo_Type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v_NasCountInfo_save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:=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f_SS_NG_NAS_CountGet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(NASCTRL);</w:t>
            </w:r>
          </w:p>
          <w:p w14:paraId="0AFC994E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1791FC56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//@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"Step 1"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568A2F28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//The SS configures: - NGC Cell B as "Serving cell</w:t>
            </w:r>
            <w:proofErr w:type="gram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"  -</w:t>
            </w:r>
            <w:proofErr w:type="gram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NGC Cell A as "Non-Suitable "Off" cell".</w:t>
            </w:r>
          </w:p>
          <w:p w14:paraId="0E3FE90D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f_NR_SetCellPower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v_NGC_NASCellB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, tsc_NR_ServingCellSSS_EPRE_FR1, tsc_NR_ServingCellSSS_EPRE_FR2);</w:t>
            </w:r>
          </w:p>
          <w:p w14:paraId="44DC5131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f_NR_SetCellPower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v_NGC_NASCellA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tsc_NR_NonSuitableOffCellSSS_EPRE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tsc_NR_NonSuitableOffCellSSS_EPRE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5323AADA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1A5E562C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301C9BD2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//---need a prose to establish the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RRCConnection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.</w:t>
            </w:r>
          </w:p>
          <w:p w14:paraId="549285DA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//@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"Step 2"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1425EFBD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//The UE transmits </w:t>
            </w:r>
            <w:proofErr w:type="gram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an</w:t>
            </w:r>
            <w:proofErr w:type="gram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REGISTRATION REQUEST message indicating "mobility registration updating".</w:t>
            </w:r>
          </w:p>
          <w:p w14:paraId="0E6ADC96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v_ReceivedMsg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f_NR_RRC_ConnEst_DefWithNas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v_NGC_NASCellB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tsc_NR_RRC_TI_Def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?,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tsc_SHT_IntegrityProtected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349D1F70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if (not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f_Check_NG_RegistrationReqMsg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v_GMM_MobilityInfo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v_ReceivedMsg.Pdu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, Mobility,</w:t>
            </w:r>
          </w:p>
          <w:p w14:paraId="0ACBE754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f_NR5GC_GetMobileIdGUTI 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v_NGC_NASCellA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, omit),/* @sic R5s190761 change 4.1 sic@ */</w:t>
            </w:r>
          </w:p>
          <w:p w14:paraId="4B763A9C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f_NR_SecurityKSIamf_Get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(),</w:t>
            </w:r>
          </w:p>
          <w:p w14:paraId="11B35C40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-,-,-,-,-,</w:t>
            </w:r>
          </w:p>
          <w:p w14:paraId="28E6B41B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f_LastVisited_TAI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v_NGC_NASCellA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))) {</w:t>
            </w:r>
          </w:p>
          <w:p w14:paraId="359833C5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f_NR_SetVerdictFailOrInconc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(__FILE__, __LINE__, "Registration Request Message Failed");</w:t>
            </w:r>
          </w:p>
          <w:p w14:paraId="2B06DCBE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}</w:t>
            </w:r>
          </w:p>
          <w:p w14:paraId="414F2623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//@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"Step 3-4"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1476E0A3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//The SS transmits an AUTHENTICATION REQUEST message to establish a new security context.</w:t>
            </w:r>
          </w:p>
          <w:p w14:paraId="2F94917A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//The UE transmits an AUTHENTICATION RESPONSE message.</w:t>
            </w:r>
          </w:p>
          <w:p w14:paraId="719DBB00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4B1BEC5B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if (px_NAS_5GC_AuthenticationType == AKA_5G) {</w:t>
            </w:r>
          </w:p>
          <w:p w14:paraId="0947348E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f_NR_Authentication5G_AKA(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v_NGC_NASCellB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tsc_SHT_NoSecurityProtection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tsc_SHT_IntegrityProtected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v_PLMN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);/* @sic R5s190761 change 4.1 sic@ */</w:t>
            </w:r>
          </w:p>
          <w:p w14:paraId="0BB7E8BB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} else {</w:t>
            </w:r>
          </w:p>
          <w:p w14:paraId="296809CE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f_NR_AuthenticationEAP_AKA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v_NGC_NASCellB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tsc_SHT_NoSecurityProtection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tsc_SHT_IntegrityProtected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v_PLMN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);/* @sic R5s190761 change 4.1 sic@ */</w:t>
            </w:r>
          </w:p>
          <w:p w14:paraId="174CDC56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}</w:t>
            </w:r>
          </w:p>
          <w:p w14:paraId="7AAD8111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v_SecurityParams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f_NR5GC_Security_Get();</w:t>
            </w:r>
          </w:p>
          <w:p w14:paraId="6D3D615C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v_ABBA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cs_ABBA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v_SecurityParams.ABBA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66CCEDBF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//@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"Step 5"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5EC9A4CE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lastRenderedPageBreak/>
              <w:t xml:space="preserve">    //The SS transmits a REGISTRATION REJECT message including 5GMM cause value #10 (implicitly de-registered) prior to imitating a SMC to take into account the created during the steps 3-4 partial native 5G security context. (NOTE 1)</w:t>
            </w:r>
          </w:p>
          <w:p w14:paraId="78C46CAB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SRB.send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cas_NR_SRB_NasPdu_REQ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v_NGC_NASCellB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2289C34D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tsc_NR_RbId_SRB1, // No SRB2 so must be on SRB1</w:t>
            </w:r>
          </w:p>
          <w:p w14:paraId="1A161919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cs_TimingInfo_Now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5CCD896E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cs_NG_NAS_Request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tsc_SHT_IntegrityProtected_Ciphered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cs_NG_REGISTRATION_REJECT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cs_GMM_GSM_Cause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(omit, '00001010'B)))));/* @sic R5-196755 sic@ */</w:t>
            </w:r>
          </w:p>
          <w:p w14:paraId="541E2763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23D9E66B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//@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"Step 6"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79696E76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//SS releases the RRC connection.</w:t>
            </w:r>
          </w:p>
          <w:p w14:paraId="5CBF8BAB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f_NR_RRCRelease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v_NGC_NASCellB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3B5E010E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Need to 'reset' all stored lists as all DRBs and PDU sessions no longer exist in UE</w:t>
            </w:r>
          </w:p>
          <w:p w14:paraId="205B3913" w14:textId="11B8A5DA" w:rsidR="00E36C2A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f_NR5GC_MobileInfo_Init();//@sic R5s210059 sic@</w:t>
            </w:r>
          </w:p>
          <w:p w14:paraId="73BF5B5B" w14:textId="0F20B6FC" w:rsidR="00E36C2A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7BD22CCA" w14:textId="77777777" w:rsidR="00E36C2A" w:rsidRPr="002D5EB6" w:rsidRDefault="00E36C2A" w:rsidP="00E36C2A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f_IMS_IPCAN_SendCoOrdMsg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 xml:space="preserve">(IMS[f_PDN_PdnIndex2Integer(PDN_1)],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cms_IPCAN_IMS_Reset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 xml:space="preserve">);    </w:t>
            </w:r>
          </w:p>
          <w:p w14:paraId="490D2AA8" w14:textId="77777777" w:rsidR="00E36C2A" w:rsidRPr="002D5EB6" w:rsidRDefault="00E36C2A" w:rsidP="00E36C2A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 xml:space="preserve">   </w:t>
            </w:r>
          </w:p>
          <w:p w14:paraId="6AA29F9D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66A95036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//@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"Step 7-9"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08771E4F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//Steps 1-3 from the generic procedure for UE initial Registration as specified in TS 38.508-1 [4], subclause 4.5.2, Table 4.5.2.2-2 (connectivity NR) take place.</w:t>
            </w:r>
          </w:p>
          <w:p w14:paraId="5CD26562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v_ReceivedMsg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f_NR_RRC_ConnEst_DefWithNas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v_NGC_NASCellB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tsc_NR_RRC_TI_Def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?,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tsc_SHT_IntegrityProtected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0E8852A5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//@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"Step 10"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1ED748F4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//Check: Does the UE send a REGISTRATION REQUEST message, 5GS registration type IE set to Initial registration?</w:t>
            </w:r>
          </w:p>
          <w:p w14:paraId="44167748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if (not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f_Check_NG_RegistrationReqMsg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v_GMM_MobilityInfo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v_ReceivedMsg.Pdu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Initial_NoSecurity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2CEAD94D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            f_NR5GC_GetMobileIdGUTI 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v_NGC_NASCellB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, omit),/* @sic R5s190761 change 4.1 sic@ */</w:t>
            </w:r>
          </w:p>
          <w:p w14:paraId="489F3823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        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v_KeySetId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,/* @sic R5s190761 change 4.1 sic@ */</w:t>
            </w:r>
          </w:p>
          <w:p w14:paraId="1F397667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            -,omit,-,-,-,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cr_NG_TAI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v_PLMN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, bit2oct(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v_TAC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)))) {</w:t>
            </w:r>
          </w:p>
          <w:p w14:paraId="7A7FFF2B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f_NR_SetVerdictFailOrInconc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(__FILE__, __LINE__, "Step 10 Failed");</w:t>
            </w:r>
          </w:p>
          <w:p w14:paraId="1B6D05D7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}</w:t>
            </w:r>
          </w:p>
          <w:p w14:paraId="4085CE44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6846D347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//@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"Step 11"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00243D10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//The SS transmits a SECURITY MODE COMMAND message indicating the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ngKSI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of the partial native 5G security context assigned in the AUTHENTICATION REQUEST message sent in step 3.</w:t>
            </w:r>
          </w:p>
          <w:p w14:paraId="0947425E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if (px_NAS_5GC_AuthenticationType == AKA_5G) {// only send EAP message and ABBA for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for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EAP authentication</w:t>
            </w:r>
          </w:p>
          <w:p w14:paraId="0DC9C26E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v_EAP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omit;</w:t>
            </w:r>
          </w:p>
          <w:p w14:paraId="1034B33F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v_ABBA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omit;</w:t>
            </w:r>
          </w:p>
          <w:p w14:paraId="50CD3271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}</w:t>
            </w:r>
          </w:p>
          <w:p w14:paraId="6B15043C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2050589A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f_SS_NG_NAS_ConfigureSecurity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(NASCTRL,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v_SecurityParams.NAS_Integrity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v_SecurityParams.NAS_Ciphering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, true); /* download security keys and reset NAS COUNT */</w:t>
            </w:r>
          </w:p>
          <w:p w14:paraId="4563C783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1FE9D5F1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v_MsgToSend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f_Get_NG_SecurityModeCmdMsg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v_SecurityParams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68C140DC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Initial_Secure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58E22E9B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v_GMM_MobilityInfo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7822E5B8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false,</w:t>
            </w:r>
          </w:p>
          <w:p w14:paraId="6DD3B5E2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omit,</w:t>
            </w:r>
          </w:p>
          <w:p w14:paraId="6DF58A9F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v_EAP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7FD3E8C6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v_ABBA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7F95ED3C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send SECURITY MODE COMMAND</w:t>
            </w:r>
          </w:p>
          <w:p w14:paraId="35BB19FF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SRB.send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cas_NR_SRB_NasPdu_REQ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v_NGC_NASCellB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tsc_NR_RbId_SRB1, -,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cs_NG_NAS_Request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tsc_SHT_IntegrityProtected_NewSecurityContext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v_MsgToSend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)));</w:t>
            </w:r>
          </w:p>
          <w:p w14:paraId="65E12792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lastRenderedPageBreak/>
              <w:t xml:space="preserve">    //@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"Step 12"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09B80760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//The UE transmits a SECURITY MODE REJECT message.</w:t>
            </w:r>
          </w:p>
          <w:p w14:paraId="73FFA099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SRB.receive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car_NR_SRB_NasPdu_IND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v_NGC_NASCellB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30C10CA9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tsc_NR_RbId_SRB1,</w:t>
            </w:r>
          </w:p>
          <w:p w14:paraId="790F8BA1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cr_NG_NAS_Ind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tsc_SHT_IntegrityProtected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))) -&gt; value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v_ReceivedAsp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;/* @sic R5s190761 change 4.1 sic@ */</w:t>
            </w:r>
          </w:p>
          <w:p w14:paraId="646C9054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if (not match 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v_ReceivedAsp.Signalling.Nas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[0].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Pdu.Msg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cr_NG_SECURITY_MODE_REJECT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cr_GMM_GSM_Cause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(omit, '00011000'B)))) {</w:t>
            </w:r>
          </w:p>
          <w:p w14:paraId="33E9D5A3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f_NR_SetVerdictFailOrInconc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(__FILE__, __LINE__, "Step 12");</w:t>
            </w:r>
          </w:p>
          <w:p w14:paraId="2CB59001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} else {</w:t>
            </w:r>
          </w:p>
          <w:p w14:paraId="4C623C45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f_NR_PreliminaryPass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(__FILE__, __LINE__, "Step 12");</w:t>
            </w:r>
          </w:p>
          <w:p w14:paraId="6FAF0EF6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}</w:t>
            </w:r>
          </w:p>
          <w:p w14:paraId="29DDE2CA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405216C1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</w:t>
            </w:r>
          </w:p>
          <w:p w14:paraId="283FCCDF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//@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"13-27a1"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32A349EC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//Steps 5-19a1 from the generic procedure for UE initial Registration as specified in TS 38.508-1 [4], subclause 4.5.2, Table 4.5.2.2-2 (connectivity NR) take place.</w:t>
            </w:r>
          </w:p>
          <w:p w14:paraId="3D57C471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/* @sic R5s190761 change 4.1 sic@ */</w:t>
            </w:r>
          </w:p>
          <w:p w14:paraId="6B17F77E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vc_NR5GC_Global.Security :=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v_SecurityParams_save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117E91D1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vc_NR_Global.Security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v_RRC_SecurityParams_save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3FACA7E9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f_SS_NG_NAS_CountSet(NASCTRL,f_NasSecurity_IncrementCOUNT(v_NasCountInfo_save.DL),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f_NasSecurity_IncrementCOUNT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v_NasCountInfo_save.UL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));</w:t>
            </w:r>
          </w:p>
          <w:p w14:paraId="5DB27D32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2379C20E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f_NR5GC_RRC_Idle_Steps5_20 (v_GMM_MobilityInfo,v_NGC_NASCellB,v_ReceivedMsg,TESTMode_OFF,noRrcConnectionRelease);</w:t>
            </w:r>
          </w:p>
          <w:p w14:paraId="1116533A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}//End of 9_1_5_2_8 test body</w:t>
            </w:r>
          </w:p>
          <w:p w14:paraId="20839E21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</w:t>
            </w:r>
          </w:p>
          <w:p w14:paraId="74562B75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//TC_9_1_5_2_9 : Void @sic R5-211333 sic@</w:t>
            </w:r>
          </w:p>
          <w:p w14:paraId="28CE0EAF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</w:t>
            </w:r>
          </w:p>
          <w:p w14:paraId="041607B3" w14:textId="77777777" w:rsidR="00E36C2A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}//End of Module</w:t>
            </w:r>
          </w:p>
          <w:p w14:paraId="5C321360" w14:textId="77777777" w:rsidR="00E36C2A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</w:tc>
      </w:tr>
    </w:tbl>
    <w:p w14:paraId="092FDF6E" w14:textId="2F3C7A9D" w:rsidR="00E36C2A" w:rsidRDefault="00E36C2A" w:rsidP="00E36C2A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8" w:name="_Toc93426998"/>
      <w:r>
        <w:rPr>
          <w:b/>
          <w:lang w:val="en-US"/>
        </w:rPr>
        <w:lastRenderedPageBreak/>
        <w:t>2.</w:t>
      </w:r>
      <w:r w:rsidR="00B95809">
        <w:rPr>
          <w:b/>
          <w:lang w:val="en-US"/>
        </w:rPr>
        <w:t>2</w:t>
      </w:r>
      <w:r>
        <w:rPr>
          <w:b/>
          <w:lang w:val="en-US"/>
        </w:rPr>
        <w:t xml:space="preserve"> </w:t>
      </w:r>
      <w:r>
        <w:rPr>
          <w:b/>
          <w:lang w:val="pt-BR"/>
        </w:rPr>
        <w:t xml:space="preserve">Change </w:t>
      </w:r>
      <w:r w:rsidR="00B95809">
        <w:rPr>
          <w:b/>
          <w:lang w:val="en-US"/>
        </w:rPr>
        <w:t>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36C2A" w14:paraId="353B6E18" w14:textId="77777777" w:rsidTr="00DB67B2">
        <w:trPr>
          <w:trHeight w:val="447"/>
        </w:trPr>
        <w:tc>
          <w:tcPr>
            <w:tcW w:w="1985" w:type="dxa"/>
          </w:tcPr>
          <w:p w14:paraId="0C9B3031" w14:textId="77777777" w:rsidR="00E36C2A" w:rsidRDefault="00E36C2A" w:rsidP="00DB67B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894883D" w14:textId="77777777" w:rsidR="00E36C2A" w:rsidRDefault="00E36C2A" w:rsidP="00DB67B2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fl_TC_9_1_5_2_7_TestBody</w:t>
            </w:r>
          </w:p>
        </w:tc>
      </w:tr>
      <w:tr w:rsidR="00E36C2A" w14:paraId="3E380F80" w14:textId="77777777" w:rsidTr="00DB67B2">
        <w:trPr>
          <w:trHeight w:val="549"/>
        </w:trPr>
        <w:tc>
          <w:tcPr>
            <w:tcW w:w="1985" w:type="dxa"/>
          </w:tcPr>
          <w:p w14:paraId="43FB51B4" w14:textId="77777777" w:rsidR="00E36C2A" w:rsidRDefault="00E36C2A" w:rsidP="00DB67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B7A4F11" w14:textId="309A63E8" w:rsidR="00E36C2A" w:rsidRDefault="00E36C2A" w:rsidP="00DB67B2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At Step 3 </w:t>
            </w:r>
            <w:r w:rsidRPr="003278BB">
              <w:t>The SS transmits a REGISTRATION REJECT message including 5GMM cause value #9 (UE identity cannot be derived by the network)</w:t>
            </w:r>
            <w:r>
              <w:t xml:space="preserve"> </w:t>
            </w:r>
            <w:r>
              <w:rPr>
                <w:rFonts w:cs="Arial"/>
                <w:color w:val="000000"/>
                <w:lang w:eastAsia="zh-CN"/>
              </w:rPr>
              <w:t xml:space="preserve">and </w:t>
            </w:r>
            <w:r w:rsidR="00B61874">
              <w:rPr>
                <w:rFonts w:cs="Arial"/>
                <w:color w:val="000000"/>
                <w:lang w:eastAsia="zh-CN"/>
              </w:rPr>
              <w:t>so</w:t>
            </w:r>
            <w:r>
              <w:rPr>
                <w:rFonts w:cs="Arial"/>
                <w:color w:val="000000"/>
                <w:lang w:eastAsia="zh-CN"/>
              </w:rPr>
              <w:t xml:space="preserve"> an IMS enabled UE will perform IMS registration again during the step 5 for initial Registration procedure.</w:t>
            </w:r>
          </w:p>
        </w:tc>
      </w:tr>
      <w:tr w:rsidR="00E36C2A" w14:paraId="0C410EEE" w14:textId="77777777" w:rsidTr="00DB67B2">
        <w:tc>
          <w:tcPr>
            <w:tcW w:w="1985" w:type="dxa"/>
          </w:tcPr>
          <w:p w14:paraId="07B7708E" w14:textId="77777777" w:rsidR="00E36C2A" w:rsidRDefault="00E36C2A" w:rsidP="00DB67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3659CE7" w14:textId="0A688DCD" w:rsidR="00E36C2A" w:rsidRDefault="00E36C2A" w:rsidP="00DB67B2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bCs/>
                <w:lang w:val="en-US" w:eastAsia="en-GB"/>
              </w:rPr>
              <w:t xml:space="preserve">Reset IMS component to allow </w:t>
            </w:r>
            <w:r w:rsidR="00B61874">
              <w:rPr>
                <w:bCs/>
                <w:lang w:val="en-US" w:eastAsia="en-GB"/>
              </w:rPr>
              <w:t xml:space="preserve">new </w:t>
            </w:r>
            <w:r>
              <w:rPr>
                <w:bCs/>
                <w:lang w:val="en-US" w:eastAsia="en-GB"/>
              </w:rPr>
              <w:t>IMS registration.</w:t>
            </w:r>
          </w:p>
        </w:tc>
      </w:tr>
      <w:tr w:rsidR="00E36C2A" w14:paraId="73696604" w14:textId="77777777" w:rsidTr="00DB67B2">
        <w:tc>
          <w:tcPr>
            <w:tcW w:w="1985" w:type="dxa"/>
          </w:tcPr>
          <w:p w14:paraId="36E67F1A" w14:textId="77777777" w:rsidR="00E36C2A" w:rsidRDefault="00E36C2A" w:rsidP="00DB67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3A6DC97" w14:textId="77777777" w:rsidR="00E36C2A" w:rsidRDefault="00E36C2A" w:rsidP="00DB67B2">
            <w:pPr>
              <w:spacing w:after="0"/>
              <w:rPr>
                <w:rFonts w:ascii="Arial" w:hAnsi="Arial" w:cs="Arial"/>
                <w:color w:val="000000"/>
              </w:rPr>
            </w:pPr>
            <w:r w:rsidRPr="002D5EB6">
              <w:rPr>
                <w:rFonts w:ascii="Arial" w:hAnsi="Arial" w:cs="Arial"/>
                <w:color w:val="000000"/>
              </w:rPr>
              <w:t>Mobility_Registration_NR5GC.ttcn</w:t>
            </w:r>
          </w:p>
        </w:tc>
      </w:tr>
      <w:tr w:rsidR="00E36C2A" w14:paraId="4E815B1F" w14:textId="77777777" w:rsidTr="00DB67B2">
        <w:tc>
          <w:tcPr>
            <w:tcW w:w="1985" w:type="dxa"/>
          </w:tcPr>
          <w:p w14:paraId="2D7BAD80" w14:textId="77777777" w:rsidR="00E36C2A" w:rsidRDefault="00E36C2A" w:rsidP="00DB67B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CBBDFB0" w14:textId="2CFB4D35" w:rsidR="00E36C2A" w:rsidRDefault="002F6B6B" w:rsidP="00DB67B2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/>
                <w:highlight w:val="cyan"/>
                <w:lang w:eastAsia="zh-CN"/>
              </w:rPr>
              <w:t>ccepted.</w:t>
            </w:r>
            <w:bookmarkStart w:id="9" w:name="_GoBack"/>
            <w:bookmarkEnd w:id="9"/>
          </w:p>
        </w:tc>
      </w:tr>
    </w:tbl>
    <w:p w14:paraId="53919B96" w14:textId="77777777" w:rsidR="00E36C2A" w:rsidRDefault="00E36C2A" w:rsidP="00E36C2A"/>
    <w:p w14:paraId="140AB5D7" w14:textId="77777777" w:rsidR="00E36C2A" w:rsidRDefault="00E36C2A" w:rsidP="00E36C2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36C2A" w14:paraId="6B859CB4" w14:textId="77777777" w:rsidTr="00DB67B2">
        <w:tc>
          <w:tcPr>
            <w:tcW w:w="9855" w:type="dxa"/>
          </w:tcPr>
          <w:p w14:paraId="79EEC59B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>function fl_TC_9_1_5_2_7_TestBody() runs on NR5GC_PTC</w:t>
            </w:r>
          </w:p>
          <w:p w14:paraId="581FB69B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53AD3658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var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NR_CellId_Type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 := f_NR5GC_MapNASCell(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ngc_CellA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NG_AllCellsOnSamePLMN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370AA63C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var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GMM_MobilityInfo_Type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v_GMM_MobilityInfo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2E982497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var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NG_NAS_MSG_Indication_Type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v_ReceivedMsg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1DC071B3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var float v_T3512_delay :=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f_NR_SetTimerToleranceMin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, nasTimer,25.0);</w:t>
            </w:r>
          </w:p>
          <w:p w14:paraId="7AD6A662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17B9ECF3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lastRenderedPageBreak/>
              <w:t xml:space="preserve">    //@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 "Step 1"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52C3D6C1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//Wait for 25 seconds (expiry of T3512 periodic registration update timer, the value of 30 sec is provided during the initial registration in the Preamble).</w:t>
            </w:r>
          </w:p>
          <w:p w14:paraId="3E1297F5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f_Delay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(v_T3512_delay);</w:t>
            </w:r>
          </w:p>
          <w:p w14:paraId="6A5C76C8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//@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 "Step 2"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7845BC42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//The UE transmit a REGISTRATION REQUEST message with the 5GS registration type IE indicating "periodic registration updating".</w:t>
            </w:r>
          </w:p>
          <w:p w14:paraId="26541582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v_ReceivedMsg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f_NR_RRC_ConnEst_DefWithNas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tsc_NR_RRC_TI_Def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, ?,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tsc_SHT_IntegrityProtected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02C9D480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if (not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f_Check_NG_RegistrationReqMsg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v_GMM_MobilityInfo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v_ReceivedMsg.Pdu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, Periodic,</w:t>
            </w:r>
          </w:p>
          <w:p w14:paraId="13E9F5CA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                                       f_NR5GC_GetMobileIdGUTI (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, omit),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f_NR_SecurityKSIamf_Get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(),</w:t>
            </w:r>
          </w:p>
          <w:p w14:paraId="1186FE36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                                       -, -, -, -, -,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f_LastVisited_TAI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))) {</w:t>
            </w:r>
          </w:p>
          <w:p w14:paraId="02D30E1A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f_NR_SetVerdictFailOrInconc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(__FILE__, __LINE__, "Registration Request Message Failed");</w:t>
            </w:r>
          </w:p>
          <w:p w14:paraId="75D09C90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5F132518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//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 "Step 3"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7C82DFF5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//The SS transmits a REGISTRATION REJECT message including 5GMM cause value #9 (UE identity cannot be derived by the network).</w:t>
            </w:r>
          </w:p>
          <w:p w14:paraId="43D6BCD4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SRB.send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cas_NR_SRB_NasPdu_REQ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2016F08D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                               tsc_NR_RbId_SRB1, // No SRB2 so must be on SRB1</w:t>
            </w:r>
          </w:p>
          <w:p w14:paraId="2B171B67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cs_TimingInfo_Now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30831184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cs_NG_NAS_Request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tsc_SHT_IntegrityProtected_Ciphered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cs_NG_REGISTRATION_REJECT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cs_GMM_GSM_Cause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 (omit, '00001001'B)))));</w:t>
            </w:r>
          </w:p>
          <w:p w14:paraId="2F43B94A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54281889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//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 "Step 4"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214212A4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//SS releases the RRC connection.</w:t>
            </w:r>
          </w:p>
          <w:p w14:paraId="7ED1F35E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f_NR_RRCRelease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57725C87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// Need to 'reset' all stored lists as all DRBs and PDU sessions no longer exist in UE</w:t>
            </w:r>
          </w:p>
          <w:p w14:paraId="595478CA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f_NR5GC_MobileInfo_Init();//@sic R5s210059 sic@</w:t>
            </w:r>
          </w:p>
          <w:p w14:paraId="18AABDBE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//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 "Step 5"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693DEC20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//Check: Does the UE perform initial registration on NGC Cell A as specified in TS 38.508-1 [4], Table 4.5.2.2-2? The UE does not provide 5G-GUTI, last visited registered TAI or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ngKSI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.</w:t>
            </w:r>
          </w:p>
          <w:p w14:paraId="07987A1F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v_ReceivedMsg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f_NR_RRC_ConnEst_DefWithNas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7F91995A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tsc_NR_RRC_TI_Def</w:t>
            </w:r>
            <w:proofErr w:type="spellEnd"/>
            <w:proofErr w:type="gramStart"/>
            <w:r w:rsidRPr="00810E28">
              <w:rPr>
                <w:rFonts w:ascii="Arial" w:hAnsi="Arial"/>
                <w:bCs/>
                <w:lang w:val="en-US" w:eastAsia="en-GB"/>
              </w:rPr>
              <w:t>, ?,</w:t>
            </w:r>
            <w:proofErr w:type="gramEnd"/>
          </w:p>
          <w:p w14:paraId="0FB50457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tsc_SHT_NoSecurityProtection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2E742DC9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if (not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f_Check_NG_RegistrationReqMsg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v_GMM_MobilityInfo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v_ReceivedMsg.Pdu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Initial_NoSecurity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3A0D49FE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                                       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cr_NG_</w:t>
            </w:r>
            <w:proofErr w:type="gramStart"/>
            <w:r w:rsidRPr="00810E28">
              <w:rPr>
                <w:rFonts w:ascii="Arial" w:hAnsi="Arial"/>
                <w:bCs/>
                <w:lang w:val="en-US" w:eastAsia="en-GB"/>
              </w:rPr>
              <w:t>MobileIdentitySUCI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810E28">
              <w:rPr>
                <w:rFonts w:ascii="Arial" w:hAnsi="Arial"/>
                <w:bCs/>
                <w:lang w:val="en-US" w:eastAsia="en-GB"/>
              </w:rPr>
              <w:t>?,?),</w:t>
            </w:r>
          </w:p>
          <w:p w14:paraId="2ADC642D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                                        '111'B )){//@sic R5-198772 R5s191081 sic@</w:t>
            </w:r>
          </w:p>
          <w:p w14:paraId="63FBD016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f_NR_SetVerdictFailOrInconc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(__FILE__, __LINE__, "Registration Request Message Failed");</w:t>
            </w:r>
          </w:p>
          <w:p w14:paraId="4E6ACF9B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72AB518F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  else {</w:t>
            </w:r>
          </w:p>
          <w:p w14:paraId="3164DC80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f_NR_PreliminaryPass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 (__FILE__, __LINE__, "Step 5");</w:t>
            </w:r>
          </w:p>
          <w:p w14:paraId="056BF697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19DFBB66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372508E7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f_NR5GC_RRC_Idle_Steps5_20 (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v_GMM_MobilityInfo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22D35F62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                           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21FF07CC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                           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v_ReceivedMsg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4FDAE4BD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                           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TESTMode_OFF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1B861961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                            -,</w:t>
            </w:r>
          </w:p>
          <w:p w14:paraId="0288553D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                           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Initial_NoSecurity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);//@sic R5-198772 R5s191081 sic@</w:t>
            </w:r>
          </w:p>
          <w:p w14:paraId="433AC513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40A7416C" w14:textId="77777777" w:rsidR="00E36C2A" w:rsidRDefault="00E36C2A" w:rsidP="00DB67B2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}//End of 9_1_5_2_7 test body</w:t>
            </w:r>
          </w:p>
        </w:tc>
      </w:tr>
    </w:tbl>
    <w:p w14:paraId="7FD9A8BD" w14:textId="77777777" w:rsidR="00E36C2A" w:rsidRDefault="00E36C2A" w:rsidP="00E36C2A">
      <w:pPr>
        <w:spacing w:after="0"/>
        <w:rPr>
          <w:rFonts w:ascii="Arial" w:hAnsi="Arial"/>
          <w:b/>
          <w:lang w:eastAsia="en-GB"/>
        </w:rPr>
      </w:pPr>
    </w:p>
    <w:p w14:paraId="5C2B4488" w14:textId="77777777" w:rsidR="00E36C2A" w:rsidRDefault="00E36C2A" w:rsidP="00E36C2A">
      <w:pPr>
        <w:spacing w:after="0"/>
        <w:rPr>
          <w:rFonts w:ascii="Arial" w:hAnsi="Arial"/>
          <w:b/>
          <w:lang w:eastAsia="en-GB"/>
        </w:rPr>
      </w:pPr>
    </w:p>
    <w:p w14:paraId="02F10893" w14:textId="77777777" w:rsidR="00E36C2A" w:rsidRDefault="00E36C2A" w:rsidP="00E36C2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36C2A" w14:paraId="245D84DB" w14:textId="77777777" w:rsidTr="00DB67B2">
        <w:trPr>
          <w:trHeight w:val="279"/>
        </w:trPr>
        <w:tc>
          <w:tcPr>
            <w:tcW w:w="9855" w:type="dxa"/>
          </w:tcPr>
          <w:p w14:paraId="73E2A9D8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function fl_TC_9_1_5_2_7_TestBody() runs on NR5GC_PTC</w:t>
            </w:r>
          </w:p>
          <w:p w14:paraId="599AB762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{</w:t>
            </w:r>
          </w:p>
          <w:p w14:paraId="1F7A1B5F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var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NR_CellId_Type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v_NGC_NASCellA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f_NR5GC_MapNASCell(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ngc_CellA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NG_AllCellsOnSamePLMN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2A78CD27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var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GMM_MobilityInfo_Type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v_GMM_MobilityInfo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77630923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lastRenderedPageBreak/>
              <w:t xml:space="preserve">   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var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NG_NAS_MSG_Indication_Type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v_ReceivedMsg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2D6277DB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float v_T3512_delay :=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f_NR_SetTimerToleranceMin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v_NGC_NASCellA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, nasTimer,25.0);</w:t>
            </w:r>
          </w:p>
          <w:p w14:paraId="359CD504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5CA4C6BB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3868CA54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6E38162F" w14:textId="3B782F2E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//@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"Step 1"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78B7F33F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//Wait for 25 seconds (expiry of T3512 periodic registration update timer, the value of 30 sec is provided during the initial registration in the Preamble).</w:t>
            </w:r>
          </w:p>
          <w:p w14:paraId="43FBA090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f_Delay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(v_T3512_delay);</w:t>
            </w:r>
          </w:p>
          <w:p w14:paraId="274B84B6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//@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"Step 2"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172F1023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//The UE transmit a REGISTRATION REQUEST message with the 5GS registration type IE indicating "periodic registration updating".</w:t>
            </w:r>
          </w:p>
          <w:p w14:paraId="038AD646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v_ReceivedMsg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f_NR_RRC_ConnEst_DefWithNas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(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v_NGC_NASCellA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tsc_NR_RRC_TI_Def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?,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tsc_SHT_IntegrityProtected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004B00D1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if (not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f_Check_NG_RegistrationReqMsg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(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v_GMM_MobilityInfo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v_ReceivedMsg.Pdu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, Periodic,</w:t>
            </w:r>
          </w:p>
          <w:p w14:paraId="586B0D0B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f_NR5GC_GetMobileIdGUTI (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v_NGC_NASCellA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omit),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f_NR_SecurityKSIamf_Get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(),</w:t>
            </w:r>
          </w:p>
          <w:p w14:paraId="1DE044E7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-, -, -, -, -,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f_LastVisited_TAI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v_NGC_NASCellA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))) {</w:t>
            </w:r>
          </w:p>
          <w:p w14:paraId="3FC014FB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f_NR_SetVerdictFailOrInconc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(__FILE__, __LINE__, "Registration Request Message Failed");</w:t>
            </w:r>
          </w:p>
          <w:p w14:paraId="46F1AA77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}</w:t>
            </w:r>
          </w:p>
          <w:p w14:paraId="4025636F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"Step 3"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756468BF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//The SS transmits a REGISTRATION REJECT message including 5GMM cause value #9 (UE identity cannot be derived by the network).</w:t>
            </w:r>
          </w:p>
          <w:p w14:paraId="281355E8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SRB.send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cas_NR_SRB_NasPdu_REQ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v_NGC_NASCellA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08D37C20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tsc_NR_RbId_SRB1, // No SRB2 so must be on SRB1</w:t>
            </w:r>
          </w:p>
          <w:p w14:paraId="344D9F1C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cs_TimingInfo_Now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20DDB397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cs_NG_NAS_Request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tsc_SHT_IntegrityProtected_Ciphered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cs_NG_REGISTRATION_REJECT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cs_GMM_GSM_Cause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(omit, '00001001'B)))));</w:t>
            </w:r>
          </w:p>
          <w:p w14:paraId="743F6718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3F62E93F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"Step 4"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509AF485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//SS releases the RRC connection.</w:t>
            </w:r>
          </w:p>
          <w:p w14:paraId="63A37BF7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f_NR_RRCRelease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v_NGC_NASCellA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11D790EB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15DF4737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Need to 'reset' all stored lists as all DRBs and PDU sessions no longer exist in UE</w:t>
            </w:r>
          </w:p>
          <w:p w14:paraId="31BBB32B" w14:textId="0CB6C14B" w:rsidR="00E36C2A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f_NR5GC_MobileInfo_Init();//@sic R5s210059 sic@</w:t>
            </w:r>
          </w:p>
          <w:p w14:paraId="5A221BF5" w14:textId="7AB25C60" w:rsidR="00B61874" w:rsidRDefault="00B61874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278EBA19" w14:textId="2986283A" w:rsidR="00B61874" w:rsidRDefault="00B61874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34B6A852" w14:textId="77777777" w:rsidR="00B61874" w:rsidRPr="002D5EB6" w:rsidRDefault="00B61874" w:rsidP="00B61874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r w:rsidRPr="002D5EB6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f_IMS_IPCAN_SendCoOrdMsg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 xml:space="preserve">(IMS[f_PDN_PdnIndex2Integer(PDN_1)],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cms_IPCAN_IMS_Reset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 xml:space="preserve">);    </w:t>
            </w:r>
          </w:p>
          <w:p w14:paraId="5E641C31" w14:textId="77777777" w:rsidR="00B61874" w:rsidRPr="002D5EB6" w:rsidRDefault="00B61874" w:rsidP="00B61874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 xml:space="preserve">   </w:t>
            </w:r>
          </w:p>
          <w:p w14:paraId="08D53637" w14:textId="0704041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"Step 5"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768D9B4B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//Check: Does the UE perform initial registration on NGC Cell A as specified in TS 38.508-1 [4], Table 4.5.2.2-2? The UE does not provide 5G-GUTI, last visited registered TAI or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ngKSI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.</w:t>
            </w:r>
          </w:p>
          <w:p w14:paraId="318B78BE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v_ReceivedMsg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f_NR_RRC_ConnEst_DefWithNas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(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v_NGC_NASCellA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4EA3EB76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tsc_NR_RRC_TI_Def</w:t>
            </w:r>
            <w:proofErr w:type="spellEnd"/>
            <w:proofErr w:type="gram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, ?,</w:t>
            </w:r>
            <w:proofErr w:type="gramEnd"/>
          </w:p>
          <w:p w14:paraId="018CF0ED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tsc_SHT_NoSecurityProtection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17036C86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if (not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f_Check_NG_RegistrationReqMsg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(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v_GMM_MobilityInfo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v_ReceivedMsg.Pdu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Initial_NoSecurity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7966FB89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cr_NG_</w:t>
            </w:r>
            <w:proofErr w:type="gram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MobileIdentitySUCI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gram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?,?),</w:t>
            </w:r>
          </w:p>
          <w:p w14:paraId="7ECCBE93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'111'B )){//@sic R5-198772 R5s191081 sic@</w:t>
            </w:r>
          </w:p>
          <w:p w14:paraId="0FB8031E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f_NR_SetVerdictFailOrInconc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(__FILE__, __LINE__, "Registration Request Message Failed");</w:t>
            </w:r>
          </w:p>
          <w:p w14:paraId="215C572A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6E88A1C0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else {</w:t>
            </w:r>
          </w:p>
          <w:p w14:paraId="0AB22522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f_NR_PreliminaryPass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(__FILE__, __LINE__, "Step 5");</w:t>
            </w:r>
          </w:p>
          <w:p w14:paraId="6F474FDB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1DCF81D7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3CB4E38E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f_NR5GC_RRC_Idle_Steps5_20 (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v_GMM_MobilityInfo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028A9F3F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v_NGC_NASCellA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1B0BF381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v_ReceivedMsg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34895782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lastRenderedPageBreak/>
              <w:t xml:space="preserve">                               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TESTMode_OFF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13EEF730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-,</w:t>
            </w:r>
          </w:p>
          <w:p w14:paraId="518DA190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Initial_NoSecurity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);//@sic R5-198772 R5s191081 sic@</w:t>
            </w:r>
          </w:p>
          <w:p w14:paraId="417BE2D6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48B9F732" w14:textId="77777777" w:rsidR="00E36C2A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}//End of 9_1_5_2_7 test body</w:t>
            </w:r>
          </w:p>
          <w:p w14:paraId="214D0FA2" w14:textId="77777777" w:rsidR="00E36C2A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</w:tc>
      </w:tr>
    </w:tbl>
    <w:p w14:paraId="32BE9895" w14:textId="77777777" w:rsidR="00E36C2A" w:rsidRDefault="00E36C2A" w:rsidP="00E36C2A">
      <w:pPr>
        <w:keepNext/>
        <w:keepLines/>
        <w:spacing w:before="180"/>
        <w:outlineLvl w:val="1"/>
        <w:rPr>
          <w:rFonts w:ascii="Arial" w:hAnsi="Arial"/>
          <w:b/>
          <w:lang w:eastAsia="en-GB"/>
        </w:rPr>
      </w:pPr>
    </w:p>
    <w:p w14:paraId="54F0497F" w14:textId="77777777" w:rsidR="00E36C2A" w:rsidRDefault="00E36C2A" w:rsidP="00E36C2A">
      <w:pPr>
        <w:keepNext/>
        <w:keepLines/>
        <w:spacing w:before="180"/>
        <w:outlineLvl w:val="1"/>
        <w:rPr>
          <w:rFonts w:ascii="Arial" w:hAnsi="Arial"/>
          <w:b/>
          <w:lang w:eastAsia="en-GB"/>
        </w:rPr>
      </w:pPr>
    </w:p>
    <w:p w14:paraId="7CC7FE6B" w14:textId="21405DE9" w:rsidR="00A15AEB" w:rsidRPr="00441AF6" w:rsidRDefault="00A15AEB" w:rsidP="00E36C2A">
      <w:pPr>
        <w:pStyle w:val="2"/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1F785B24" w14:textId="77777777" w:rsidR="00A15AEB" w:rsidRDefault="00A15AEB" w:rsidP="00A15AEB">
      <w:pPr>
        <w:rPr>
          <w:rFonts w:ascii="Arial" w:hAnsi="Arial"/>
        </w:rPr>
      </w:pPr>
    </w:p>
    <w:p w14:paraId="217F8AB1" w14:textId="77777777" w:rsidR="00A15AEB" w:rsidRPr="00A15AEB" w:rsidRDefault="00A15AEB" w:rsidP="00A15AEB"/>
    <w:sectPr w:rsidR="00A15AEB" w:rsidRPr="00A15A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BC9F57" w14:textId="77777777" w:rsidR="0040422C" w:rsidRDefault="0040422C">
      <w:r>
        <w:separator/>
      </w:r>
    </w:p>
  </w:endnote>
  <w:endnote w:type="continuationSeparator" w:id="0">
    <w:p w14:paraId="7F31585F" w14:textId="77777777" w:rsidR="0040422C" w:rsidRDefault="00404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51E8F7" w14:textId="77777777" w:rsidR="0040422C" w:rsidRDefault="0040422C">
      <w:r>
        <w:separator/>
      </w:r>
    </w:p>
  </w:footnote>
  <w:footnote w:type="continuationSeparator" w:id="0">
    <w:p w14:paraId="4F67C15E" w14:textId="77777777" w:rsidR="0040422C" w:rsidRDefault="004042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508E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C2085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7250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557A5"/>
    <w:multiLevelType w:val="hybridMultilevel"/>
    <w:tmpl w:val="4BCA0B78"/>
    <w:lvl w:ilvl="0" w:tplc="338E60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F6B2522"/>
    <w:multiLevelType w:val="hybridMultilevel"/>
    <w:tmpl w:val="DE309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16B6D"/>
    <w:multiLevelType w:val="hybridMultilevel"/>
    <w:tmpl w:val="C96230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E2C44B5"/>
    <w:multiLevelType w:val="hybridMultilevel"/>
    <w:tmpl w:val="357E96FA"/>
    <w:lvl w:ilvl="0" w:tplc="CE6222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4FB49BD"/>
    <w:multiLevelType w:val="hybridMultilevel"/>
    <w:tmpl w:val="8B468E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D144D9"/>
    <w:multiLevelType w:val="hybridMultilevel"/>
    <w:tmpl w:val="9D6A99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E7ED5"/>
    <w:multiLevelType w:val="hybridMultilevel"/>
    <w:tmpl w:val="DE309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C5793C"/>
    <w:multiLevelType w:val="hybridMultilevel"/>
    <w:tmpl w:val="9D6A99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9"/>
  </w:num>
  <w:num w:numId="5">
    <w:abstractNumId w:val="1"/>
  </w:num>
  <w:num w:numId="6">
    <w:abstractNumId w:val="8"/>
  </w:num>
  <w:num w:numId="7">
    <w:abstractNumId w:val="7"/>
  </w:num>
  <w:num w:numId="8">
    <w:abstractNumId w:val="2"/>
  </w:num>
  <w:num w:numId="9">
    <w:abstractNumId w:val="6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471"/>
    <w:rsid w:val="00064E00"/>
    <w:rsid w:val="000A6394"/>
    <w:rsid w:val="000B7FED"/>
    <w:rsid w:val="000C038A"/>
    <w:rsid w:val="000C6598"/>
    <w:rsid w:val="000D44B3"/>
    <w:rsid w:val="000F3A02"/>
    <w:rsid w:val="00134C93"/>
    <w:rsid w:val="00145D43"/>
    <w:rsid w:val="00157A30"/>
    <w:rsid w:val="0018528C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32278"/>
    <w:rsid w:val="00233D2E"/>
    <w:rsid w:val="00256359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2F6B6B"/>
    <w:rsid w:val="00305409"/>
    <w:rsid w:val="00317F09"/>
    <w:rsid w:val="00340248"/>
    <w:rsid w:val="00344D50"/>
    <w:rsid w:val="003609EF"/>
    <w:rsid w:val="00360E31"/>
    <w:rsid w:val="0036231A"/>
    <w:rsid w:val="00366AD3"/>
    <w:rsid w:val="00374DD4"/>
    <w:rsid w:val="00377F51"/>
    <w:rsid w:val="003A22C0"/>
    <w:rsid w:val="003A3CA7"/>
    <w:rsid w:val="003A41BC"/>
    <w:rsid w:val="003A5798"/>
    <w:rsid w:val="003E1A36"/>
    <w:rsid w:val="003F03E6"/>
    <w:rsid w:val="003F3F6C"/>
    <w:rsid w:val="0040422C"/>
    <w:rsid w:val="00410371"/>
    <w:rsid w:val="004242F1"/>
    <w:rsid w:val="0048393A"/>
    <w:rsid w:val="004B75B7"/>
    <w:rsid w:val="00514ACE"/>
    <w:rsid w:val="0051580D"/>
    <w:rsid w:val="00547111"/>
    <w:rsid w:val="00592D74"/>
    <w:rsid w:val="005A6FEB"/>
    <w:rsid w:val="005E2C44"/>
    <w:rsid w:val="00621188"/>
    <w:rsid w:val="006257ED"/>
    <w:rsid w:val="0064218F"/>
    <w:rsid w:val="00647D2A"/>
    <w:rsid w:val="00665C47"/>
    <w:rsid w:val="00695808"/>
    <w:rsid w:val="006B3C17"/>
    <w:rsid w:val="006B46FB"/>
    <w:rsid w:val="006E21FB"/>
    <w:rsid w:val="006F770C"/>
    <w:rsid w:val="007600A3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72DE8"/>
    <w:rsid w:val="0088126C"/>
    <w:rsid w:val="008863B9"/>
    <w:rsid w:val="008A45A6"/>
    <w:rsid w:val="008B4F46"/>
    <w:rsid w:val="008F3789"/>
    <w:rsid w:val="008F686C"/>
    <w:rsid w:val="008F7BFE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E780A"/>
    <w:rsid w:val="009F25C1"/>
    <w:rsid w:val="009F734F"/>
    <w:rsid w:val="00A1055C"/>
    <w:rsid w:val="00A15AEB"/>
    <w:rsid w:val="00A246B6"/>
    <w:rsid w:val="00A364EE"/>
    <w:rsid w:val="00A47E70"/>
    <w:rsid w:val="00A47F04"/>
    <w:rsid w:val="00A50CF0"/>
    <w:rsid w:val="00A7671C"/>
    <w:rsid w:val="00A80F82"/>
    <w:rsid w:val="00AA2CBC"/>
    <w:rsid w:val="00AC5820"/>
    <w:rsid w:val="00AD1CD8"/>
    <w:rsid w:val="00AD4AFC"/>
    <w:rsid w:val="00AE2596"/>
    <w:rsid w:val="00B258BB"/>
    <w:rsid w:val="00B26DD1"/>
    <w:rsid w:val="00B61874"/>
    <w:rsid w:val="00B67B97"/>
    <w:rsid w:val="00B95809"/>
    <w:rsid w:val="00B968C8"/>
    <w:rsid w:val="00BA3EC5"/>
    <w:rsid w:val="00BA51D9"/>
    <w:rsid w:val="00BB5DFC"/>
    <w:rsid w:val="00BD279D"/>
    <w:rsid w:val="00BD6BB8"/>
    <w:rsid w:val="00C127A6"/>
    <w:rsid w:val="00C16369"/>
    <w:rsid w:val="00C462F9"/>
    <w:rsid w:val="00C66BA2"/>
    <w:rsid w:val="00C95985"/>
    <w:rsid w:val="00CC5026"/>
    <w:rsid w:val="00CC68D0"/>
    <w:rsid w:val="00CE4C66"/>
    <w:rsid w:val="00CF0524"/>
    <w:rsid w:val="00D03794"/>
    <w:rsid w:val="00D03F9A"/>
    <w:rsid w:val="00D06D51"/>
    <w:rsid w:val="00D24991"/>
    <w:rsid w:val="00D42C9F"/>
    <w:rsid w:val="00D50255"/>
    <w:rsid w:val="00D66520"/>
    <w:rsid w:val="00DD3821"/>
    <w:rsid w:val="00DE34CF"/>
    <w:rsid w:val="00DE7626"/>
    <w:rsid w:val="00E13F3D"/>
    <w:rsid w:val="00E259B2"/>
    <w:rsid w:val="00E34898"/>
    <w:rsid w:val="00E36C2A"/>
    <w:rsid w:val="00EB09B7"/>
    <w:rsid w:val="00EB6EC1"/>
    <w:rsid w:val="00EE7D7C"/>
    <w:rsid w:val="00F23CFB"/>
    <w:rsid w:val="00F25D98"/>
    <w:rsid w:val="00F26FAA"/>
    <w:rsid w:val="00F300FB"/>
    <w:rsid w:val="00FB6386"/>
    <w:rsid w:val="00FC6CC5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2Char">
    <w:name w:val="标题 2 Char"/>
    <w:aliases w:val="Head2A Char,2 Char,H2 Char,h2 Char"/>
    <w:basedOn w:val="a0"/>
    <w:link w:val="2"/>
    <w:rsid w:val="00CF0524"/>
    <w:rPr>
      <w:rFonts w:ascii="Arial" w:hAnsi="Arial"/>
      <w:sz w:val="32"/>
      <w:lang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232278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6E528-A2F9-4103-B8B1-082754D9C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3746</Words>
  <Characters>21358</Characters>
  <Application>Microsoft Office Word</Application>
  <DocSecurity>0</DocSecurity>
  <Lines>177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25054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2022-02-12T01:45:00Z</dcterms:created>
  <dcterms:modified xsi:type="dcterms:W3CDTF">2022-02-12T01:45:00Z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1644224812</vt:lpwstr>
  </property>
</Properties>
</file>