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2A32E13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8177E4">
        <w:rPr>
          <w:b/>
          <w:bCs/>
          <w:i/>
          <w:iCs/>
          <w:sz w:val="24"/>
          <w:szCs w:val="24"/>
        </w:rPr>
        <w:t>0178</w:t>
      </w:r>
    </w:p>
    <w:p w14:paraId="5D6FC58C" w14:textId="1E5CEA7A" w:rsidR="001A09A3" w:rsidRDefault="00E0042A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 w:rsidR="00DE3ABA">
        <w:rPr>
          <w:b/>
          <w:noProof/>
          <w:sz w:val="24"/>
        </w:rPr>
        <w:fldChar w:fldCharType="begin"/>
      </w:r>
      <w:r w:rsidR="00DE3ABA">
        <w:rPr>
          <w:b/>
          <w:noProof/>
          <w:sz w:val="24"/>
        </w:rPr>
        <w:instrText xml:space="preserve"> DOCPROPERTY  StartDate  \* MERGEFORMAT </w:instrText>
      </w:r>
      <w:r w:rsidR="00DE3ABA"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 w:rsidR="00DE3ABA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DE3ABA">
        <w:rPr>
          <w:b/>
          <w:noProof/>
          <w:sz w:val="24"/>
        </w:rPr>
        <w:fldChar w:fldCharType="begin"/>
      </w:r>
      <w:r w:rsidR="00DE3ABA">
        <w:rPr>
          <w:b/>
          <w:noProof/>
          <w:sz w:val="24"/>
        </w:rPr>
        <w:instrText xml:space="preserve"> DOCPROPERTY  EndDate  \* MERGEFORMAT </w:instrText>
      </w:r>
      <w:r w:rsidR="00DE3ABA"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 w:rsidR="00DE3A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AD53CD9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8177E4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5EC5C06" w:rsidR="001E41F3" w:rsidRPr="00410371" w:rsidRDefault="00DE3A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2915F2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47A38C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t>Addition of NR5GC Logged MDT test case 8.1.6.1.2.</w:t>
            </w:r>
            <w:r w:rsidR="00F05638">
              <w:t>3</w:t>
            </w:r>
            <w:r w:rsidR="00BA7176">
              <w:t xml:space="preserve">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DA3B13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0B031FB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E04A5">
              <w:t>2</w:t>
            </w:r>
            <w:r w:rsidRPr="005F0EEB">
              <w:t>-</w:t>
            </w:r>
            <w:r w:rsidR="00DE04A5">
              <w:t>01</w:t>
            </w:r>
            <w:r w:rsidRPr="005F0EEB">
              <w:t>-</w:t>
            </w:r>
            <w:r w:rsidR="00B402A9">
              <w:t>1</w:t>
            </w:r>
            <w:r w:rsidR="009959EE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F7A24B6" w:rsidR="00851637" w:rsidRDefault="00623693" w:rsidP="00623693">
            <w:r w:rsidRPr="00376E74">
              <w:rPr>
                <w:rFonts w:ascii="Arial" w:hAnsi="Arial" w:cs="Arial"/>
                <w:noProof/>
              </w:rPr>
              <w:t xml:space="preserve">To add </w:t>
            </w:r>
            <w:r w:rsidRPr="00376E74">
              <w:rPr>
                <w:rFonts w:ascii="Arial" w:hAnsi="Arial" w:cs="Arial"/>
                <w:szCs w:val="18"/>
              </w:rPr>
              <w:t>MDT TC 8.1.6.1.2.</w:t>
            </w:r>
            <w:r>
              <w:rPr>
                <w:rFonts w:ascii="Arial" w:hAnsi="Arial" w:cs="Arial"/>
                <w:szCs w:val="18"/>
              </w:rPr>
              <w:t>3</w:t>
            </w:r>
            <w:r w:rsidRPr="00376E74">
              <w:rPr>
                <w:rFonts w:ascii="Arial" w:hAnsi="Arial" w:cs="Arial"/>
                <w:szCs w:val="18"/>
              </w:rPr>
              <w:t xml:space="preserve"> </w:t>
            </w:r>
            <w:r w:rsidRPr="00623693">
              <w:rPr>
                <w:rFonts w:ascii="Arial" w:eastAsia="MS Gothic" w:hAnsi="Arial" w:cs="Arial"/>
              </w:rPr>
              <w:t>Logged MDT / Intra-frequency measurement, logging and reporting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F67A57E" w:rsidR="00851637" w:rsidRDefault="00623693" w:rsidP="00623693">
            <w:pPr>
              <w:pStyle w:val="CRCoverPage"/>
              <w:spacing w:after="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szCs w:val="18"/>
              </w:rPr>
              <w:t xml:space="preserve">8.1.6.1.2.3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3A48710" w:rsidR="001E41F3" w:rsidRDefault="00623693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EF4578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F05638">
              <w:rPr>
                <w:rFonts w:cs="Arial"/>
                <w:szCs w:val="18"/>
              </w:rPr>
              <w:t>3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191FAF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4E5151">
        <w:rPr>
          <w:rFonts w:cs="Arial"/>
        </w:rPr>
        <w:t>8.1.6.1.2.</w:t>
      </w:r>
      <w:r w:rsidR="00F05638">
        <w:rPr>
          <w:rFonts w:cs="Arial"/>
        </w:rPr>
        <w:t>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5AAF10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F05638">
        <w:rPr>
          <w:rFonts w:cs="Arial"/>
          <w:lang w:eastAsia="ja-JP"/>
        </w:rPr>
        <w:t>3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616B52B1" w14:textId="02AE5C54" w:rsidR="00406F11" w:rsidRDefault="00406F11" w:rsidP="00406F11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06F11" w14:paraId="3699A47D" w14:textId="77777777" w:rsidTr="00E0042A">
        <w:trPr>
          <w:trHeight w:val="447"/>
        </w:trPr>
        <w:tc>
          <w:tcPr>
            <w:tcW w:w="1985" w:type="dxa"/>
          </w:tcPr>
          <w:p w14:paraId="6D50342E" w14:textId="77777777" w:rsidR="00406F11" w:rsidRDefault="00406F11" w:rsidP="00E0042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EEA76C" w14:textId="77777777" w:rsidR="00406F11" w:rsidRPr="00B97551" w:rsidRDefault="00406F11" w:rsidP="00E0042A">
            <w:pPr>
              <w:spacing w:after="0"/>
              <w:rPr>
                <w:rFonts w:ascii="Arial" w:hAnsi="Arial" w:cs="Arial"/>
              </w:rPr>
            </w:pPr>
            <w:r w:rsidRPr="00B97551">
              <w:rPr>
                <w:rFonts w:ascii="Arial" w:hAnsi="Arial" w:cs="Arial"/>
                <w:lang w:val="en-US"/>
              </w:rPr>
              <w:t>f_TC_8_1_6_1_2_3_NR5GC ()</w:t>
            </w:r>
          </w:p>
        </w:tc>
      </w:tr>
      <w:tr w:rsidR="00406F11" w14:paraId="1D846DCC" w14:textId="77777777" w:rsidTr="00E0042A">
        <w:trPr>
          <w:trHeight w:val="452"/>
        </w:trPr>
        <w:tc>
          <w:tcPr>
            <w:tcW w:w="1985" w:type="dxa"/>
          </w:tcPr>
          <w:p w14:paraId="3F482979" w14:textId="77777777" w:rsidR="00406F11" w:rsidRDefault="00406F11" w:rsidP="00E0042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6BED89" w14:textId="735E502A" w:rsidR="00406F11" w:rsidRPr="0075021F" w:rsidRDefault="00406F11" w:rsidP="0075021F">
            <w:p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 xml:space="preserve">Max reference cell power required as there is multiple instances where cell power </w:t>
            </w:r>
            <w:r w:rsidR="0020485D">
              <w:rPr>
                <w:rFonts w:ascii="Arial" w:hAnsi="Arial" w:cs="Arial"/>
              </w:rPr>
              <w:t>maximum -78 is required on 3 three cells</w:t>
            </w:r>
            <w:r w:rsidRPr="0075021F">
              <w:rPr>
                <w:rFonts w:ascii="Arial" w:hAnsi="Arial" w:cs="Arial"/>
              </w:rPr>
              <w:t xml:space="preserve"> </w:t>
            </w:r>
          </w:p>
        </w:tc>
      </w:tr>
      <w:tr w:rsidR="00406F11" w14:paraId="1427EE20" w14:textId="77777777" w:rsidTr="00E0042A">
        <w:tc>
          <w:tcPr>
            <w:tcW w:w="1985" w:type="dxa"/>
          </w:tcPr>
          <w:p w14:paraId="7C74FA74" w14:textId="77777777" w:rsidR="00406F11" w:rsidRDefault="00406F11" w:rsidP="00E0042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420E" w14:textId="77777777" w:rsidR="00406F11" w:rsidRPr="004A087F" w:rsidRDefault="00406F11" w:rsidP="0075021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</w:t>
            </w:r>
            <w:proofErr w:type="spellStart"/>
            <w:r>
              <w:rPr>
                <w:lang w:val="en-SG"/>
              </w:rPr>
              <w:t>maxreference</w:t>
            </w:r>
            <w:proofErr w:type="spellEnd"/>
            <w:r>
              <w:rPr>
                <w:lang w:val="en-SG"/>
              </w:rPr>
              <w:t xml:space="preserve"> cell power for all 3 cells.</w:t>
            </w:r>
          </w:p>
        </w:tc>
      </w:tr>
      <w:tr w:rsidR="00406F11" w14:paraId="042A077A" w14:textId="77777777" w:rsidTr="00E0042A">
        <w:tc>
          <w:tcPr>
            <w:tcW w:w="1985" w:type="dxa"/>
          </w:tcPr>
          <w:p w14:paraId="5AE70FB3" w14:textId="77777777" w:rsidR="00406F11" w:rsidRDefault="00406F11" w:rsidP="00E0042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522A34" w14:textId="77777777" w:rsidR="00406F11" w:rsidRDefault="00406F11" w:rsidP="00E0042A">
            <w:pPr>
              <w:spacing w:after="0"/>
              <w:rPr>
                <w:rFonts w:ascii="Arial" w:hAnsi="Arial" w:cs="Arial"/>
                <w:lang w:val="en-US"/>
              </w:rPr>
            </w:pPr>
            <w:r w:rsidRPr="00AF2D6D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06F11" w14:paraId="38A6BDDD" w14:textId="77777777" w:rsidTr="00E0042A">
        <w:tc>
          <w:tcPr>
            <w:tcW w:w="1985" w:type="dxa"/>
          </w:tcPr>
          <w:p w14:paraId="5B6D8D17" w14:textId="77777777" w:rsidR="00406F11" w:rsidRDefault="00406F11" w:rsidP="00E0042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CA86EC" w14:textId="0AF9AC71" w:rsidR="00406F11" w:rsidRDefault="002F409E" w:rsidP="00A2167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r w:rsidR="00A2167D">
              <w:rPr>
                <w:rFonts w:ascii="Arial" w:hAnsi="Arial" w:hint="eastAsia"/>
                <w:highlight w:val="cyan"/>
                <w:lang w:eastAsia="zh-CN"/>
              </w:rPr>
              <w:t xml:space="preserve"> in</w:t>
            </w:r>
            <w:r w:rsidR="00A2167D">
              <w:rPr>
                <w:rFonts w:ascii="Arial" w:hAnsi="Arial"/>
                <w:highlight w:val="cyan"/>
                <w:lang w:eastAsia="zh-CN"/>
              </w:rPr>
              <w:t xml:space="preserve"> principle, ho</w:t>
            </w:r>
            <w:r w:rsidR="00E0042A">
              <w:rPr>
                <w:rFonts w:ascii="Arial" w:hAnsi="Arial"/>
                <w:highlight w:val="cyan"/>
                <w:lang w:eastAsia="zh-CN"/>
              </w:rPr>
              <w:t xml:space="preserve">wever max interference power in </w:t>
            </w:r>
            <w:r w:rsidR="00A2167D">
              <w:rPr>
                <w:rFonts w:ascii="Arial" w:hAnsi="Arial"/>
                <w:highlight w:val="cyan"/>
                <w:lang w:eastAsia="zh-CN"/>
              </w:rPr>
              <w:t>FR2 should be -82 for three NR Cells.</w:t>
            </w:r>
          </w:p>
        </w:tc>
      </w:tr>
    </w:tbl>
    <w:p w14:paraId="6FCE8E9D" w14:textId="77777777" w:rsidR="00406F11" w:rsidRDefault="00406F11" w:rsidP="00406F11">
      <w:pPr>
        <w:rPr>
          <w:lang w:val="en-US"/>
        </w:rPr>
      </w:pPr>
    </w:p>
    <w:p w14:paraId="62421A3D" w14:textId="77777777" w:rsidR="00406F11" w:rsidRDefault="00406F11" w:rsidP="00406F1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6F11" w14:paraId="6959A8EF" w14:textId="77777777" w:rsidTr="00E0042A">
        <w:tc>
          <w:tcPr>
            <w:tcW w:w="9855" w:type="dxa"/>
          </w:tcPr>
          <w:p w14:paraId="1CF58415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>function f_TC_8_1_6_1_2_3_NR5GC() runs on NR5GC_PTC</w:t>
            </w:r>
          </w:p>
          <w:p w14:paraId="11D8DF04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{ //Logged MDT / Intra-frequency measurement, logging and reporting</w:t>
            </w:r>
          </w:p>
          <w:p w14:paraId="47F05792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</w:p>
          <w:p w14:paraId="6A5C61F0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f_NR5GC_</w:t>
            </w:r>
            <w:proofErr w:type="gramStart"/>
            <w:r w:rsidRPr="00AF2D6D">
              <w:rPr>
                <w:lang w:val="en-US"/>
              </w:rPr>
              <w:t>Init(</w:t>
            </w:r>
            <w:proofErr w:type="gramEnd"/>
            <w:r w:rsidRPr="00AF2D6D">
              <w:rPr>
                <w:lang w:val="en-US"/>
              </w:rPr>
              <w:t>NR_2); // System information combination NR-2 as defined in TS 38.508-1 clause 4.4.3.1.2 is used in NR Cells.</w:t>
            </w:r>
          </w:p>
          <w:p w14:paraId="75263596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highlight w:val="yellow"/>
                <w:lang w:val="en-US"/>
              </w:rPr>
              <w:t>/*added max interference power here*/</w:t>
            </w:r>
          </w:p>
          <w:p w14:paraId="55E2AFEE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//Create and configure cells</w:t>
            </w:r>
          </w:p>
          <w:p w14:paraId="748421C9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  <w:proofErr w:type="spellStart"/>
            <w:r w:rsidRPr="00AF2D6D">
              <w:rPr>
                <w:lang w:val="en-US"/>
              </w:rPr>
              <w:t>f_NR_CellConfig_Def</w:t>
            </w:r>
            <w:proofErr w:type="spellEnd"/>
            <w:r w:rsidRPr="00AF2D6D">
              <w:rPr>
                <w:lang w:val="en-US"/>
              </w:rPr>
              <w:t>(nr_Cell1);</w:t>
            </w:r>
          </w:p>
          <w:p w14:paraId="0C11248B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  <w:proofErr w:type="spellStart"/>
            <w:r w:rsidRPr="00AF2D6D">
              <w:rPr>
                <w:lang w:val="en-US"/>
              </w:rPr>
              <w:t>f_NR_CellConfig_Def</w:t>
            </w:r>
            <w:proofErr w:type="spellEnd"/>
            <w:r w:rsidRPr="00AF2D6D">
              <w:rPr>
                <w:lang w:val="en-US"/>
              </w:rPr>
              <w:t>(nr_Cell2);</w:t>
            </w:r>
          </w:p>
          <w:p w14:paraId="08B39A2D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lastRenderedPageBreak/>
              <w:t xml:space="preserve">   </w:t>
            </w:r>
            <w:proofErr w:type="spellStart"/>
            <w:r w:rsidRPr="00AF2D6D">
              <w:rPr>
                <w:lang w:val="en-US"/>
              </w:rPr>
              <w:t>f_NR_CellConfig_Def</w:t>
            </w:r>
            <w:proofErr w:type="spellEnd"/>
            <w:r w:rsidRPr="00AF2D6D">
              <w:rPr>
                <w:lang w:val="en-US"/>
              </w:rPr>
              <w:t>(nr_Cell11);</w:t>
            </w:r>
          </w:p>
          <w:p w14:paraId="6D2E743B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</w:p>
          <w:p w14:paraId="2A2DEB01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// Preamble: The UE is in state 3N-A on NR Cell 1 according to TS 38.508-1, clause 4.4A.2 Table 4.4A.2-3</w:t>
            </w:r>
          </w:p>
          <w:p w14:paraId="3E9D4AAC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f_NR5GC_Preamble(nr_Cell1, STATE_CONNECTED_3A);</w:t>
            </w:r>
          </w:p>
          <w:p w14:paraId="33468300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</w:p>
          <w:p w14:paraId="331C5AA9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</w:t>
            </w:r>
            <w:proofErr w:type="spellStart"/>
            <w:r w:rsidRPr="00AF2D6D">
              <w:rPr>
                <w:lang w:val="en-US"/>
              </w:rPr>
              <w:t>f_NR_TestBody_Set</w:t>
            </w:r>
            <w:proofErr w:type="spellEnd"/>
            <w:r w:rsidRPr="00AF2D6D">
              <w:rPr>
                <w:lang w:val="en-US"/>
              </w:rPr>
              <w:t>(true);</w:t>
            </w:r>
          </w:p>
          <w:p w14:paraId="61CEE00E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</w:p>
          <w:p w14:paraId="5876710C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f_TC_8_1_6_1_2_3_NR5GC_TestBody();</w:t>
            </w:r>
          </w:p>
          <w:p w14:paraId="52DBABC8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</w:p>
          <w:p w14:paraId="5059EA00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</w:t>
            </w:r>
            <w:proofErr w:type="spellStart"/>
            <w:r w:rsidRPr="00AF2D6D">
              <w:rPr>
                <w:lang w:val="en-US"/>
              </w:rPr>
              <w:t>f_NR_TestBody_Set</w:t>
            </w:r>
            <w:proofErr w:type="spellEnd"/>
            <w:r w:rsidRPr="00AF2D6D">
              <w:rPr>
                <w:lang w:val="en-US"/>
              </w:rPr>
              <w:t>(false);</w:t>
            </w:r>
          </w:p>
          <w:p w14:paraId="2472F3BE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</w:p>
          <w:p w14:paraId="68FD8F85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// Switch/Power off UE</w:t>
            </w:r>
          </w:p>
          <w:p w14:paraId="6277D6CD" w14:textId="77777777" w:rsidR="00406F11" w:rsidRPr="00AF2D6D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</w:t>
            </w:r>
            <w:proofErr w:type="spellStart"/>
            <w:r w:rsidRPr="00AF2D6D">
              <w:rPr>
                <w:lang w:val="en-US"/>
              </w:rPr>
              <w:t>f_NR_Postamble</w:t>
            </w:r>
            <w:proofErr w:type="spellEnd"/>
            <w:r w:rsidRPr="00AF2D6D">
              <w:rPr>
                <w:lang w:val="en-US"/>
              </w:rPr>
              <w:t>(nr_Cell1, STATE_CONNECTED_3A);</w:t>
            </w:r>
          </w:p>
          <w:p w14:paraId="2A786F7C" w14:textId="77777777" w:rsidR="00406F11" w:rsidRDefault="00406F11" w:rsidP="00E0042A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} //end of f_TC_8_1_6_1_2_3_NR5GC</w:t>
            </w:r>
          </w:p>
        </w:tc>
      </w:tr>
    </w:tbl>
    <w:p w14:paraId="2FB2BE34" w14:textId="77777777" w:rsidR="00406F11" w:rsidRDefault="00406F11" w:rsidP="00406F11">
      <w:pPr>
        <w:rPr>
          <w:lang w:val="en-US"/>
        </w:rPr>
      </w:pPr>
    </w:p>
    <w:p w14:paraId="7737A183" w14:textId="77777777" w:rsidR="00406F11" w:rsidRDefault="00406F11" w:rsidP="00406F1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6F11" w14:paraId="126E97E7" w14:textId="77777777" w:rsidTr="00E0042A">
        <w:tc>
          <w:tcPr>
            <w:tcW w:w="9855" w:type="dxa"/>
          </w:tcPr>
          <w:p w14:paraId="2C3C0984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>function f_TC_8_1_6_1_2_3_NR5GC() runs on NR5GC_PTC</w:t>
            </w:r>
          </w:p>
          <w:p w14:paraId="1645C839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{ //Logged MDT / Intra-frequency measurement, logging and reporting</w:t>
            </w:r>
          </w:p>
          <w:p w14:paraId="0E1F0030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</w:p>
          <w:p w14:paraId="5656DDDE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f_NR5GC_</w:t>
            </w:r>
            <w:proofErr w:type="gramStart"/>
            <w:r w:rsidRPr="00AF2D6D">
              <w:rPr>
                <w:lang w:val="en-US" w:eastAsia="zh-CN"/>
              </w:rPr>
              <w:t>Init(</w:t>
            </w:r>
            <w:proofErr w:type="gramEnd"/>
            <w:r w:rsidRPr="00AF2D6D">
              <w:rPr>
                <w:lang w:val="en-US" w:eastAsia="zh-CN"/>
              </w:rPr>
              <w:t>NR_2); // System information combination NR-2 as defined in TS 38.508-1 clause 4.4.3.1.2 is used in NR Cells.</w:t>
            </w:r>
          </w:p>
          <w:p w14:paraId="5D8A82D6" w14:textId="77777777" w:rsidR="00406F11" w:rsidRPr="00AF2D6D" w:rsidRDefault="00406F11" w:rsidP="00E0042A">
            <w:pPr>
              <w:ind w:firstLine="195"/>
              <w:rPr>
                <w:highlight w:val="yellow"/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 w:rsidRPr="00AF2D6D">
              <w:rPr>
                <w:highlight w:val="yellow"/>
                <w:lang w:val="en-US" w:eastAsia="zh-CN"/>
              </w:rPr>
              <w:t>(nr_Cell1, -78, -78);</w:t>
            </w:r>
          </w:p>
          <w:p w14:paraId="25CA28E1" w14:textId="77777777" w:rsidR="00406F11" w:rsidRPr="00AF2D6D" w:rsidRDefault="00406F11" w:rsidP="00E0042A">
            <w:pPr>
              <w:ind w:firstLine="195"/>
              <w:rPr>
                <w:highlight w:val="yellow"/>
                <w:lang w:val="en-US" w:eastAsia="zh-CN"/>
              </w:rPr>
            </w:pPr>
            <w:r w:rsidRPr="00AF2D6D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AF2D6D"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 w:rsidRPr="00AF2D6D">
              <w:rPr>
                <w:highlight w:val="yellow"/>
                <w:lang w:val="en-US" w:eastAsia="zh-CN"/>
              </w:rPr>
              <w:t>(nr_Cell2, -78, -78);</w:t>
            </w:r>
          </w:p>
          <w:p w14:paraId="578F111C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AF2D6D"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 w:rsidRPr="00AF2D6D">
              <w:rPr>
                <w:highlight w:val="yellow"/>
                <w:lang w:val="en-US" w:eastAsia="zh-CN"/>
              </w:rPr>
              <w:t>(nr_Cell11, -78, -78);</w:t>
            </w:r>
          </w:p>
          <w:p w14:paraId="2690430E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//Create and configure cells</w:t>
            </w:r>
          </w:p>
          <w:p w14:paraId="07692870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lang w:val="en-US" w:eastAsia="zh-CN"/>
              </w:rPr>
              <w:t>f_NR_CellConfig_Def</w:t>
            </w:r>
            <w:proofErr w:type="spellEnd"/>
            <w:r w:rsidRPr="00AF2D6D">
              <w:rPr>
                <w:lang w:val="en-US" w:eastAsia="zh-CN"/>
              </w:rPr>
              <w:t>(nr_Cell1);</w:t>
            </w:r>
          </w:p>
          <w:p w14:paraId="6840F493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lang w:val="en-US" w:eastAsia="zh-CN"/>
              </w:rPr>
              <w:t>f_NR_CellConfig_Def</w:t>
            </w:r>
            <w:proofErr w:type="spellEnd"/>
            <w:r w:rsidRPr="00AF2D6D">
              <w:rPr>
                <w:lang w:val="en-US" w:eastAsia="zh-CN"/>
              </w:rPr>
              <w:t>(nr_Cell2);</w:t>
            </w:r>
          </w:p>
          <w:p w14:paraId="1EF3ABD5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lang w:val="en-US" w:eastAsia="zh-CN"/>
              </w:rPr>
              <w:t>f_NR_CellConfig_Def</w:t>
            </w:r>
            <w:proofErr w:type="spellEnd"/>
            <w:r w:rsidRPr="00AF2D6D">
              <w:rPr>
                <w:lang w:val="en-US" w:eastAsia="zh-CN"/>
              </w:rPr>
              <w:t>(nr_Cell11);</w:t>
            </w:r>
          </w:p>
          <w:p w14:paraId="0513CA99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</w:p>
          <w:p w14:paraId="634FF63E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// Preamble: The UE is in state 3N-A on NR Cell 1 according to TS 38.508-1, clause 4.4A.2 Table 4.4A.2-3</w:t>
            </w:r>
          </w:p>
          <w:p w14:paraId="0DA69E3D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f_NR5GC_Preamble(nr_Cell1, STATE_CONNECTED_3A);</w:t>
            </w:r>
          </w:p>
          <w:p w14:paraId="4C114B59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</w:p>
          <w:p w14:paraId="4E847038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</w:t>
            </w:r>
            <w:proofErr w:type="spellStart"/>
            <w:r w:rsidRPr="00AF2D6D">
              <w:rPr>
                <w:lang w:val="en-US" w:eastAsia="zh-CN"/>
              </w:rPr>
              <w:t>f_NR_TestBody_Set</w:t>
            </w:r>
            <w:proofErr w:type="spellEnd"/>
            <w:r w:rsidRPr="00AF2D6D">
              <w:rPr>
                <w:lang w:val="en-US" w:eastAsia="zh-CN"/>
              </w:rPr>
              <w:t>(true);</w:t>
            </w:r>
          </w:p>
          <w:p w14:paraId="49D1FAD8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</w:p>
          <w:p w14:paraId="17911CE5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f_TC_8_1_6_1_2_3_NR5GC_TestBody();</w:t>
            </w:r>
          </w:p>
          <w:p w14:paraId="350E2A4D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</w:p>
          <w:p w14:paraId="7B798CC8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</w:t>
            </w:r>
            <w:proofErr w:type="spellStart"/>
            <w:r w:rsidRPr="00AF2D6D">
              <w:rPr>
                <w:lang w:val="en-US" w:eastAsia="zh-CN"/>
              </w:rPr>
              <w:t>f_NR_TestBody_Set</w:t>
            </w:r>
            <w:proofErr w:type="spellEnd"/>
            <w:r w:rsidRPr="00AF2D6D">
              <w:rPr>
                <w:lang w:val="en-US" w:eastAsia="zh-CN"/>
              </w:rPr>
              <w:t>(false);</w:t>
            </w:r>
          </w:p>
          <w:p w14:paraId="011AD96F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</w:p>
          <w:p w14:paraId="7E1425B4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// Switch/Power off UE</w:t>
            </w:r>
          </w:p>
          <w:p w14:paraId="65F754F0" w14:textId="77777777" w:rsidR="00406F11" w:rsidRPr="00AF2D6D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</w:t>
            </w:r>
            <w:proofErr w:type="spellStart"/>
            <w:r w:rsidRPr="00AF2D6D">
              <w:rPr>
                <w:lang w:val="en-US" w:eastAsia="zh-CN"/>
              </w:rPr>
              <w:t>f_NR_Postamble</w:t>
            </w:r>
            <w:proofErr w:type="spellEnd"/>
            <w:r w:rsidRPr="00AF2D6D">
              <w:rPr>
                <w:lang w:val="en-US" w:eastAsia="zh-CN"/>
              </w:rPr>
              <w:t>(nr_Cell1, STATE_CONNECTED_3A);</w:t>
            </w:r>
          </w:p>
          <w:p w14:paraId="5C826BCE" w14:textId="77777777" w:rsidR="00406F11" w:rsidRDefault="00406F11" w:rsidP="00E0042A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} //end of f_TC_8_1_6_1_2_3_NR5GC</w:t>
            </w:r>
          </w:p>
        </w:tc>
      </w:tr>
    </w:tbl>
    <w:p w14:paraId="79FFF3A9" w14:textId="403394D4" w:rsidR="00C63C11" w:rsidRDefault="00C63C11" w:rsidP="00C63C11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bookmarkEnd w:id="9"/>
      <w:r w:rsidR="00406F11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3C11" w14:paraId="236536C5" w14:textId="77777777" w:rsidTr="00DE04A5">
        <w:trPr>
          <w:trHeight w:val="447"/>
        </w:trPr>
        <w:tc>
          <w:tcPr>
            <w:tcW w:w="1985" w:type="dxa"/>
          </w:tcPr>
          <w:p w14:paraId="6B338431" w14:textId="77777777" w:rsidR="00C63C11" w:rsidRDefault="00C63C11" w:rsidP="00DE04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6337EC" w14:textId="3DEA22D2" w:rsidR="00C63C11" w:rsidRPr="000F78AF" w:rsidRDefault="00111502" w:rsidP="00DE04A5">
            <w:pPr>
              <w:spacing w:after="0"/>
              <w:rPr>
                <w:rFonts w:ascii="Arial" w:hAnsi="Arial" w:cs="Arial"/>
              </w:rPr>
            </w:pPr>
            <w:r w:rsidRPr="004844D1">
              <w:rPr>
                <w:lang w:val="en-US"/>
              </w:rPr>
              <w:t>f_TC_8_1_6_1_2_3_NR5GC_TestBody</w:t>
            </w:r>
            <w:r>
              <w:rPr>
                <w:lang w:val="en-US"/>
              </w:rPr>
              <w:t xml:space="preserve"> </w:t>
            </w:r>
            <w:r w:rsidR="00C63C11">
              <w:rPr>
                <w:lang w:val="en-US"/>
              </w:rPr>
              <w:t>()</w:t>
            </w:r>
          </w:p>
        </w:tc>
      </w:tr>
      <w:tr w:rsidR="00C63C11" w14:paraId="71BD8B29" w14:textId="77777777" w:rsidTr="00DE04A5">
        <w:trPr>
          <w:trHeight w:val="452"/>
        </w:trPr>
        <w:tc>
          <w:tcPr>
            <w:tcW w:w="1985" w:type="dxa"/>
          </w:tcPr>
          <w:p w14:paraId="7CF2FBD4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D5A092" w14:textId="790EC25F" w:rsidR="00111502" w:rsidRPr="0075021F" w:rsidRDefault="00111502" w:rsidP="00111502">
            <w:pPr>
              <w:pStyle w:val="af3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>UE use SRB2 when it will be having logMeasReport_r16 as per 38.331 clause 5.7.10.3 at step 21 and 34a7 and 47a7 and 67.</w:t>
            </w:r>
          </w:p>
          <w:p w14:paraId="307DC3CD" w14:textId="77777777" w:rsidR="00111502" w:rsidRPr="0075021F" w:rsidRDefault="00111502" w:rsidP="00111502">
            <w:pPr>
              <w:pStyle w:val="af3"/>
            </w:pPr>
            <w:r w:rsidRPr="0075021F">
              <w:t xml:space="preserve"> “1&gt; if the </w:t>
            </w:r>
            <w:proofErr w:type="spellStart"/>
            <w:r w:rsidRPr="0075021F">
              <w:t>logMeasReport</w:t>
            </w:r>
            <w:proofErr w:type="spellEnd"/>
            <w:r w:rsidRPr="0075021F">
              <w:t xml:space="preserve"> is included in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>:</w:t>
            </w:r>
          </w:p>
          <w:p w14:paraId="63CD633E" w14:textId="77777777" w:rsidR="00111502" w:rsidRPr="0075021F" w:rsidRDefault="00111502" w:rsidP="00111502">
            <w:pPr>
              <w:pStyle w:val="af3"/>
            </w:pPr>
            <w:r w:rsidRPr="0075021F">
              <w:t xml:space="preserve">2&gt; submit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 xml:space="preserve"> message to lower layers for transmission via SRB2;</w:t>
            </w:r>
          </w:p>
          <w:p w14:paraId="59651E35" w14:textId="77777777" w:rsidR="00111502" w:rsidRPr="0075021F" w:rsidRDefault="00111502" w:rsidP="00111502">
            <w:pPr>
              <w:pStyle w:val="af3"/>
            </w:pPr>
            <w:r w:rsidRPr="0075021F">
              <w:t xml:space="preserve">2&gt; discard the logged measurement entries included in the </w:t>
            </w:r>
            <w:proofErr w:type="spellStart"/>
            <w:r w:rsidRPr="0075021F">
              <w:t>logMeasInfoList</w:t>
            </w:r>
            <w:proofErr w:type="spellEnd"/>
            <w:r w:rsidRPr="0075021F">
              <w:t xml:space="preserve"> from </w:t>
            </w:r>
            <w:proofErr w:type="spellStart"/>
            <w:r w:rsidRPr="0075021F">
              <w:t>VarLogMeasReport</w:t>
            </w:r>
            <w:proofErr w:type="spellEnd"/>
            <w:r w:rsidRPr="0075021F">
              <w:t xml:space="preserve"> upon</w:t>
            </w:r>
          </w:p>
          <w:p w14:paraId="1744CB8C" w14:textId="77777777" w:rsidR="00111502" w:rsidRPr="0075021F" w:rsidRDefault="00111502" w:rsidP="00111502">
            <w:pPr>
              <w:pStyle w:val="af3"/>
            </w:pPr>
            <w:r w:rsidRPr="0075021F">
              <w:t xml:space="preserve">successful delivery of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 xml:space="preserve"> message confirmed by lower layers;</w:t>
            </w:r>
          </w:p>
          <w:p w14:paraId="454169BD" w14:textId="77777777" w:rsidR="00111502" w:rsidRPr="0075021F" w:rsidRDefault="00111502" w:rsidP="00111502">
            <w:pPr>
              <w:pStyle w:val="af3"/>
            </w:pPr>
            <w:r w:rsidRPr="0075021F">
              <w:t>1&gt; else:</w:t>
            </w:r>
          </w:p>
          <w:p w14:paraId="7982541E" w14:textId="77777777" w:rsidR="00111502" w:rsidRPr="0075021F" w:rsidRDefault="00111502" w:rsidP="00111502">
            <w:pPr>
              <w:pStyle w:val="af3"/>
              <w:numPr>
                <w:ilvl w:val="0"/>
                <w:numId w:val="5"/>
              </w:numPr>
            </w:pPr>
            <w:r w:rsidRPr="0075021F">
              <w:t xml:space="preserve">submit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 xml:space="preserve"> message to lower layers for transmission via SRB1.”</w:t>
            </w:r>
          </w:p>
          <w:p w14:paraId="17E208A6" w14:textId="36D4BD9A" w:rsidR="00111502" w:rsidRPr="0075021F" w:rsidRDefault="00111502" w:rsidP="00111502">
            <w:pPr>
              <w:pStyle w:val="af3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bookmarkStart w:id="10" w:name="OLE_LINK13"/>
            <w:r w:rsidRPr="0075021F">
              <w:rPr>
                <w:rFonts w:ascii="Arial" w:hAnsi="Arial" w:cs="Arial"/>
              </w:rPr>
              <w:t>measResultNeighCells-r16</w:t>
            </w:r>
            <w:bookmarkEnd w:id="10"/>
            <w:r w:rsidRPr="0075021F">
              <w:rPr>
                <w:rFonts w:ascii="Arial" w:hAnsi="Arial" w:cs="Arial"/>
              </w:rPr>
              <w:t xml:space="preserve"> should not be checked as per prose 38.523-1 Table </w:t>
            </w:r>
            <w:r w:rsidRPr="0075021F">
              <w:rPr>
                <w:rFonts w:ascii="Arial" w:hAnsi="Arial" w:cs="Arial"/>
                <w:snapToGrid w:val="0"/>
              </w:rPr>
              <w:t>8.1.6.1.2.3.3.3</w:t>
            </w:r>
            <w:r w:rsidRPr="0075021F">
              <w:rPr>
                <w:rFonts w:ascii="Arial" w:hAnsi="Arial" w:cs="Arial"/>
              </w:rPr>
              <w:t>-6 at step21 and 67.</w:t>
            </w:r>
          </w:p>
          <w:p w14:paraId="5572849F" w14:textId="66C612AE" w:rsidR="00111502" w:rsidRPr="0075021F" w:rsidRDefault="00111502" w:rsidP="00111502">
            <w:pPr>
              <w:pStyle w:val="af3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 xml:space="preserve">At step 34a1 and 47a1, there would be RRC message with service request NAS </w:t>
            </w:r>
            <w:proofErr w:type="spellStart"/>
            <w:r w:rsidRPr="0075021F">
              <w:rPr>
                <w:rFonts w:ascii="Arial" w:hAnsi="Arial" w:cs="Arial"/>
              </w:rPr>
              <w:t>msg</w:t>
            </w:r>
            <w:proofErr w:type="spellEnd"/>
            <w:r w:rsidRPr="0075021F">
              <w:rPr>
                <w:rFonts w:ascii="Arial" w:hAnsi="Arial" w:cs="Arial"/>
              </w:rPr>
              <w:t xml:space="preserve"> </w:t>
            </w:r>
          </w:p>
          <w:p w14:paraId="2352033D" w14:textId="77777777" w:rsidR="0075021F" w:rsidRPr="0075021F" w:rsidRDefault="0075021F" w:rsidP="0075021F">
            <w:pPr>
              <w:pStyle w:val="af3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bookmarkStart w:id="11" w:name="OLE_LINK12"/>
            <w:r w:rsidRPr="0075021F">
              <w:rPr>
                <w:rFonts w:ascii="Arial" w:hAnsi="Arial" w:cs="Arial"/>
              </w:rPr>
              <w:t>Step47a1</w:t>
            </w:r>
            <w:bookmarkEnd w:id="11"/>
            <w:r w:rsidRPr="0075021F">
              <w:rPr>
                <w:rFonts w:ascii="Arial" w:hAnsi="Arial" w:cs="Arial"/>
              </w:rPr>
              <w:t xml:space="preserve"> expects </w:t>
            </w:r>
            <w:proofErr w:type="spellStart"/>
            <w:r w:rsidRPr="0075021F">
              <w:rPr>
                <w:rFonts w:ascii="Arial" w:hAnsi="Arial" w:cs="Arial"/>
              </w:rPr>
              <w:t>logMeasAvailable</w:t>
            </w:r>
            <w:proofErr w:type="spellEnd"/>
            <w:r w:rsidRPr="0075021F">
              <w:rPr>
                <w:rFonts w:ascii="Arial" w:hAnsi="Arial" w:cs="Arial"/>
              </w:rPr>
              <w:t xml:space="preserve"> to include while 47b1 does not expect. Since TTCN receives the </w:t>
            </w:r>
            <w:proofErr w:type="spellStart"/>
            <w:r w:rsidRPr="0075021F">
              <w:rPr>
                <w:rFonts w:ascii="Arial" w:hAnsi="Arial" w:cs="Arial"/>
              </w:rPr>
              <w:t>RRCSetupComplete</w:t>
            </w:r>
            <w:proofErr w:type="spellEnd"/>
            <w:r w:rsidRPr="0075021F">
              <w:rPr>
                <w:rFonts w:ascii="Arial" w:hAnsi="Arial" w:cs="Arial"/>
              </w:rPr>
              <w:t xml:space="preserve"> before-step-47a1/47b1 and checks whether UE included </w:t>
            </w:r>
            <w:proofErr w:type="spellStart"/>
            <w:r w:rsidRPr="0075021F">
              <w:rPr>
                <w:rFonts w:ascii="Arial" w:hAnsi="Arial" w:cs="Arial"/>
              </w:rPr>
              <w:t>logMeasAvaialble</w:t>
            </w:r>
            <w:proofErr w:type="spellEnd"/>
            <w:r w:rsidRPr="0075021F">
              <w:rPr>
                <w:rFonts w:ascii="Arial" w:hAnsi="Arial" w:cs="Arial"/>
              </w:rPr>
              <w:t xml:space="preserve"> IE  or not to determine the execution path(47a1/47b1), received </w:t>
            </w:r>
            <w:proofErr w:type="spellStart"/>
            <w:r w:rsidRPr="0075021F">
              <w:rPr>
                <w:rFonts w:ascii="Arial" w:hAnsi="Arial" w:cs="Arial"/>
              </w:rPr>
              <w:t>RRCSetupComplete</w:t>
            </w:r>
            <w:proofErr w:type="spellEnd"/>
            <w:r w:rsidRPr="0075021F">
              <w:rPr>
                <w:rFonts w:ascii="Arial" w:hAnsi="Arial" w:cs="Arial"/>
              </w:rPr>
              <w:t xml:space="preserve"> template containing </w:t>
            </w:r>
            <w:proofErr w:type="spellStart"/>
            <w:r w:rsidRPr="0075021F">
              <w:rPr>
                <w:rFonts w:ascii="Arial" w:hAnsi="Arial" w:cs="Arial"/>
              </w:rPr>
              <w:t>logMeasAvailable</w:t>
            </w:r>
            <w:proofErr w:type="spellEnd"/>
            <w:r w:rsidRPr="0075021F">
              <w:rPr>
                <w:rFonts w:ascii="Arial" w:hAnsi="Arial" w:cs="Arial"/>
              </w:rPr>
              <w:t xml:space="preserve"> IE should allow either of the value.</w:t>
            </w:r>
          </w:p>
          <w:p w14:paraId="6AB9B765" w14:textId="0B3501F8" w:rsidR="00D5016D" w:rsidRPr="006D1C74" w:rsidRDefault="00025613" w:rsidP="00025613">
            <w:pPr>
              <w:pStyle w:val="af3"/>
              <w:numPr>
                <w:ilvl w:val="0"/>
                <w:numId w:val="20"/>
              </w:numPr>
            </w:pPr>
            <w:r w:rsidRPr="0075021F">
              <w:rPr>
                <w:rFonts w:ascii="Arial" w:hAnsi="Arial" w:cs="Arial"/>
              </w:rPr>
              <w:t xml:space="preserve">Step 34a1 and 47a1 is checking for </w:t>
            </w:r>
            <w:proofErr w:type="spellStart"/>
            <w:r w:rsidRPr="0075021F">
              <w:rPr>
                <w:rFonts w:ascii="Arial" w:hAnsi="Arial" w:cs="Arial"/>
                <w:i/>
              </w:rPr>
              <w:t>RRCSetupComplete</w:t>
            </w:r>
            <w:proofErr w:type="spellEnd"/>
            <w:r w:rsidRPr="0075021F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75021F">
              <w:rPr>
                <w:rFonts w:ascii="Arial" w:hAnsi="Arial" w:cs="Arial"/>
                <w:i/>
              </w:rPr>
              <w:t>logMeasAvailable</w:t>
            </w:r>
            <w:proofErr w:type="spellEnd"/>
            <w:r w:rsidRPr="0075021F">
              <w:rPr>
                <w:rFonts w:ascii="Arial" w:hAnsi="Arial" w:cs="Arial"/>
              </w:rPr>
              <w:t xml:space="preserve"> IE.</w:t>
            </w:r>
          </w:p>
        </w:tc>
      </w:tr>
      <w:tr w:rsidR="00C63C11" w14:paraId="2CA3F766" w14:textId="77777777" w:rsidTr="00DE04A5">
        <w:tc>
          <w:tcPr>
            <w:tcW w:w="1985" w:type="dxa"/>
          </w:tcPr>
          <w:p w14:paraId="0F908C33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D15904" w14:textId="77777777" w:rsidR="00111502" w:rsidRPr="0029335C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3F509BA3" w14:textId="2918B9E6" w:rsidR="00111502" w:rsidRPr="00D5016D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t xml:space="preserve">Added </w:t>
            </w:r>
            <w:proofErr w:type="spellStart"/>
            <w:r>
              <w:t>anyoromit</w:t>
            </w:r>
            <w:proofErr w:type="spellEnd"/>
            <w:r>
              <w:t xml:space="preserve"> condition for </w:t>
            </w:r>
            <w:r w:rsidRPr="0025779D">
              <w:t>measResultNeighCells-r16</w:t>
            </w:r>
            <w:r>
              <w:t xml:space="preserve"> instead omit.</w:t>
            </w:r>
          </w:p>
          <w:p w14:paraId="126F8400" w14:textId="77777777" w:rsidR="00111502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Updated template for RRCNAS </w:t>
            </w:r>
            <w:proofErr w:type="spellStart"/>
            <w:r>
              <w:t>pdu</w:t>
            </w:r>
            <w:proofErr w:type="spellEnd"/>
            <w:r>
              <w:t xml:space="preserve"> instead RRC </w:t>
            </w:r>
            <w:proofErr w:type="spellStart"/>
            <w:r>
              <w:t>pdu</w:t>
            </w:r>
            <w:proofErr w:type="spellEnd"/>
            <w:r>
              <w:t xml:space="preserve"> only.</w:t>
            </w:r>
          </w:p>
          <w:p w14:paraId="7052B88C" w14:textId="77777777" w:rsidR="00D5016D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Set </w:t>
            </w:r>
            <w:proofErr w:type="spellStart"/>
            <w:r>
              <w:t>anyoromit</w:t>
            </w:r>
            <w:proofErr w:type="spellEnd"/>
            <w:r>
              <w:t xml:space="preserve"> for </w:t>
            </w:r>
            <w:proofErr w:type="spellStart"/>
            <w:r w:rsidRPr="00A360FF">
              <w:t>RRCSetupComplete</w:t>
            </w:r>
            <w:proofErr w:type="spellEnd"/>
            <w:r>
              <w:t xml:space="preserve"> </w:t>
            </w:r>
            <w:r w:rsidRPr="00A360FF">
              <w:t>v1610</w:t>
            </w:r>
            <w:r>
              <w:t xml:space="preserve"> </w:t>
            </w:r>
            <w:r w:rsidRPr="00A360FF">
              <w:t>IEs</w:t>
            </w:r>
            <w:r>
              <w:t>.</w:t>
            </w:r>
          </w:p>
          <w:p w14:paraId="74B70767" w14:textId="1CC9F7D2" w:rsidR="00025613" w:rsidRPr="00111502" w:rsidRDefault="00025613" w:rsidP="0002561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Check on </w:t>
            </w:r>
            <w:proofErr w:type="spellStart"/>
            <w:r w:rsidRPr="0025779D">
              <w:rPr>
                <w:i/>
              </w:rPr>
              <w:t>RRCSetupComplete</w:t>
            </w:r>
            <w:proofErr w:type="spellEnd"/>
            <w:r w:rsidRPr="0025779D">
              <w:t xml:space="preserve"> message </w:t>
            </w:r>
            <w:r>
              <w:t>updated</w:t>
            </w:r>
            <w:r w:rsidRPr="0025779D">
              <w:t xml:space="preserve"> </w:t>
            </w:r>
            <w:r>
              <w:t xml:space="preserve">for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t xml:space="preserve"> IE</w:t>
            </w:r>
            <w:r>
              <w:t xml:space="preserve"> instead </w:t>
            </w:r>
            <w:r w:rsidRPr="00025613">
              <w:t>idleMeasAvailable_r16</w:t>
            </w:r>
            <w:r>
              <w:t>.</w:t>
            </w:r>
          </w:p>
        </w:tc>
      </w:tr>
      <w:tr w:rsidR="00C63C11" w14:paraId="4868DFFD" w14:textId="77777777" w:rsidTr="00DE04A5">
        <w:tc>
          <w:tcPr>
            <w:tcW w:w="1985" w:type="dxa"/>
          </w:tcPr>
          <w:p w14:paraId="2956DCFF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68ED6B" w14:textId="4FBA3E5B" w:rsidR="00C63C11" w:rsidRDefault="00AF2D6D" w:rsidP="00DE04A5">
            <w:pPr>
              <w:spacing w:after="0"/>
              <w:rPr>
                <w:rFonts w:ascii="Arial" w:hAnsi="Arial" w:cs="Arial"/>
                <w:lang w:val="en-US"/>
              </w:rPr>
            </w:pPr>
            <w:r w:rsidRPr="00AF2D6D">
              <w:rPr>
                <w:rFonts w:ascii="Arial" w:hAnsi="Arial" w:cs="Arial"/>
                <w:lang w:val="en-US"/>
              </w:rPr>
              <w:t>RRC_MDT_IntraNR_Logged_NR5GC</w:t>
            </w:r>
            <w:r w:rsidR="00C63C11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63C11" w14:paraId="7F966B34" w14:textId="77777777" w:rsidTr="00DE04A5">
        <w:tc>
          <w:tcPr>
            <w:tcW w:w="1985" w:type="dxa"/>
          </w:tcPr>
          <w:p w14:paraId="7A65B6A3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7435C8" w14:textId="6BC7F7CF" w:rsidR="00C63C11" w:rsidRDefault="003A355E" w:rsidP="003A355E">
            <w:pPr>
              <w:pStyle w:val="af3"/>
              <w:numPr>
                <w:ilvl w:val="0"/>
                <w:numId w:val="2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0CD52583" w14:textId="77777777" w:rsidR="003A355E" w:rsidRDefault="003A355E" w:rsidP="003A355E">
            <w:pPr>
              <w:pStyle w:val="af3"/>
              <w:numPr>
                <w:ilvl w:val="0"/>
                <w:numId w:val="2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680CC22B" w14:textId="77777777" w:rsidR="003A355E" w:rsidRDefault="003A355E" w:rsidP="003A355E">
            <w:pPr>
              <w:pStyle w:val="af3"/>
              <w:numPr>
                <w:ilvl w:val="0"/>
                <w:numId w:val="2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4C81D292" w14:textId="4DC815A3" w:rsidR="003A355E" w:rsidRDefault="003A355E" w:rsidP="003A355E">
            <w:pPr>
              <w:pStyle w:val="af3"/>
              <w:numPr>
                <w:ilvl w:val="0"/>
                <w:numId w:val="2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r w:rsidR="00A10481">
              <w:rPr>
                <w:rFonts w:ascii="Arial" w:hAnsi="Arial"/>
                <w:highlight w:val="cyan"/>
                <w:lang w:eastAsia="zh-CN"/>
              </w:rPr>
              <w:t>,</w:t>
            </w:r>
            <w:r w:rsidR="00A10481" w:rsidRPr="00A10481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A5199B">
              <w:rPr>
                <w:rFonts w:ascii="Arial" w:hAnsi="Arial"/>
                <w:highlight w:val="cyan"/>
                <w:lang w:eastAsia="zh-CN"/>
              </w:rPr>
              <w:t>s</w:t>
            </w:r>
            <w:r w:rsidR="00A10481" w:rsidRPr="00A10481">
              <w:rPr>
                <w:rFonts w:ascii="Arial" w:hAnsi="Arial"/>
                <w:highlight w:val="cyan"/>
                <w:lang w:eastAsia="zh-CN"/>
              </w:rPr>
              <w:t>tep</w:t>
            </w:r>
            <w:r w:rsidR="00A10481">
              <w:rPr>
                <w:rFonts w:ascii="Arial" w:hAnsi="Arial"/>
                <w:highlight w:val="cyan"/>
                <w:lang w:eastAsia="zh-CN"/>
              </w:rPr>
              <w:t xml:space="preserve"> 34</w:t>
            </w:r>
            <w:r w:rsidR="00A10481" w:rsidRPr="00A10481">
              <w:rPr>
                <w:rFonts w:ascii="Arial" w:hAnsi="Arial"/>
                <w:highlight w:val="cyan"/>
                <w:lang w:eastAsia="zh-CN"/>
              </w:rPr>
              <w:t>a1</w:t>
            </w:r>
            <w:r w:rsidR="00A10481">
              <w:rPr>
                <w:rFonts w:ascii="Arial" w:hAnsi="Arial"/>
                <w:highlight w:val="cyan"/>
                <w:lang w:eastAsia="zh-CN"/>
              </w:rPr>
              <w:t xml:space="preserve"> is in same situation.</w:t>
            </w:r>
          </w:p>
          <w:p w14:paraId="2B1C813A" w14:textId="60C90E25" w:rsidR="003A355E" w:rsidRPr="003A355E" w:rsidRDefault="003A355E" w:rsidP="003A355E">
            <w:pPr>
              <w:pStyle w:val="af3"/>
              <w:numPr>
                <w:ilvl w:val="0"/>
                <w:numId w:val="2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489BA1A0" w14:textId="77777777" w:rsidR="00C63C11" w:rsidRDefault="00C63C11" w:rsidP="00C63C11">
      <w:pPr>
        <w:rPr>
          <w:lang w:val="en-US"/>
        </w:rPr>
      </w:pPr>
    </w:p>
    <w:p w14:paraId="15945B28" w14:textId="77777777" w:rsidR="00C63C11" w:rsidRDefault="00C63C11" w:rsidP="00C63C1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446C7F30" w14:textId="77777777" w:rsidTr="00DE04A5">
        <w:tc>
          <w:tcPr>
            <w:tcW w:w="9855" w:type="dxa"/>
          </w:tcPr>
          <w:p w14:paraId="18002D6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>function f_TC_8_1_6_1_2_3_NR5GC_TestBody() runs on NR5GC_PTC</w:t>
            </w:r>
          </w:p>
          <w:p w14:paraId="59D990B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{</w:t>
            </w:r>
          </w:p>
          <w:p w14:paraId="0A90C7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v_CellPowerList_AtT0;</w:t>
            </w:r>
          </w:p>
          <w:p w14:paraId="6F4E7DE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v_CellPowerList_AtT1;</w:t>
            </w:r>
          </w:p>
          <w:p w14:paraId="3140229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v_CellPowerList_AtT2;</w:t>
            </w:r>
          </w:p>
          <w:p w14:paraId="047BCC7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v_CellPowerList_AtT3;</w:t>
            </w:r>
          </w:p>
          <w:p w14:paraId="1C5F509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v_CellPowerList_AtT4;</w:t>
            </w:r>
          </w:p>
          <w:p w14:paraId="0FA276A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PLMN_Identity</w:t>
            </w:r>
            <w:proofErr w:type="spellEnd"/>
            <w:r w:rsidRPr="004844D1">
              <w:rPr>
                <w:lang w:val="en-US"/>
              </w:rPr>
              <w:t xml:space="preserve"> v_PlmnID_NRCell1 := </w:t>
            </w:r>
            <w:proofErr w:type="spellStart"/>
            <w:r w:rsidRPr="004844D1">
              <w:rPr>
                <w:lang w:val="en-US"/>
              </w:rPr>
              <w:t>f_NR_CellInfo_GetPLMN</w:t>
            </w:r>
            <w:proofErr w:type="spellEnd"/>
            <w:r w:rsidRPr="004844D1">
              <w:rPr>
                <w:lang w:val="en-US"/>
              </w:rPr>
              <w:t xml:space="preserve"> (nr_Cell1);</w:t>
            </w:r>
          </w:p>
          <w:p w14:paraId="66AEFCC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PLMN_Identity</w:t>
            </w:r>
            <w:proofErr w:type="spellEnd"/>
            <w:r w:rsidRPr="004844D1">
              <w:rPr>
                <w:lang w:val="en-US"/>
              </w:rPr>
              <w:t xml:space="preserve"> v_PlmnID_NRCell2 := </w:t>
            </w:r>
            <w:proofErr w:type="spellStart"/>
            <w:r w:rsidRPr="004844D1">
              <w:rPr>
                <w:lang w:val="en-US"/>
              </w:rPr>
              <w:t>f_NR_CellInfo_GetPLMN</w:t>
            </w:r>
            <w:proofErr w:type="spellEnd"/>
            <w:r w:rsidRPr="004844D1">
              <w:rPr>
                <w:lang w:val="en-US"/>
              </w:rPr>
              <w:t xml:space="preserve"> (nr_Cell2);</w:t>
            </w:r>
          </w:p>
          <w:p w14:paraId="6224076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PLMN_Identity</w:t>
            </w:r>
            <w:proofErr w:type="spellEnd"/>
            <w:r w:rsidRPr="004844D1">
              <w:rPr>
                <w:lang w:val="en-US"/>
              </w:rPr>
              <w:t xml:space="preserve"> v_PlmnID_NRCell11 := </w:t>
            </w:r>
            <w:proofErr w:type="spellStart"/>
            <w:r w:rsidRPr="004844D1">
              <w:rPr>
                <w:lang w:val="en-US"/>
              </w:rPr>
              <w:t>f_NR_CellInfo_GetPLMN</w:t>
            </w:r>
            <w:proofErr w:type="spellEnd"/>
            <w:r w:rsidRPr="004844D1">
              <w:rPr>
                <w:lang w:val="en-US"/>
              </w:rPr>
              <w:t xml:space="preserve"> (nr_Cell11);</w:t>
            </w:r>
          </w:p>
          <w:p w14:paraId="1B3DD61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CellIdentity</w:t>
            </w:r>
            <w:proofErr w:type="spellEnd"/>
            <w:r w:rsidRPr="004844D1">
              <w:rPr>
                <w:lang w:val="en-US"/>
              </w:rPr>
              <w:t xml:space="preserve"> v_CellIdentity_NRCell1 :=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(nr_Cell1);</w:t>
            </w:r>
          </w:p>
          <w:p w14:paraId="2E4ADCA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CellIdentity</w:t>
            </w:r>
            <w:proofErr w:type="spellEnd"/>
            <w:r w:rsidRPr="004844D1">
              <w:rPr>
                <w:lang w:val="en-US"/>
              </w:rPr>
              <w:t xml:space="preserve"> v_CellIdentity_NRCell2 :=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(nr_Cell2);</w:t>
            </w:r>
          </w:p>
          <w:p w14:paraId="08FF40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CellIdentity</w:t>
            </w:r>
            <w:proofErr w:type="spellEnd"/>
            <w:r w:rsidRPr="004844D1">
              <w:rPr>
                <w:lang w:val="en-US"/>
              </w:rPr>
              <w:t xml:space="preserve"> v_CellIdentity_NRCell11 :=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(nr_Cell11);</w:t>
            </w:r>
          </w:p>
          <w:p w14:paraId="4358FA9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TrackingAreaCode</w:t>
            </w:r>
            <w:proofErr w:type="spellEnd"/>
            <w:r w:rsidRPr="004844D1">
              <w:rPr>
                <w:lang w:val="en-US"/>
              </w:rPr>
              <w:t xml:space="preserve"> v_TAC_NRCell1 := </w:t>
            </w:r>
            <w:proofErr w:type="spellStart"/>
            <w:r w:rsidRPr="004844D1">
              <w:rPr>
                <w:lang w:val="en-US"/>
              </w:rPr>
              <w:t>f_NR_CellInfo_GetTAC</w:t>
            </w:r>
            <w:proofErr w:type="spellEnd"/>
            <w:r w:rsidRPr="004844D1">
              <w:rPr>
                <w:lang w:val="en-US"/>
              </w:rPr>
              <w:t xml:space="preserve"> (nr_Cell1);</w:t>
            </w:r>
          </w:p>
          <w:p w14:paraId="4793034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TrackingAreaCode</w:t>
            </w:r>
            <w:proofErr w:type="spellEnd"/>
            <w:r w:rsidRPr="004844D1">
              <w:rPr>
                <w:lang w:val="en-US"/>
              </w:rPr>
              <w:t xml:space="preserve"> v_TAC_NRCell2 := </w:t>
            </w:r>
            <w:proofErr w:type="spellStart"/>
            <w:r w:rsidRPr="004844D1">
              <w:rPr>
                <w:lang w:val="en-US"/>
              </w:rPr>
              <w:t>f_NR_CellInfo_GetTAC</w:t>
            </w:r>
            <w:proofErr w:type="spellEnd"/>
            <w:r w:rsidRPr="004844D1">
              <w:rPr>
                <w:lang w:val="en-US"/>
              </w:rPr>
              <w:t xml:space="preserve"> (nr_Cell2);</w:t>
            </w:r>
          </w:p>
          <w:p w14:paraId="6DF23F2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TrackingAreaCode</w:t>
            </w:r>
            <w:proofErr w:type="spellEnd"/>
            <w:r w:rsidRPr="004844D1">
              <w:rPr>
                <w:lang w:val="en-US"/>
              </w:rPr>
              <w:t xml:space="preserve"> v_TAC_NRCell11 := </w:t>
            </w:r>
            <w:proofErr w:type="spellStart"/>
            <w:r w:rsidRPr="004844D1">
              <w:rPr>
                <w:lang w:val="en-US"/>
              </w:rPr>
              <w:t>f_NR_CellInfo_GetTAC</w:t>
            </w:r>
            <w:proofErr w:type="spellEnd"/>
            <w:r w:rsidRPr="004844D1">
              <w:rPr>
                <w:lang w:val="en-US"/>
              </w:rPr>
              <w:t xml:space="preserve"> (nr_Cell11);</w:t>
            </w:r>
          </w:p>
          <w:p w14:paraId="016E362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B48_Type v_AbsoluteTimeInfo_r16;</w:t>
            </w:r>
          </w:p>
          <w:p w14:paraId="7C21495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LogMeasInfo_r16 v_LogMeasInfo_r16;</w:t>
            </w:r>
          </w:p>
          <w:p w14:paraId="2408800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integer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7523781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float 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r w:rsidRPr="004844D1">
              <w:rPr>
                <w:lang w:val="en-US"/>
              </w:rPr>
              <w:t xml:space="preserve"> := 30.0;</w:t>
            </w:r>
          </w:p>
          <w:p w14:paraId="6CC3AA8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NR_SRB_COMMON_IND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2971EDA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integer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12B7468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template (present) </w:t>
            </w:r>
            <w:proofErr w:type="spell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1C19BCF4" w14:textId="74ABB15C" w:rsid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var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NG_NAS_MSG_Indication_Type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2272A58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2345BB9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//Set SS/PBCH EPRE levels acc. to Table 8.1.6.1.2.3.3.2-1/2</w:t>
            </w:r>
          </w:p>
          <w:p w14:paraId="453A272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v_CellPowerList_AtT0 := {</w:t>
            </w:r>
          </w:p>
          <w:p w14:paraId="62FD162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(nr_Cell1, -78, -82),</w:t>
            </w:r>
          </w:p>
          <w:p w14:paraId="2248A4B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(nr_Cell2, -85, -91),</w:t>
            </w:r>
          </w:p>
          <w:p w14:paraId="57E4280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(nr_Cell11, -85, -91)</w:t>
            </w:r>
          </w:p>
          <w:p w14:paraId="66E0275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405271E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5E7717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v_CellPowerList_AtT1 := {</w:t>
            </w:r>
          </w:p>
          <w:p w14:paraId="0AF8F34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(nr_Cell1, -85, -91),</w:t>
            </w:r>
          </w:p>
          <w:p w14:paraId="0B9A50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(nr_Cell2, -85, -91),</w:t>
            </w:r>
          </w:p>
          <w:p w14:paraId="3A1E5A6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(nr_Cell11, -78, -82)</w:t>
            </w:r>
          </w:p>
          <w:p w14:paraId="397FDD6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};</w:t>
            </w:r>
          </w:p>
          <w:p w14:paraId="795D1E5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461E7B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v_CellPowerList_AtT2 := {</w:t>
            </w:r>
          </w:p>
          <w:p w14:paraId="3B0337E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(nr_Cell1, -85, -91),</w:t>
            </w:r>
          </w:p>
          <w:p w14:paraId="0584DD1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(nr_Cell2, -78, -82),</w:t>
            </w:r>
          </w:p>
          <w:p w14:paraId="552236A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(nr_Cell11, -85, -91)</w:t>
            </w:r>
          </w:p>
          <w:p w14:paraId="1C96D40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6151991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26BD5B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v_CellPowerList_AtT3 := {</w:t>
            </w:r>
          </w:p>
          <w:p w14:paraId="4DF186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(nr_Cell1, -85, -91),</w:t>
            </w:r>
          </w:p>
          <w:p w14:paraId="45CEF85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(nr_Cell2, -85, -91),</w:t>
            </w:r>
          </w:p>
          <w:p w14:paraId="301AF73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(nr_Cell11, -78, -82)</w:t>
            </w:r>
          </w:p>
          <w:p w14:paraId="158A638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7919F40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3B2DE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v_CellPowerList_AtT4 := {</w:t>
            </w:r>
          </w:p>
          <w:p w14:paraId="30002C9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(nr_Cell1, -78, -82),</w:t>
            </w:r>
          </w:p>
          <w:p w14:paraId="11BB9B4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(nr_Cell2, -85, -91),</w:t>
            </w:r>
          </w:p>
          <w:p w14:paraId="65401D3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cs_NR_CellPower</w:t>
            </w:r>
            <w:proofErr w:type="spellEnd"/>
            <w:r w:rsidRPr="004844D1">
              <w:rPr>
                <w:lang w:val="en-US"/>
              </w:rPr>
              <w:t>(nr_Cell11, -85, -91)</w:t>
            </w:r>
          </w:p>
          <w:p w14:paraId="67AE034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19C0800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8FC601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(v_CellPowerList_AtT0);</w:t>
            </w:r>
          </w:p>
          <w:p w14:paraId="54FF1A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99A8B0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8D37A7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//The SS transmits a </w:t>
            </w:r>
            <w:proofErr w:type="spellStart"/>
            <w:r w:rsidRPr="004844D1">
              <w:rPr>
                <w:lang w:val="en-US"/>
              </w:rPr>
              <w:t>LoggedMeasurementConfiguration</w:t>
            </w:r>
            <w:proofErr w:type="spellEnd"/>
            <w:r w:rsidRPr="004844D1">
              <w:rPr>
                <w:lang w:val="en-US"/>
              </w:rPr>
              <w:t xml:space="preserve"> message with a </w:t>
            </w:r>
            <w:proofErr w:type="spellStart"/>
            <w:r w:rsidRPr="004844D1">
              <w:rPr>
                <w:lang w:val="en-US"/>
              </w:rPr>
              <w:t>cellGlobalIdList</w:t>
            </w:r>
            <w:proofErr w:type="spellEnd"/>
            <w:r w:rsidRPr="004844D1">
              <w:rPr>
                <w:lang w:val="en-US"/>
              </w:rPr>
              <w:t xml:space="preserve"> on Cell 1.</w:t>
            </w:r>
          </w:p>
          <w:p w14:paraId="040EA7B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v_AbsoluteTimeInfo_r16 := </w:t>
            </w:r>
            <w:proofErr w:type="spellStart"/>
            <w:r w:rsidRPr="004844D1">
              <w:rPr>
                <w:lang w:val="en-US"/>
              </w:rPr>
              <w:t>f_MDT_GetAbsolute_TimeStamp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4144C19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(cas_NR_SRB1_RrcPdu_REQ(nr_Cell1,</w:t>
            </w:r>
          </w:p>
          <w:p w14:paraId="05C39A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3C1813E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cs_38508_LoggedMeasurementConfiguration(v_PlmnID_NRCell1,</w:t>
            </w:r>
          </w:p>
          <w:p w14:paraId="02C0710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 w14:paraId="2BBD6A9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4844D1">
              <w:rPr>
                <w:lang w:val="en-US"/>
              </w:rPr>
              <w:t>cs_LoggedMeasurementConfiguration_reportType_Periodical</w:t>
            </w:r>
            <w:proofErr w:type="spellEnd"/>
            <w:r w:rsidRPr="004844D1">
              <w:rPr>
                <w:lang w:val="en-US"/>
              </w:rPr>
              <w:t>(ms2560),</w:t>
            </w:r>
          </w:p>
          <w:p w14:paraId="1CAF1A8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cs_AreaConfiguration_r16_CellGlobalIdList_1Entry(</w:t>
            </w:r>
          </w:p>
          <w:p w14:paraId="04992DD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                                v_PlmnID_NRCell1,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(nr_Cell11),</w:t>
            </w:r>
          </w:p>
          <w:p w14:paraId="0381776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                                int2bit(2, 24)))));</w:t>
            </w:r>
          </w:p>
          <w:p w14:paraId="18CEE83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4AF3D2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2"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1C8E8D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an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73994F6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(nr_Cell1);</w:t>
            </w:r>
          </w:p>
          <w:p w14:paraId="5B871C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96983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0FE1C09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2 and Cell 11 level according to the row "T1" in Table 8.1.6.1.2.3.3.2-1.</w:t>
            </w:r>
          </w:p>
          <w:p w14:paraId="62A6E6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(v_CellPowerList_AtT1);</w:t>
            </w:r>
          </w:p>
          <w:p w14:paraId="37D7687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DCE72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4-9"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40A410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//Steps 1 to 6 of generic test procedure in TS 38.508-1 [4] subclause 4.9.5.2.2-1 are performed on Cell 11.</w:t>
            </w:r>
          </w:p>
          <w:p w14:paraId="286CB44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f_NR5GC_MobilityRegistration (nr_Cell11);</w:t>
            </w:r>
          </w:p>
          <w:p w14:paraId="6D4CFDB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DAEC50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10"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4C96C2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//Wait 30 seconds for UE logging interval timer to expire at least once.</w:t>
            </w:r>
          </w:p>
          <w:p w14:paraId="6E468FA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f_Delay</w:t>
            </w:r>
            <w:proofErr w:type="spellEnd"/>
            <w:r w:rsidRPr="004844D1">
              <w:rPr>
                <w:lang w:val="en-US"/>
              </w:rPr>
              <w:t>(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2402973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270222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11-19"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2DBE23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7882A8A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f_NR_Paging_Def</w:t>
            </w:r>
            <w:proofErr w:type="spellEnd"/>
            <w:r w:rsidRPr="004844D1">
              <w:rPr>
                <w:lang w:val="en-US"/>
              </w:rPr>
              <w:t>(nr_Cell11, RRC_IDLE);</w:t>
            </w:r>
          </w:p>
          <w:p w14:paraId="478D09E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f_NR_RRC_SetupRequest_Def</w:t>
            </w:r>
            <w:proofErr w:type="spellEnd"/>
            <w:r w:rsidRPr="004844D1">
              <w:rPr>
                <w:lang w:val="en-US"/>
              </w:rPr>
              <w:t>(nr_Cell11);</w:t>
            </w:r>
          </w:p>
          <w:p w14:paraId="08C29B4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f_NR_RRCSetup_Def</w:t>
            </w:r>
            <w:proofErr w:type="spellEnd"/>
            <w:r w:rsidRPr="004844D1">
              <w:rPr>
                <w:lang w:val="en-US"/>
              </w:rPr>
              <w:t>(nr_Cell11);</w:t>
            </w:r>
          </w:p>
          <w:p w14:paraId="2CCC700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f_NR_RRCSetupComplete_Def</w:t>
            </w:r>
            <w:proofErr w:type="spellEnd"/>
            <w:r w:rsidRPr="004844D1">
              <w:rPr>
                <w:lang w:val="en-US"/>
              </w:rPr>
              <w:t>(nr_Cell11,</w:t>
            </w:r>
          </w:p>
          <w:p w14:paraId="39F37A7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cr_38508_RRCSetupComplete(tsc_NR_RRC_TI_Def,-,-,-,cr_RRCSetupComplete_v1610_IEs(*,*,cr_UE_MeasurementsAvailable_r16(true_,omit,omit,omit,omit))));</w:t>
            </w:r>
          </w:p>
          <w:p w14:paraId="4CADF59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f_NR5GC_RRC_ConnectedState3N_Steps5_8(nr_Cell11,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48B414F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F9664B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20"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07A361E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send a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21F0B4F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(cas_NR_SRB1_RrcPdu_REQ(nr_Cell11,</w:t>
            </w:r>
          </w:p>
          <w:p w14:paraId="2A5A2DF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60A2EB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cs_38508_UEInformationRequest(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 xml:space="preserve">, -, true_))); //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- condition Logged MDT</w:t>
            </w:r>
          </w:p>
          <w:p w14:paraId="652C78A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61D49A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21"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CA055B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message including at least one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 xml:space="preserve"> with serving cell measurements for Cell 11?</w:t>
            </w:r>
          </w:p>
          <w:p w14:paraId="0E059F5C" w14:textId="140B4D42" w:rsid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08BF374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>(</w:t>
            </w:r>
            <w:r w:rsidRPr="00A14E28">
              <w:rPr>
                <w:highlight w:val="yellow"/>
                <w:lang w:val="en-US"/>
              </w:rPr>
              <w:t>car_NR_SRB1_RrcPdu_IND</w:t>
            </w:r>
            <w:r w:rsidRPr="004844D1">
              <w:rPr>
                <w:lang w:val="en-US"/>
              </w:rPr>
              <w:t>(nr_Cell11,</w:t>
            </w:r>
          </w:p>
          <w:p w14:paraId="2AB89B1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cr_38508_UEInformationResponse(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-,-,</w:t>
            </w:r>
          </w:p>
          <w:p w14:paraId="0722F50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cr_LogMeasReport_r16(v_AbsoluteTimeInfo_r16,</w:t>
            </w:r>
          </w:p>
          <w:p w14:paraId="631F23C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cr_TraceReference_r16(v_PlmnID_NRCell1),</w:t>
            </w:r>
          </w:p>
          <w:p w14:paraId="3CAC440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'001A'O,</w:t>
            </w:r>
          </w:p>
          <w:p w14:paraId="37BAF6B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'05'O,</w:t>
            </w:r>
          </w:p>
          <w:p w14:paraId="1A96D3F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?,</w:t>
            </w:r>
          </w:p>
          <w:p w14:paraId="274DB7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omit,-,-</w:t>
            </w:r>
          </w:p>
          <w:p w14:paraId="6B76C95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))))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47163D4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if ( 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3B3AD68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B4559F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for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:=0;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</w:t>
            </w:r>
          </w:p>
          <w:p w14:paraId="0E99B09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3918C32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0604C79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06A3D8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(not match(v_LogMeasInfo_r16, cr_LogMeasInfo_r16(-, cr_CGI_Info_Logging_r16(v_PlmnID_NRCell11, v_CellIdentity_NRCell11, v_TAC_NRCell11),</w:t>
            </w:r>
          </w:p>
          <w:p w14:paraId="06C6608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>),</w:t>
            </w:r>
          </w:p>
          <w:p w14:paraId="037296C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</w:t>
            </w:r>
            <w:proofErr w:type="spellStart"/>
            <w:r w:rsidRPr="00A14E28">
              <w:rPr>
                <w:highlight w:val="yellow"/>
                <w:lang w:val="en-US"/>
              </w:rPr>
              <w:t>omit</w:t>
            </w:r>
            <w:r w:rsidRPr="004844D1">
              <w:rPr>
                <w:lang w:val="en-US"/>
              </w:rPr>
              <w:t>,omit</w:t>
            </w:r>
            <w:proofErr w:type="spellEnd"/>
            <w:r w:rsidRPr="004844D1">
              <w:rPr>
                <w:lang w:val="en-US"/>
              </w:rPr>
              <w:t>)))</w:t>
            </w:r>
          </w:p>
          <w:p w14:paraId="5E1027C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{</w:t>
            </w:r>
          </w:p>
          <w:p w14:paraId="2CD3C63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if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 ==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- 1) {</w:t>
            </w:r>
          </w:p>
          <w:p w14:paraId="536718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</w:t>
            </w:r>
            <w:proofErr w:type="spellStart"/>
            <w:r w:rsidRPr="004844D1">
              <w:rPr>
                <w:lang w:val="en-US"/>
              </w:rPr>
              <w:t>f_NR_SetVerdictFailOrInconc</w:t>
            </w:r>
            <w:proofErr w:type="spellEnd"/>
            <w:r w:rsidRPr="004844D1">
              <w:rPr>
                <w:lang w:val="en-US"/>
              </w:rPr>
              <w:t xml:space="preserve">(__FILE__, __LINE__, "Step 21: None of the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matched the template");</w:t>
            </w:r>
          </w:p>
          <w:p w14:paraId="351ED4C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</w:t>
            </w:r>
          </w:p>
          <w:p w14:paraId="7AD659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0C2A96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else {</w:t>
            </w:r>
          </w:p>
          <w:p w14:paraId="58CE84D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>(__FILE__, __LINE__, "Step 21");</w:t>
            </w:r>
          </w:p>
          <w:p w14:paraId="05CC35C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break;</w:t>
            </w:r>
          </w:p>
          <w:p w14:paraId="0637FA2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}</w:t>
            </w:r>
          </w:p>
          <w:p w14:paraId="2C852C8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0C09CF8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6F6BF08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{</w:t>
            </w:r>
          </w:p>
          <w:p w14:paraId="1AF7F7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f_NR_SetVerdictFailOrInconc</w:t>
            </w:r>
            <w:proofErr w:type="spellEnd"/>
            <w:r w:rsidRPr="004844D1">
              <w:rPr>
                <w:lang w:val="en-US"/>
              </w:rPr>
              <w:t xml:space="preserve">(__FILE__, __LINE__, "Step 21: Not enough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entries");</w:t>
            </w:r>
          </w:p>
          <w:p w14:paraId="35E4EF4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2ABC4B5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4A211B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22"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288E17D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SS transmits a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 to release the RRC connection.</w:t>
            </w:r>
          </w:p>
          <w:p w14:paraId="6E35205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(nr_Cell11);</w:t>
            </w:r>
          </w:p>
          <w:p w14:paraId="072795C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4A904A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23"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3233D1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2 and Cell 11 level according to the row "T2" in Table 8.1.6.1.2.3.3.2-1.</w:t>
            </w:r>
          </w:p>
          <w:p w14:paraId="69EBD32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(v_CellPowerList_AtT2);</w:t>
            </w:r>
          </w:p>
          <w:p w14:paraId="17106E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C722E0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24-29"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35C73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6 of generic test procedure in TS 38.508-1[4] subclause 4.9.5.2.2-1 are performed on Cell 2.</w:t>
            </w:r>
          </w:p>
          <w:p w14:paraId="3CD5136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f_NR5GC_MobilityRegistration (nr_Cell2);</w:t>
            </w:r>
          </w:p>
          <w:p w14:paraId="5555A8C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2390F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30"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21350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Wait 30 seconds for UE logging interval timer to expire at least once</w:t>
            </w:r>
          </w:p>
          <w:p w14:paraId="69FF4E4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f_Delay</w:t>
            </w:r>
            <w:proofErr w:type="spellEnd"/>
            <w:r w:rsidRPr="004844D1">
              <w:rPr>
                <w:lang w:val="en-US"/>
              </w:rPr>
              <w:t>(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026B377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63A934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030476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 Paging message.</w:t>
            </w:r>
          </w:p>
          <w:p w14:paraId="073152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f_NR_Paging_Def</w:t>
            </w:r>
            <w:proofErr w:type="spellEnd"/>
            <w:r w:rsidRPr="004844D1">
              <w:rPr>
                <w:lang w:val="en-US"/>
              </w:rPr>
              <w:t>(nr_Cell2, RRC_IDLE);</w:t>
            </w:r>
          </w:p>
          <w:p w14:paraId="0A4453D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32"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A50D5A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transmits an </w:t>
            </w:r>
            <w:proofErr w:type="spellStart"/>
            <w:r w:rsidRPr="004844D1">
              <w:rPr>
                <w:lang w:val="en-US"/>
              </w:rPr>
              <w:t>RRCRRCSetupRequest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0A21B8F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f_NR_RRC_SetupRequest_Def</w:t>
            </w:r>
            <w:proofErr w:type="spellEnd"/>
            <w:r w:rsidRPr="004844D1">
              <w:rPr>
                <w:lang w:val="en-US"/>
              </w:rPr>
              <w:t xml:space="preserve">(nr_Cell2, </w:t>
            </w:r>
            <w:proofErr w:type="spellStart"/>
            <w:r w:rsidRPr="004844D1">
              <w:rPr>
                <w:lang w:val="en-US"/>
              </w:rPr>
              <w:t>cr_NR_EstablishmentCause_Any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4AC0DBD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3BE2B8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an </w:t>
            </w:r>
            <w:proofErr w:type="spellStart"/>
            <w:r w:rsidRPr="004844D1">
              <w:rPr>
                <w:lang w:val="en-US"/>
              </w:rPr>
              <w:t>RRCSetup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1198E0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f_NR_RRCSetup_Def</w:t>
            </w:r>
            <w:proofErr w:type="spellEnd"/>
            <w:r w:rsidRPr="004844D1">
              <w:rPr>
                <w:lang w:val="en-US"/>
              </w:rPr>
              <w:t xml:space="preserve"> (nr_Cell2);</w:t>
            </w:r>
          </w:p>
          <w:p w14:paraId="30DF6A3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5FA829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EXCEPTION: In case the UE had performed a logging before the cell re-selection to Cell 2 then the steps 34a1-34a7 are executed.</w:t>
            </w:r>
          </w:p>
          <w:p w14:paraId="7670C70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34a1"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F9122A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including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set it to true.</w:t>
            </w:r>
          </w:p>
          <w:p w14:paraId="5DEB2DE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224D74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 xml:space="preserve">( </w:t>
            </w:r>
            <w:r w:rsidRPr="006607FD">
              <w:rPr>
                <w:highlight w:val="yellow"/>
                <w:lang w:val="en-US"/>
              </w:rPr>
              <w:t>car_NR_SRB1_RrcPdu_IND</w:t>
            </w:r>
            <w:r w:rsidRPr="004844D1">
              <w:rPr>
                <w:lang w:val="en-US"/>
              </w:rPr>
              <w:t>(nr_Cell2,</w:t>
            </w:r>
          </w:p>
          <w:p w14:paraId="107FF95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cr_38508_RRCSetupComplete(tsc_NR_RRC_TI_Def,-,-,-,cr_RRCSetupComplete_v1610_IEs(*,*,cr_UE_MeasurementsAvailable_r16(true_,omit,omit,omit,omit))</w:t>
            </w:r>
            <w:r w:rsidRPr="006607FD">
              <w:rPr>
                <w:highlight w:val="yellow"/>
                <w:lang w:val="en-US"/>
              </w:rPr>
              <w:t>))</w:t>
            </w:r>
            <w:r w:rsidRPr="004844D1">
              <w:rPr>
                <w:lang w:val="en-US"/>
              </w:rPr>
              <w:t xml:space="preserve">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188C4E1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v_ReceivedAsp.Signalling.Nas</w:t>
            </w:r>
            <w:proofErr w:type="spellEnd"/>
            <w:r w:rsidRPr="004844D1">
              <w:rPr>
                <w:lang w:val="en-US"/>
              </w:rPr>
              <w:t>[0];</w:t>
            </w:r>
          </w:p>
          <w:p w14:paraId="599C0AD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(v_ReceivedAsp.Signalling.Rrc.Dcch.message_.c1.rrcSetupComplete.criticalExtensions.rrcSetupComplete.nonCriticalExtension ))</w:t>
            </w:r>
          </w:p>
          <w:p w14:paraId="5258AF1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{</w:t>
            </w:r>
          </w:p>
          <w:p w14:paraId="2F4144F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if ( </w:t>
            </w:r>
            <w:proofErr w:type="spellStart"/>
            <w:r w:rsidRPr="004844D1">
              <w:rPr>
                <w:lang w:val="en-US"/>
              </w:rPr>
              <w:t>isvalue</w:t>
            </w:r>
            <w:proofErr w:type="spellEnd"/>
            <w:r w:rsidRPr="004844D1">
              <w:rPr>
                <w:lang w:val="en-US"/>
              </w:rPr>
              <w:t xml:space="preserve"> (v_ReceivedAsp.Signalling.Rrc.Dcch.message_.c1.rrcSetupComplete.criticalExtensions.rrcSetupComplete.nonCriticalExtension.</w:t>
            </w:r>
            <w:r w:rsidRPr="00E22483">
              <w:rPr>
                <w:highlight w:val="yellow"/>
                <w:lang w:val="en-US"/>
              </w:rPr>
              <w:t>idleMeasAvailable_r16</w:t>
            </w:r>
            <w:r w:rsidRPr="004844D1">
              <w:rPr>
                <w:lang w:val="en-US"/>
              </w:rPr>
              <w:t>))</w:t>
            </w:r>
          </w:p>
          <w:p w14:paraId="76009CF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1093722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38EE65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34a2-34a5"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C2827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4B6CDAB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f_NR5GC_RRC_ConnectedState3N_Steps5_8(nr_Cell2,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2A10067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43D49E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34a6"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4EC339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//The SS send an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328EF5D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(cas_NR_SRB1_RrcPdu_REQ(nr_Cell2,</w:t>
            </w:r>
          </w:p>
          <w:p w14:paraId="317A72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-,</w:t>
            </w:r>
          </w:p>
          <w:p w14:paraId="418C5A7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cs_38508_UEInformationRequest(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 true_)));</w:t>
            </w:r>
          </w:p>
          <w:p w14:paraId="40764D4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57EBD4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34a7"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A2F767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message with logged serving cell measurements of Cell 2?</w:t>
            </w:r>
          </w:p>
          <w:p w14:paraId="49E0F69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>(</w:t>
            </w:r>
            <w:r w:rsidRPr="006607FD">
              <w:rPr>
                <w:highlight w:val="yellow"/>
                <w:lang w:val="en-US"/>
              </w:rPr>
              <w:t>car_NR_SRB1_RrcPdu_IND</w:t>
            </w:r>
            <w:r w:rsidRPr="004844D1">
              <w:rPr>
                <w:lang w:val="en-US"/>
              </w:rPr>
              <w:t>( nr_Cell2,</w:t>
            </w:r>
          </w:p>
          <w:p w14:paraId="566007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cr_38508_UEInformationResponse( 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-,-,</w:t>
            </w:r>
          </w:p>
          <w:p w14:paraId="3CFE001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cr_LogMeasReport_r16(v_AbsoluteTimeInfo_r16, cr_TraceReference_r16(v_PlmnID_NRCell1),</w:t>
            </w:r>
          </w:p>
          <w:p w14:paraId="77552A7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'001A'O,</w:t>
            </w:r>
          </w:p>
          <w:p w14:paraId="194A3FF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'05'O,</w:t>
            </w:r>
          </w:p>
          <w:p w14:paraId="5083C30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69DD285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6461CB8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6C8E04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for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:=0;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i:=i+1){</w:t>
            </w:r>
          </w:p>
          <w:p w14:paraId="33515B3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532508C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if (match (v_LogMeasInfo_r16, cr_LogMeasInfo_r16(-, cr_CGI_Info_Logging_r16(v_PlmnID_NRCell2, v_CellIdentity_NRCell2, v_TAC_NRCell2),</w:t>
            </w:r>
          </w:p>
          <w:p w14:paraId="4ECE6B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>),omit, omit)))</w:t>
            </w:r>
          </w:p>
          <w:p w14:paraId="600B339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{</w:t>
            </w:r>
          </w:p>
          <w:p w14:paraId="28C76C6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</w:t>
            </w:r>
            <w:proofErr w:type="spellStart"/>
            <w:r w:rsidRPr="004844D1">
              <w:rPr>
                <w:lang w:val="en-US"/>
              </w:rPr>
              <w:t>f_NR_SetVerdictFailOrInconc</w:t>
            </w:r>
            <w:proofErr w:type="spellEnd"/>
            <w:r w:rsidRPr="004844D1">
              <w:rPr>
                <w:lang w:val="en-US"/>
              </w:rPr>
              <w:t xml:space="preserve">(__FILE__, __LINE__, "Step 34a7: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found");</w:t>
            </w:r>
          </w:p>
          <w:p w14:paraId="0596232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break;</w:t>
            </w:r>
          </w:p>
          <w:p w14:paraId="6BD04FE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}</w:t>
            </w:r>
          </w:p>
          <w:p w14:paraId="319774D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</w:t>
            </w:r>
          </w:p>
          <w:p w14:paraId="1A694C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 xml:space="preserve">(__FILE__, __LINE__, "Test Case 8.1.6.1.2.3 Step 34a7"); //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not found</w:t>
            </w:r>
          </w:p>
          <w:p w14:paraId="54A7699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3589AE9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7DFB218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2641457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34b1"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1133DA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</w:t>
            </w:r>
            <w:proofErr w:type="gramStart"/>
            <w:r w:rsidRPr="004844D1">
              <w:rPr>
                <w:lang w:val="en-US"/>
              </w:rPr>
              <w:t>34b1  Check</w:t>
            </w:r>
            <w:proofErr w:type="gramEnd"/>
            <w:r w:rsidRPr="004844D1">
              <w:rPr>
                <w:lang w:val="en-US"/>
              </w:rPr>
              <w:t xml:space="preserve">: Does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with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not present?</w:t>
            </w:r>
          </w:p>
          <w:p w14:paraId="4A30EB7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else { // idleMeasAvailable_r16 not present</w:t>
            </w:r>
          </w:p>
          <w:p w14:paraId="51C5E5C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>(__FILE__, __LINE__, "Test Case 8.1.6.1.2.3 Step 34b1");</w:t>
            </w:r>
          </w:p>
          <w:p w14:paraId="300C1FC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5C2C59D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2C7F04D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{ //</w:t>
            </w:r>
            <w:proofErr w:type="spellStart"/>
            <w:r w:rsidRPr="004844D1">
              <w:rPr>
                <w:lang w:val="en-US"/>
              </w:rPr>
              <w:t>nonCriticalExtension</w:t>
            </w:r>
            <w:proofErr w:type="spellEnd"/>
            <w:r w:rsidRPr="004844D1">
              <w:rPr>
                <w:lang w:val="en-US"/>
              </w:rPr>
              <w:t xml:space="preserve"> not present</w:t>
            </w:r>
          </w:p>
          <w:p w14:paraId="1FEA6CE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>(__FILE__, __LINE__, "Test Case 8.1.6.1.2.3 Step 34b1");</w:t>
            </w:r>
          </w:p>
          <w:p w14:paraId="7F5F98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115734E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9957A5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35"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682BE6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 </w:t>
            </w:r>
            <w:proofErr w:type="spellStart"/>
            <w:r w:rsidRPr="004844D1">
              <w:rPr>
                <w:lang w:val="en-US"/>
              </w:rPr>
              <w:t>LoggedMeasurementConfiguration</w:t>
            </w:r>
            <w:proofErr w:type="spellEnd"/>
            <w:r w:rsidRPr="004844D1">
              <w:rPr>
                <w:lang w:val="en-US"/>
              </w:rPr>
              <w:t xml:space="preserve"> message with a </w:t>
            </w:r>
            <w:proofErr w:type="spellStart"/>
            <w:r w:rsidRPr="004844D1">
              <w:rPr>
                <w:lang w:val="en-US"/>
              </w:rPr>
              <w:t>trackingAreaCodeList</w:t>
            </w:r>
            <w:proofErr w:type="spellEnd"/>
            <w:r w:rsidRPr="004844D1">
              <w:rPr>
                <w:lang w:val="en-US"/>
              </w:rPr>
              <w:t xml:space="preserve"> on Cell 2.</w:t>
            </w:r>
          </w:p>
          <w:p w14:paraId="70CE959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v_AbsoluteTimeInfo_r16 := </w:t>
            </w:r>
            <w:proofErr w:type="spellStart"/>
            <w:r w:rsidRPr="004844D1">
              <w:rPr>
                <w:lang w:val="en-US"/>
              </w:rPr>
              <w:t>f_MDT_GetAbsolute_TimeStamp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404D69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(cas_NR_SRB1_RrcPdu_REQ(nr_Cell2,</w:t>
            </w:r>
          </w:p>
          <w:p w14:paraId="74C684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7EDB016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cs_38508_LoggedMeasurementConfiguration(v_PlmnID_NRCell2,</w:t>
            </w:r>
          </w:p>
          <w:p w14:paraId="32D2DD5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v_AbsoluteTimeInfo_r16,</w:t>
            </w:r>
          </w:p>
          <w:p w14:paraId="5E82EAC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4844D1">
              <w:rPr>
                <w:lang w:val="en-US"/>
              </w:rPr>
              <w:t>cs_LoggedMeasurementConfiguration_reportType_Periodical</w:t>
            </w:r>
            <w:proofErr w:type="spellEnd"/>
            <w:r w:rsidRPr="004844D1">
              <w:rPr>
                <w:lang w:val="en-US"/>
              </w:rPr>
              <w:t>(ms2560),</w:t>
            </w:r>
          </w:p>
          <w:p w14:paraId="5F751A9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cs_AreaConfiguration_r16_TrackingAreaCodeList_1Entry(int2bit(1, 24)))));</w:t>
            </w:r>
          </w:p>
          <w:p w14:paraId="2A8A3EA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492EC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36"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395530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 to release RRC connection and move to RRC_IDLE on Cell 2.</w:t>
            </w:r>
          </w:p>
          <w:p w14:paraId="729EA8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(nr_Cell2);</w:t>
            </w:r>
          </w:p>
          <w:p w14:paraId="4BC287B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0DCB98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37"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2EC5CE7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2 and Cell 11 level according to the row "T3" in Table 8.1.6.1.2.3.3.2-1/2.</w:t>
            </w:r>
          </w:p>
          <w:p w14:paraId="758EE9C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(v_CellPowerList_AtT3);</w:t>
            </w:r>
          </w:p>
          <w:p w14:paraId="06AB32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0CC7B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38-43"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FA0E39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//Steps 1 to 6 of generic test procedure in TS 38.508-1 [4] subclause 4.9.5.2.2-1 are performed on Cell 11.</w:t>
            </w:r>
          </w:p>
          <w:p w14:paraId="0A492C6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f_NR5GC_MobilityRegistration (nr_Cell11);</w:t>
            </w:r>
          </w:p>
          <w:p w14:paraId="3438EC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6CBE04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44"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668419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//The SS transmits a Paging message on Cell 11.</w:t>
            </w:r>
          </w:p>
          <w:p w14:paraId="78A8F5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f_NR_Paging_Def</w:t>
            </w:r>
            <w:proofErr w:type="spellEnd"/>
            <w:r w:rsidRPr="004844D1">
              <w:rPr>
                <w:lang w:val="en-US"/>
              </w:rPr>
              <w:t>(nr_Cell11, RRC_IDLE);</w:t>
            </w:r>
          </w:p>
          <w:p w14:paraId="04CBF53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F8B0E5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transmits an </w:t>
            </w:r>
            <w:proofErr w:type="spellStart"/>
            <w:r w:rsidRPr="004844D1">
              <w:rPr>
                <w:lang w:val="en-US"/>
              </w:rPr>
              <w:t>RRCRRCSetupRequest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34B1941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f_NR_RRC_SetupRequest_Def</w:t>
            </w:r>
            <w:proofErr w:type="spellEnd"/>
            <w:r w:rsidRPr="004844D1">
              <w:rPr>
                <w:lang w:val="en-US"/>
              </w:rPr>
              <w:t xml:space="preserve">(nr_Cell11, </w:t>
            </w:r>
            <w:proofErr w:type="spellStart"/>
            <w:r w:rsidRPr="004844D1">
              <w:rPr>
                <w:lang w:val="en-US"/>
              </w:rPr>
              <w:t>cr_NR_EstablishmentCause_Any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1B8A2B1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EA2EB5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 an </w:t>
            </w:r>
            <w:proofErr w:type="spellStart"/>
            <w:r w:rsidRPr="004844D1">
              <w:rPr>
                <w:lang w:val="en-US"/>
              </w:rPr>
              <w:t>RRCSetup</w:t>
            </w:r>
            <w:proofErr w:type="spellEnd"/>
            <w:r w:rsidRPr="004844D1">
              <w:rPr>
                <w:lang w:val="en-US"/>
              </w:rPr>
              <w:t xml:space="preserve"> message on Cell 11.</w:t>
            </w:r>
          </w:p>
          <w:p w14:paraId="6B2A487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f_NR_RRCSetup_Def</w:t>
            </w:r>
            <w:proofErr w:type="spellEnd"/>
            <w:r w:rsidRPr="004844D1">
              <w:rPr>
                <w:lang w:val="en-US"/>
              </w:rPr>
              <w:t xml:space="preserve"> (nr_Cell11);</w:t>
            </w:r>
          </w:p>
          <w:p w14:paraId="502B908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253FF4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//EXCEPTION: In case the UE had performed a logging before the cell re-selection to Cell 11 then the steps 47a1-47a7 are executed.</w:t>
            </w:r>
          </w:p>
          <w:p w14:paraId="5B7533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47a1"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A37B89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including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set it to true.</w:t>
            </w:r>
          </w:p>
          <w:p w14:paraId="06B0F11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4D1CD0D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6607FD">
              <w:rPr>
                <w:highlight w:val="yellow"/>
                <w:lang w:val="en-US"/>
              </w:rPr>
              <w:t>( car_NR_SRB1_RrcPdu_IND</w:t>
            </w:r>
            <w:r w:rsidRPr="004844D1">
              <w:rPr>
                <w:lang w:val="en-US"/>
              </w:rPr>
              <w:t>(nr_Cell11,</w:t>
            </w:r>
          </w:p>
          <w:p w14:paraId="6584ED1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                                cr_38508_RRCSetupComplete(tsc_NR_RRC_TI_Def,-,-,-,</w:t>
            </w:r>
            <w:r w:rsidRPr="006607FD">
              <w:rPr>
                <w:highlight w:val="yellow"/>
                <w:lang w:val="en-US"/>
              </w:rPr>
              <w:t>cr_RRCSetupComplete_v1610_IEs(*,*,cr_UE_MeasurementsAvailable_r16(true_,omit,omit,omit,omit)</w:t>
            </w:r>
            <w:r w:rsidRPr="004844D1">
              <w:rPr>
                <w:lang w:val="en-US"/>
              </w:rPr>
              <w:t>)</w:t>
            </w:r>
            <w:r w:rsidRPr="00CC5486">
              <w:rPr>
                <w:highlight w:val="yellow"/>
                <w:lang w:val="en-US"/>
              </w:rPr>
              <w:t>))</w:t>
            </w:r>
            <w:r w:rsidRPr="004844D1">
              <w:rPr>
                <w:lang w:val="en-US"/>
              </w:rPr>
              <w:t xml:space="preserve">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3788B0D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v_ReceivedAsp.Signalling.Nas</w:t>
            </w:r>
            <w:proofErr w:type="spellEnd"/>
            <w:r w:rsidRPr="004844D1">
              <w:rPr>
                <w:lang w:val="en-US"/>
              </w:rPr>
              <w:t>[0];</w:t>
            </w:r>
          </w:p>
          <w:p w14:paraId="11F63E3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(v_ReceivedAsp.Signalling.Rrc.Dcch.message_.c1.rrcSetupComplete.criticalExtensions.rrcSetupComplete.nonCriticalExtension ))</w:t>
            </w:r>
          </w:p>
          <w:p w14:paraId="2EBDB0B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{</w:t>
            </w:r>
          </w:p>
          <w:p w14:paraId="3E30B2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if ( </w:t>
            </w:r>
            <w:proofErr w:type="spellStart"/>
            <w:r w:rsidRPr="004844D1">
              <w:rPr>
                <w:lang w:val="en-US"/>
              </w:rPr>
              <w:t>isvalue</w:t>
            </w:r>
            <w:proofErr w:type="spellEnd"/>
            <w:r w:rsidRPr="004844D1">
              <w:rPr>
                <w:lang w:val="en-US"/>
              </w:rPr>
              <w:t xml:space="preserve"> (v_ReceivedAsp.Signalling.Rrc.Dcch.message_.c1.rrcSetupComplete.criticalExtensions.rrcSetupComplete.nonCriticalExtension</w:t>
            </w:r>
            <w:r w:rsidRPr="00E22483">
              <w:rPr>
                <w:highlight w:val="yellow"/>
                <w:lang w:val="en-US"/>
              </w:rPr>
              <w:t>.idleMeasAvailable_r16</w:t>
            </w:r>
            <w:r w:rsidRPr="004844D1">
              <w:rPr>
                <w:lang w:val="en-US"/>
              </w:rPr>
              <w:t>))</w:t>
            </w:r>
          </w:p>
          <w:p w14:paraId="6D37BD3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0E6253C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D35A6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47a2-47a5"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E3324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4B1938D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f_NR5GC_RRC_ConnectedState3N_Steps5_8(nr_Cell11,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21A5E5F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4753E5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47a6"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0E4FC6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//The SS send a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7BB4A84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(cas_NR_SRB1_RrcPdu_REQ(nr_Cell11,</w:t>
            </w:r>
          </w:p>
          <w:p w14:paraId="5CA7AA7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-,</w:t>
            </w:r>
          </w:p>
          <w:p w14:paraId="274383F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cs_38508_UEInformationRequest(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 true_)));</w:t>
            </w:r>
          </w:p>
          <w:p w14:paraId="6429F09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800DA7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47a7"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3C9740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message with logged serving cell measurements of Cell 11?</w:t>
            </w:r>
          </w:p>
          <w:p w14:paraId="3275DD6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 xml:space="preserve">( </w:t>
            </w:r>
            <w:r w:rsidRPr="006607FD">
              <w:rPr>
                <w:highlight w:val="yellow"/>
                <w:lang w:val="en-US"/>
              </w:rPr>
              <w:t>car_NR_SRB1_RrcPdu_IND</w:t>
            </w:r>
            <w:r w:rsidRPr="004844D1">
              <w:rPr>
                <w:lang w:val="en-US"/>
              </w:rPr>
              <w:t>(nr_Cell11,</w:t>
            </w:r>
          </w:p>
          <w:p w14:paraId="6EBAB71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cr_38508_UEInformationResponse(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,-,-,</w:t>
            </w:r>
          </w:p>
          <w:p w14:paraId="0C0ED9E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cr_LogMeasReport_r16(v_AbsoluteTimeInfo_r16, cr_TraceReference_r16(v_PlmnID_NRCell2),</w:t>
            </w:r>
          </w:p>
          <w:p w14:paraId="30CB3A9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'001A'O,</w:t>
            </w:r>
          </w:p>
          <w:p w14:paraId="7F9325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'05'O,</w:t>
            </w:r>
          </w:p>
          <w:p w14:paraId="4B18EC2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1628AF0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(v_ReceivedAsp.Signalling.Rrc.Dcch.message_.messageClassExtension.c2.ueInformationResponse_r16.criticalExtensions.ueInformationResponse_r16.logMeasReport_r16.logMeasInfoList_r16))</w:t>
            </w:r>
          </w:p>
          <w:p w14:paraId="31D0242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{</w:t>
            </w:r>
          </w:p>
          <w:p w14:paraId="19076F8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4D4EE1A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for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:=0;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</w:t>
            </w:r>
          </w:p>
          <w:p w14:paraId="6633289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{</w:t>
            </w:r>
          </w:p>
          <w:p w14:paraId="53AA1FA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408CEC8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if ( match (v_LogMeasInfo_r16, cr_LogMeasInfo_r16(-, cr_CGI_Info_Logging_r16(v_PlmnID_NRCell11, v_CellIdentity_NRCell11, v_TAC_NRCell11),</w:t>
            </w:r>
          </w:p>
          <w:p w14:paraId="795A22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>),</w:t>
            </w:r>
            <w:proofErr w:type="spellStart"/>
            <w:r w:rsidRPr="004844D1">
              <w:rPr>
                <w:lang w:val="en-US"/>
              </w:rPr>
              <w:t>omit,omit</w:t>
            </w:r>
            <w:proofErr w:type="spellEnd"/>
            <w:r w:rsidRPr="004844D1">
              <w:rPr>
                <w:lang w:val="en-US"/>
              </w:rPr>
              <w:t>)))</w:t>
            </w:r>
          </w:p>
          <w:p w14:paraId="11F6CC3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{</w:t>
            </w:r>
          </w:p>
          <w:p w14:paraId="4404886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</w:t>
            </w:r>
            <w:proofErr w:type="spellStart"/>
            <w:r w:rsidRPr="004844D1">
              <w:rPr>
                <w:lang w:val="en-US"/>
              </w:rPr>
              <w:t>f_NR_SetVerdictFailOrInconc</w:t>
            </w:r>
            <w:proofErr w:type="spellEnd"/>
            <w:r w:rsidRPr="004844D1">
              <w:rPr>
                <w:lang w:val="en-US"/>
              </w:rPr>
              <w:t xml:space="preserve">(__FILE__, __LINE__, "Step 47a7: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found");</w:t>
            </w:r>
          </w:p>
          <w:p w14:paraId="7CF0F8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break;</w:t>
            </w:r>
          </w:p>
          <w:p w14:paraId="4387E0E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};</w:t>
            </w:r>
          </w:p>
          <w:p w14:paraId="4ECC7ED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};</w:t>
            </w:r>
          </w:p>
          <w:p w14:paraId="162B1EC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 xml:space="preserve">(__FILE__, __LINE__, "Test Case 8.1.6.1.2.3 Step 47a7"); //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not found</w:t>
            </w:r>
          </w:p>
          <w:p w14:paraId="0F47966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};</w:t>
            </w:r>
          </w:p>
          <w:p w14:paraId="4860A68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3EE292F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47b1"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52BFCF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 Check: Does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with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not present?</w:t>
            </w:r>
          </w:p>
          <w:p w14:paraId="539492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else {</w:t>
            </w:r>
          </w:p>
          <w:p w14:paraId="05CA10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 idleMeasAvailable_r16 not present</w:t>
            </w:r>
          </w:p>
          <w:p w14:paraId="33F4E69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>(__FILE__, __LINE__, "Test Case 8.1.6.1.2.3 Step 47b1");</w:t>
            </w:r>
          </w:p>
          <w:p w14:paraId="553F0A9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};</w:t>
            </w:r>
          </w:p>
          <w:p w14:paraId="6E85431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096C21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gramStart"/>
            <w:r w:rsidRPr="004844D1">
              <w:rPr>
                <w:lang w:val="en-US"/>
              </w:rPr>
              <w:t>else</w:t>
            </w:r>
            <w:proofErr w:type="gramEnd"/>
            <w:r w:rsidRPr="004844D1">
              <w:rPr>
                <w:lang w:val="en-US"/>
              </w:rPr>
              <w:t xml:space="preserve"> { //</w:t>
            </w:r>
            <w:proofErr w:type="spellStart"/>
            <w:r w:rsidRPr="004844D1">
              <w:rPr>
                <w:lang w:val="en-US"/>
              </w:rPr>
              <w:t>nonCriticalExtension</w:t>
            </w:r>
            <w:proofErr w:type="spellEnd"/>
            <w:r w:rsidRPr="004844D1">
              <w:rPr>
                <w:lang w:val="en-US"/>
              </w:rPr>
              <w:t xml:space="preserve"> not present.</w:t>
            </w:r>
          </w:p>
          <w:p w14:paraId="145D4C4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>(__FILE__, __LINE__, "Test Case 8.1.6.1.2.3 Step 47b1");</w:t>
            </w:r>
          </w:p>
          <w:p w14:paraId="5A44CDF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1C9F163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E24E5E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48"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089463D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an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 to release the RRC connection.</w:t>
            </w:r>
          </w:p>
          <w:p w14:paraId="3FC663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(nr_Cell11);</w:t>
            </w:r>
          </w:p>
          <w:p w14:paraId="38D5BBC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A91DCD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49"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48D2279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// The SS changes Cell 1, Cell 2 and Cell 11 level according to the row "T4" in Table 8.1.6.1.2.3.3.2-1.</w:t>
            </w:r>
          </w:p>
          <w:p w14:paraId="414636C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(v_CellPowerList_AtT4);</w:t>
            </w:r>
          </w:p>
          <w:p w14:paraId="3DAF74F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F26DBF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50-55"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0D110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6 of generic test procedure in TS 38.508-1[4] subclause 4.9.5.2.2-1 are performed on Cell 1.</w:t>
            </w:r>
          </w:p>
          <w:p w14:paraId="4F77ED6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f_NR5GC_MobilityRegistration (nr_Cell1);</w:t>
            </w:r>
          </w:p>
          <w:p w14:paraId="46DB0D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CA801A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56"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4546E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Wait 30 seconds for UE logging interval timer to expire at least once</w:t>
            </w:r>
          </w:p>
          <w:p w14:paraId="261201F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f_Delay</w:t>
            </w:r>
            <w:proofErr w:type="spellEnd"/>
            <w:r w:rsidRPr="004844D1">
              <w:rPr>
                <w:lang w:val="en-US"/>
              </w:rPr>
              <w:t>(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1BE244F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27D52B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"Steps 57-65"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2CDBD24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9 of the generic procedure in TS 38.508-1[4] Table 4.5.4.2-3 are executed to successfully complete the service request procedure.</w:t>
            </w:r>
          </w:p>
          <w:p w14:paraId="081FFCA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f_NR5GC_RRC_ConnectedState3N_Def(nr_Cell1);</w:t>
            </w:r>
          </w:p>
          <w:p w14:paraId="4E2BCE2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191BA2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66"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4E9FB5F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send an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6014EDB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(cas_NR_SRB1_RrcPdu_REQ(nr_Cell1,</w:t>
            </w:r>
          </w:p>
          <w:p w14:paraId="1DEF9B9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0C31704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cs_38508_UEInformationRequest(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 true_)));</w:t>
            </w:r>
          </w:p>
          <w:p w14:paraId="5FAC83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 xml:space="preserve"> "Step 67"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84AD69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include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 xml:space="preserve"> with logged serving cell measurements of Cell 1?</w:t>
            </w:r>
          </w:p>
          <w:p w14:paraId="6A16AED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 xml:space="preserve"> :=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033DC46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>(</w:t>
            </w:r>
            <w:r w:rsidRPr="006607FD">
              <w:rPr>
                <w:highlight w:val="yellow"/>
                <w:lang w:val="en-US"/>
              </w:rPr>
              <w:t>car_NR_SRB1_RrcPdu_IND</w:t>
            </w:r>
            <w:r w:rsidRPr="004844D1">
              <w:rPr>
                <w:lang w:val="en-US"/>
              </w:rPr>
              <w:t>(nr_Cell1,</w:t>
            </w:r>
          </w:p>
          <w:p w14:paraId="73A343A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cr_38508_UEInformationResponse(</w:t>
            </w:r>
            <w:proofErr w:type="spellStart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-,-,</w:t>
            </w:r>
          </w:p>
          <w:p w14:paraId="59685BE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cr_LogMeasReport_r16(v_AbsoluteTimeInfo_r16,</w:t>
            </w:r>
          </w:p>
          <w:p w14:paraId="1399A64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cr_TraceReference_r16(v_PlmnID_NRCell2),</w:t>
            </w:r>
          </w:p>
          <w:p w14:paraId="088C959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145454C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0244CDE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249BE39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4844D1">
              <w:rPr>
                <w:lang w:val="en-US"/>
              </w:rPr>
              <w:t>omit,omit,omit</w:t>
            </w:r>
            <w:proofErr w:type="spellEnd"/>
          </w:p>
          <w:p w14:paraId="0B762AE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))))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4F59197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2831D4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A9ED69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for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:=0;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</w:t>
            </w:r>
          </w:p>
          <w:p w14:paraId="5A9A7F5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7413564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24E2252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(not match(v_LogMeasInfo_r16, cr_LogMeasInfo_r16(-, cr_CGI_Info_Logging_r16(v_PlmnID_NRCell1, v_CellIdentity_NRCell1, v_TAC_NRCell1),</w:t>
            </w:r>
          </w:p>
          <w:p w14:paraId="12B7518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>),</w:t>
            </w:r>
            <w:r w:rsidRPr="006607FD">
              <w:rPr>
                <w:highlight w:val="yellow"/>
                <w:lang w:val="en-US"/>
              </w:rPr>
              <w:t>omit</w:t>
            </w:r>
            <w:r w:rsidRPr="004844D1">
              <w:rPr>
                <w:lang w:val="en-US"/>
              </w:rPr>
              <w:t>, omit)))</w:t>
            </w:r>
          </w:p>
          <w:p w14:paraId="1DBEBEF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{</w:t>
            </w:r>
          </w:p>
          <w:p w14:paraId="39B1FD2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if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 ==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- 1) {</w:t>
            </w:r>
          </w:p>
          <w:p w14:paraId="7C4983B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</w:t>
            </w:r>
            <w:proofErr w:type="spellStart"/>
            <w:r w:rsidRPr="004844D1">
              <w:rPr>
                <w:lang w:val="en-US"/>
              </w:rPr>
              <w:t>f_NR_SetVerdictFailOrInconc</w:t>
            </w:r>
            <w:proofErr w:type="spellEnd"/>
            <w:r w:rsidRPr="004844D1">
              <w:rPr>
                <w:lang w:val="en-US"/>
              </w:rPr>
              <w:t xml:space="preserve">(__FILE__, __LINE__, "Step 67: None of the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matched the template");</w:t>
            </w:r>
          </w:p>
          <w:p w14:paraId="2B4E759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</w:t>
            </w:r>
          </w:p>
          <w:p w14:paraId="7C03178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1DAA437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else {</w:t>
            </w:r>
          </w:p>
          <w:p w14:paraId="27EA6F9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f_NR_PreliminaryPass</w:t>
            </w:r>
            <w:proofErr w:type="spellEnd"/>
            <w:r w:rsidRPr="004844D1">
              <w:rPr>
                <w:lang w:val="en-US"/>
              </w:rPr>
              <w:t>(__FILE__, __LINE__, "Step 67");</w:t>
            </w:r>
          </w:p>
          <w:p w14:paraId="67C8B5E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break;</w:t>
            </w:r>
          </w:p>
          <w:p w14:paraId="19F7068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34C352C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444C347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3A84FF8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{</w:t>
            </w:r>
          </w:p>
          <w:p w14:paraId="1B4C09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f_NR_SetVerdictFailOrInconc</w:t>
            </w:r>
            <w:proofErr w:type="spellEnd"/>
            <w:r w:rsidRPr="004844D1">
              <w:rPr>
                <w:lang w:val="en-US"/>
              </w:rPr>
              <w:t xml:space="preserve">(__FILE__, __LINE__, "Step 67: Not enough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entries");</w:t>
            </w:r>
          </w:p>
          <w:p w14:paraId="4F22DD4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75E09978" w14:textId="07904BB5" w:rsidR="00C63C1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}//end of f_TC_8_1_6_1_2_3_NR5GC_TestBody</w:t>
            </w:r>
          </w:p>
        </w:tc>
      </w:tr>
    </w:tbl>
    <w:p w14:paraId="1158322D" w14:textId="77777777" w:rsidR="00C63C11" w:rsidRDefault="00C63C11" w:rsidP="00C63C11">
      <w:pPr>
        <w:rPr>
          <w:lang w:val="en-US"/>
        </w:rPr>
      </w:pPr>
    </w:p>
    <w:p w14:paraId="7F89A4BC" w14:textId="77777777" w:rsidR="00C63C11" w:rsidRDefault="00C63C11" w:rsidP="00C63C1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27503E08" w14:textId="77777777" w:rsidTr="00DE04A5">
        <w:tc>
          <w:tcPr>
            <w:tcW w:w="9855" w:type="dxa"/>
          </w:tcPr>
          <w:p w14:paraId="5D4F8C4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function f_TC_8_1_6_1_2_3_NR5GC_TestBody() runs on NR5GC_PTC</w:t>
            </w:r>
          </w:p>
          <w:p w14:paraId="4FC5E8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{</w:t>
            </w:r>
          </w:p>
          <w:p w14:paraId="767BD6A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v_CellPowerList_AtT0;</w:t>
            </w:r>
          </w:p>
          <w:p w14:paraId="07E6285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v_CellPowerList_AtT1;</w:t>
            </w:r>
          </w:p>
          <w:p w14:paraId="23A69EF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v_CellPowerList_AtT2;</w:t>
            </w:r>
          </w:p>
          <w:p w14:paraId="4A2E6D1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v_CellPowerList_AtT3;</w:t>
            </w:r>
          </w:p>
          <w:p w14:paraId="721CA82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v_CellPowerList_AtT4;</w:t>
            </w:r>
          </w:p>
          <w:p w14:paraId="506BF0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PLMN_Identity</w:t>
            </w:r>
            <w:proofErr w:type="spellEnd"/>
            <w:r w:rsidRPr="004844D1">
              <w:rPr>
                <w:lang w:val="en-US" w:eastAsia="zh-CN"/>
              </w:rPr>
              <w:t xml:space="preserve"> v_PlmnID_NRCell1 := </w:t>
            </w:r>
            <w:proofErr w:type="spellStart"/>
            <w:r w:rsidRPr="004844D1">
              <w:rPr>
                <w:lang w:val="en-US" w:eastAsia="zh-CN"/>
              </w:rPr>
              <w:t>f_NR_CellInfo_GetPLMN</w:t>
            </w:r>
            <w:proofErr w:type="spellEnd"/>
            <w:r w:rsidRPr="004844D1">
              <w:rPr>
                <w:lang w:val="en-US" w:eastAsia="zh-CN"/>
              </w:rPr>
              <w:t xml:space="preserve"> (nr_Cell1);</w:t>
            </w:r>
          </w:p>
          <w:p w14:paraId="57EFB2A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PLMN_Identity</w:t>
            </w:r>
            <w:proofErr w:type="spellEnd"/>
            <w:r w:rsidRPr="004844D1">
              <w:rPr>
                <w:lang w:val="en-US" w:eastAsia="zh-CN"/>
              </w:rPr>
              <w:t xml:space="preserve"> v_PlmnID_NRCell2 := </w:t>
            </w:r>
            <w:proofErr w:type="spellStart"/>
            <w:r w:rsidRPr="004844D1">
              <w:rPr>
                <w:lang w:val="en-US" w:eastAsia="zh-CN"/>
              </w:rPr>
              <w:t>f_NR_CellInfo_GetPLMN</w:t>
            </w:r>
            <w:proofErr w:type="spellEnd"/>
            <w:r w:rsidRPr="004844D1">
              <w:rPr>
                <w:lang w:val="en-US" w:eastAsia="zh-CN"/>
              </w:rPr>
              <w:t xml:space="preserve"> (nr_Cell2);</w:t>
            </w:r>
          </w:p>
          <w:p w14:paraId="21A4F52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PLMN_Identity</w:t>
            </w:r>
            <w:proofErr w:type="spellEnd"/>
            <w:r w:rsidRPr="004844D1">
              <w:rPr>
                <w:lang w:val="en-US" w:eastAsia="zh-CN"/>
              </w:rPr>
              <w:t xml:space="preserve"> v_PlmnID_NRCell11 := </w:t>
            </w:r>
            <w:proofErr w:type="spellStart"/>
            <w:r w:rsidRPr="004844D1">
              <w:rPr>
                <w:lang w:val="en-US" w:eastAsia="zh-CN"/>
              </w:rPr>
              <w:t>f_NR_CellInfo_GetPLMN</w:t>
            </w:r>
            <w:proofErr w:type="spellEnd"/>
            <w:r w:rsidRPr="004844D1">
              <w:rPr>
                <w:lang w:val="en-US" w:eastAsia="zh-CN"/>
              </w:rPr>
              <w:t xml:space="preserve"> (nr_Cell11);</w:t>
            </w:r>
          </w:p>
          <w:p w14:paraId="505E90A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CellIdentity</w:t>
            </w:r>
            <w:proofErr w:type="spellEnd"/>
            <w:r w:rsidRPr="004844D1">
              <w:rPr>
                <w:lang w:val="en-US" w:eastAsia="zh-CN"/>
              </w:rPr>
              <w:t xml:space="preserve"> v_CellIdentity_NRCell1 :=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(nr_Cell1);</w:t>
            </w:r>
          </w:p>
          <w:p w14:paraId="56DFE6D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CellIdentity</w:t>
            </w:r>
            <w:proofErr w:type="spellEnd"/>
            <w:r w:rsidRPr="004844D1">
              <w:rPr>
                <w:lang w:val="en-US" w:eastAsia="zh-CN"/>
              </w:rPr>
              <w:t xml:space="preserve"> v_CellIdentity_NRCell2 :=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(nr_Cell2);</w:t>
            </w:r>
          </w:p>
          <w:p w14:paraId="66A81C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CellIdentity</w:t>
            </w:r>
            <w:proofErr w:type="spellEnd"/>
            <w:r w:rsidRPr="004844D1">
              <w:rPr>
                <w:lang w:val="en-US" w:eastAsia="zh-CN"/>
              </w:rPr>
              <w:t xml:space="preserve"> v_CellIdentity_NRCell11 :=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(nr_Cell11);</w:t>
            </w:r>
          </w:p>
          <w:p w14:paraId="5A48026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TrackingAreaCode</w:t>
            </w:r>
            <w:proofErr w:type="spellEnd"/>
            <w:r w:rsidRPr="004844D1">
              <w:rPr>
                <w:lang w:val="en-US" w:eastAsia="zh-CN"/>
              </w:rPr>
              <w:t xml:space="preserve"> v_TAC_NRCell1 := </w:t>
            </w:r>
            <w:proofErr w:type="spellStart"/>
            <w:r w:rsidRPr="004844D1">
              <w:rPr>
                <w:lang w:val="en-US" w:eastAsia="zh-CN"/>
              </w:rPr>
              <w:t>f_NR_CellInfo_GetTAC</w:t>
            </w:r>
            <w:proofErr w:type="spellEnd"/>
            <w:r w:rsidRPr="004844D1">
              <w:rPr>
                <w:lang w:val="en-US" w:eastAsia="zh-CN"/>
              </w:rPr>
              <w:t xml:space="preserve"> (nr_Cell1);</w:t>
            </w:r>
          </w:p>
          <w:p w14:paraId="1791C6D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TrackingAreaCode</w:t>
            </w:r>
            <w:proofErr w:type="spellEnd"/>
            <w:r w:rsidRPr="004844D1">
              <w:rPr>
                <w:lang w:val="en-US" w:eastAsia="zh-CN"/>
              </w:rPr>
              <w:t xml:space="preserve"> v_TAC_NRCell2 := </w:t>
            </w:r>
            <w:proofErr w:type="spellStart"/>
            <w:r w:rsidRPr="004844D1">
              <w:rPr>
                <w:lang w:val="en-US" w:eastAsia="zh-CN"/>
              </w:rPr>
              <w:t>f_NR_CellInfo_GetTAC</w:t>
            </w:r>
            <w:proofErr w:type="spellEnd"/>
            <w:r w:rsidRPr="004844D1">
              <w:rPr>
                <w:lang w:val="en-US" w:eastAsia="zh-CN"/>
              </w:rPr>
              <w:t xml:space="preserve"> (nr_Cell2);</w:t>
            </w:r>
          </w:p>
          <w:p w14:paraId="4E853B1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TrackingAreaCode</w:t>
            </w:r>
            <w:proofErr w:type="spellEnd"/>
            <w:r w:rsidRPr="004844D1">
              <w:rPr>
                <w:lang w:val="en-US" w:eastAsia="zh-CN"/>
              </w:rPr>
              <w:t xml:space="preserve"> v_TAC_NRCell11 := </w:t>
            </w:r>
            <w:proofErr w:type="spellStart"/>
            <w:r w:rsidRPr="004844D1">
              <w:rPr>
                <w:lang w:val="en-US" w:eastAsia="zh-CN"/>
              </w:rPr>
              <w:t>f_NR_CellInfo_GetTAC</w:t>
            </w:r>
            <w:proofErr w:type="spellEnd"/>
            <w:r w:rsidRPr="004844D1">
              <w:rPr>
                <w:lang w:val="en-US" w:eastAsia="zh-CN"/>
              </w:rPr>
              <w:t xml:space="preserve"> (nr_Cell11);</w:t>
            </w:r>
          </w:p>
          <w:p w14:paraId="68396C5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B48_Type v_AbsoluteTimeInfo_r16;</w:t>
            </w:r>
          </w:p>
          <w:p w14:paraId="7DFD8D1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LogMeasInfo_r16 v_LogMeasInfo_r16;</w:t>
            </w:r>
          </w:p>
          <w:p w14:paraId="031B46A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integer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487292F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float 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r w:rsidRPr="004844D1">
              <w:rPr>
                <w:lang w:val="en-US" w:eastAsia="zh-CN"/>
              </w:rPr>
              <w:t xml:space="preserve"> := 30.0;</w:t>
            </w:r>
          </w:p>
          <w:p w14:paraId="6E7DECB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NR_SRB_COMMON_IND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6FEE520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integer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24CD25E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template (present) </w:t>
            </w:r>
            <w:proofErr w:type="spell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6D34605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var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NG_NAS_MSG_Indication_Type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4D8CD16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E4A746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//Set SS/PBCH EPRE levels acc. to Table 8.1.6.1.2.3.3.2-1/2</w:t>
            </w:r>
          </w:p>
          <w:p w14:paraId="795F486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v_CellPowerList_AtT0 := {</w:t>
            </w:r>
          </w:p>
          <w:p w14:paraId="576AC80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(nr_Cell1, -78, -82),</w:t>
            </w:r>
          </w:p>
          <w:p w14:paraId="368993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(nr_Cell2, -85, -91),</w:t>
            </w:r>
          </w:p>
          <w:p w14:paraId="56DE553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(nr_Cell11, -85, -91)</w:t>
            </w:r>
          </w:p>
          <w:p w14:paraId="2A7825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5E3CD5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EC9A6C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v_CellPowerList_AtT1 := {</w:t>
            </w:r>
          </w:p>
          <w:p w14:paraId="791140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(nr_Cell1, -85, -91),</w:t>
            </w:r>
          </w:p>
          <w:p w14:paraId="25D6A9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(nr_Cell2, -85, -91),</w:t>
            </w:r>
          </w:p>
          <w:p w14:paraId="372AC5E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(nr_Cell11, -78, -82)</w:t>
            </w:r>
          </w:p>
          <w:p w14:paraId="7EF7B0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7F360AD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74AF4A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v_CellPowerList_AtT2 := {</w:t>
            </w:r>
          </w:p>
          <w:p w14:paraId="7199ACE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(nr_Cell1, -85, -91),</w:t>
            </w:r>
          </w:p>
          <w:p w14:paraId="2F8BC14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(nr_Cell2, -78, -82),</w:t>
            </w:r>
          </w:p>
          <w:p w14:paraId="1F82E88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(nr_Cell11, -85, -91)</w:t>
            </w:r>
          </w:p>
          <w:p w14:paraId="7C20840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0675BE5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E14A3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v_CellPowerList_AtT3 := {</w:t>
            </w:r>
          </w:p>
          <w:p w14:paraId="28D98A9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(nr_Cell1, -85, -91),</w:t>
            </w:r>
          </w:p>
          <w:p w14:paraId="3CA64D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(nr_Cell2, -85, -91),</w:t>
            </w:r>
          </w:p>
          <w:p w14:paraId="52FAB2E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(nr_Cell11, -78, -82)</w:t>
            </w:r>
          </w:p>
          <w:p w14:paraId="76AE321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13C484F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52D745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v_CellPowerList_AtT4 := {</w:t>
            </w:r>
          </w:p>
          <w:p w14:paraId="6BD5C09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(nr_Cell1, -78, -82),</w:t>
            </w:r>
          </w:p>
          <w:p w14:paraId="024A52A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(nr_Cell2, -85, -91),</w:t>
            </w:r>
          </w:p>
          <w:p w14:paraId="785267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cs_NR_CellPower</w:t>
            </w:r>
            <w:proofErr w:type="spellEnd"/>
            <w:r w:rsidRPr="004844D1">
              <w:rPr>
                <w:lang w:val="en-US" w:eastAsia="zh-CN"/>
              </w:rPr>
              <w:t>(nr_Cell11, -85, -91)</w:t>
            </w:r>
          </w:p>
          <w:p w14:paraId="0C47498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25DC32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B9AB67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(v_CellPowerList_AtT0);</w:t>
            </w:r>
          </w:p>
          <w:p w14:paraId="4956E38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564566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1553F13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//The SS transmits a </w:t>
            </w:r>
            <w:proofErr w:type="spellStart"/>
            <w:r w:rsidRPr="004844D1">
              <w:rPr>
                <w:lang w:val="en-US" w:eastAsia="zh-CN"/>
              </w:rPr>
              <w:t>LoggedMeasurementConfiguration</w:t>
            </w:r>
            <w:proofErr w:type="spellEnd"/>
            <w:r w:rsidRPr="004844D1">
              <w:rPr>
                <w:lang w:val="en-US" w:eastAsia="zh-CN"/>
              </w:rPr>
              <w:t xml:space="preserve"> message with a </w:t>
            </w:r>
            <w:proofErr w:type="spellStart"/>
            <w:r w:rsidRPr="004844D1">
              <w:rPr>
                <w:lang w:val="en-US" w:eastAsia="zh-CN"/>
              </w:rPr>
              <w:t>cellGlobalIdList</w:t>
            </w:r>
            <w:proofErr w:type="spellEnd"/>
            <w:r w:rsidRPr="004844D1">
              <w:rPr>
                <w:lang w:val="en-US" w:eastAsia="zh-CN"/>
              </w:rPr>
              <w:t xml:space="preserve"> on Cell 1.</w:t>
            </w:r>
          </w:p>
          <w:p w14:paraId="505949C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v_AbsoluteTimeInfo_r16 := </w:t>
            </w:r>
            <w:proofErr w:type="spellStart"/>
            <w:r w:rsidRPr="004844D1">
              <w:rPr>
                <w:lang w:val="en-US" w:eastAsia="zh-CN"/>
              </w:rPr>
              <w:t>f_MDT_GetAbsolute_TimeStamp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0C705B1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(cas_NR_SRB1_RrcPdu_REQ(nr_Cell1,</w:t>
            </w:r>
          </w:p>
          <w:p w14:paraId="4D636E9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7A96DD5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cs_38508_LoggedMeasurementConfiguration(v_PlmnID_NRCell1,</w:t>
            </w:r>
          </w:p>
          <w:p w14:paraId="08B632D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50C8381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44D1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4844D1">
              <w:rPr>
                <w:lang w:val="en-US" w:eastAsia="zh-CN"/>
              </w:rPr>
              <w:t>(ms2560),</w:t>
            </w:r>
          </w:p>
          <w:p w14:paraId="2C1CC51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cs_AreaConfiguration_r16_CellGlobalIdList_1Entry(</w:t>
            </w:r>
          </w:p>
          <w:p w14:paraId="66C1CB0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                                v_PlmnID_NRCell1,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(nr_Cell11),</w:t>
            </w:r>
          </w:p>
          <w:p w14:paraId="3397F8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                                int2bit(2, 24)))));</w:t>
            </w:r>
          </w:p>
          <w:p w14:paraId="6817099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6D7CC8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2"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FCD6B3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an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769734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(nr_Cell1);</w:t>
            </w:r>
          </w:p>
          <w:p w14:paraId="21D69CC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14849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D2CB5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2 and Cell 11 level according to the row "T1" in Table 8.1.6.1.2.3.3.2-1.</w:t>
            </w:r>
          </w:p>
          <w:p w14:paraId="074224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(v_CellPowerList_AtT1);</w:t>
            </w:r>
          </w:p>
          <w:p w14:paraId="0F8FA71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1508DA2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4-9"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FA676C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//Steps 1 to 6 of generic test procedure in TS 38.508-1 [4] subclause 4.9.5.2.2-1 are performed on Cell 11.</w:t>
            </w:r>
          </w:p>
          <w:p w14:paraId="0028150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f_NR5GC_MobilityRegistration (nr_Cell11);</w:t>
            </w:r>
          </w:p>
          <w:p w14:paraId="1CBC5C4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12BFCD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10"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F90649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//Wait 30 seconds for UE logging interval timer to expire at least once.</w:t>
            </w:r>
          </w:p>
          <w:p w14:paraId="316F67B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f_Delay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19EBD18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6D2270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11-19"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72F5CB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7F03D6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f_NR_Paging_Def</w:t>
            </w:r>
            <w:proofErr w:type="spellEnd"/>
            <w:r w:rsidRPr="004844D1">
              <w:rPr>
                <w:lang w:val="en-US" w:eastAsia="zh-CN"/>
              </w:rPr>
              <w:t>(nr_Cell11, RRC_IDLE);</w:t>
            </w:r>
          </w:p>
          <w:p w14:paraId="513B118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f_NR_RRC_SetupRequest_Def</w:t>
            </w:r>
            <w:proofErr w:type="spellEnd"/>
            <w:r w:rsidRPr="004844D1">
              <w:rPr>
                <w:lang w:val="en-US" w:eastAsia="zh-CN"/>
              </w:rPr>
              <w:t>(nr_Cell11);</w:t>
            </w:r>
          </w:p>
          <w:p w14:paraId="621C11A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f_NR_RRCSetup_Def</w:t>
            </w:r>
            <w:proofErr w:type="spellEnd"/>
            <w:r w:rsidRPr="004844D1">
              <w:rPr>
                <w:lang w:val="en-US" w:eastAsia="zh-CN"/>
              </w:rPr>
              <w:t>(nr_Cell11);</w:t>
            </w:r>
          </w:p>
          <w:p w14:paraId="69DD200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f_NR_RRCSetupComplete_Def</w:t>
            </w:r>
            <w:proofErr w:type="spellEnd"/>
            <w:r w:rsidRPr="004844D1">
              <w:rPr>
                <w:lang w:val="en-US" w:eastAsia="zh-CN"/>
              </w:rPr>
              <w:t>(nr_Cell11,</w:t>
            </w:r>
          </w:p>
          <w:p w14:paraId="6323BFB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cr_38508_RRCSetupComplete(tsc_NR_RRC_TI_Def,-,-,-,cr_RRCSetupComplete_v1610_IEs(*,*,cr_UE_MeasurementsAvailable_r16(true_,omit,omit,omit,omit))));</w:t>
            </w:r>
          </w:p>
          <w:p w14:paraId="6D7F526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f_NR5GC_RRC_ConnectedState3N_Steps5_8(nr_Cell11,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488A3C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A429B8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20"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685693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send a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5C6DBA8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(cas_NR_SRB1_RrcPdu_REQ(nr_Cell11,</w:t>
            </w:r>
          </w:p>
          <w:p w14:paraId="7898DDB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1B7DF90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cs_38508_UEInformationRequest(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 xml:space="preserve">, -, true_))); //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- condition Logged MDT</w:t>
            </w:r>
          </w:p>
          <w:p w14:paraId="4AC6D1F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871BD7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21"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E7E0B5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message including at least one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 xml:space="preserve"> with serving cell measurements for Cell 11?</w:t>
            </w:r>
          </w:p>
          <w:p w14:paraId="548600A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5108345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car_NR_SRB_RrcPdu_IND</w:t>
            </w:r>
            <w:proofErr w:type="spellEnd"/>
            <w:r w:rsidRPr="004844D1">
              <w:rPr>
                <w:lang w:val="en-US" w:eastAsia="zh-CN"/>
              </w:rPr>
              <w:t>(nr_Cell11,tsc_NR_RbId_SRB2,</w:t>
            </w:r>
          </w:p>
          <w:p w14:paraId="42CBF98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cr_38508_UEInformationResponse(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-,-,</w:t>
            </w:r>
          </w:p>
          <w:p w14:paraId="2631157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cr_LogMeasReport_r16(v_AbsoluteTimeInfo_r16,</w:t>
            </w:r>
          </w:p>
          <w:p w14:paraId="4411A3D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cr_TraceReference_r16(v_PlmnID_NRCell1),</w:t>
            </w:r>
          </w:p>
          <w:p w14:paraId="73C7439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'001A'O,</w:t>
            </w:r>
          </w:p>
          <w:p w14:paraId="3E7A26C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'05'O,</w:t>
            </w:r>
          </w:p>
          <w:p w14:paraId="6F2E1EB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?,</w:t>
            </w:r>
          </w:p>
          <w:p w14:paraId="575D59C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omit,-,-</w:t>
            </w:r>
          </w:p>
          <w:p w14:paraId="334AE91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))))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5BDDB6A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( 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63B4280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171C50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for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:=0;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</w:t>
            </w:r>
          </w:p>
          <w:p w14:paraId="54A087D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2D891FD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0096A2C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DEF0D2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(not match(v_LogMeasInfo_r16, cr_LogMeasInfo_r16(-, cr_CGI_Info_Logging_r16(v_PlmnID_NRCell11, v_CellIdentity_NRCell11, v_TAC_NRCell11),</w:t>
            </w:r>
          </w:p>
          <w:p w14:paraId="46D748E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>),</w:t>
            </w:r>
          </w:p>
          <w:p w14:paraId="4C13FDA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</w:t>
            </w:r>
            <w:r w:rsidRPr="00A14E28">
              <w:rPr>
                <w:highlight w:val="yellow"/>
                <w:lang w:val="en-US" w:eastAsia="zh-CN"/>
              </w:rPr>
              <w:t>-</w:t>
            </w:r>
            <w:r w:rsidRPr="004844D1">
              <w:rPr>
                <w:lang w:val="en-US" w:eastAsia="zh-CN"/>
              </w:rPr>
              <w:t>,omit)))</w:t>
            </w:r>
          </w:p>
          <w:p w14:paraId="35F6AE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{</w:t>
            </w:r>
          </w:p>
          <w:p w14:paraId="53A0DFC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if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 ==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- 1) {</w:t>
            </w:r>
          </w:p>
          <w:p w14:paraId="5DB6E6C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</w:t>
            </w:r>
            <w:proofErr w:type="spellStart"/>
            <w:r w:rsidRPr="004844D1">
              <w:rPr>
                <w:lang w:val="en-US" w:eastAsia="zh-CN"/>
              </w:rPr>
              <w:t>f_NR_SetVerdictFailOrInconc</w:t>
            </w:r>
            <w:proofErr w:type="spellEnd"/>
            <w:r w:rsidRPr="004844D1">
              <w:rPr>
                <w:lang w:val="en-US" w:eastAsia="zh-CN"/>
              </w:rPr>
              <w:t xml:space="preserve">(__FILE__, __LINE__, "Step 21: None of the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matched the template");</w:t>
            </w:r>
          </w:p>
          <w:p w14:paraId="4CBF832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</w:t>
            </w:r>
          </w:p>
          <w:p w14:paraId="6A1777D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215D32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else {</w:t>
            </w:r>
          </w:p>
          <w:p w14:paraId="0F69DF1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>(__FILE__, __LINE__, "Step 21");</w:t>
            </w:r>
          </w:p>
          <w:p w14:paraId="6BA107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break;</w:t>
            </w:r>
          </w:p>
          <w:p w14:paraId="1BA484F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118D5C6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771DE9F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51A5F58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{</w:t>
            </w:r>
          </w:p>
          <w:p w14:paraId="66C8666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f_NR_SetVerdictFailOrInconc</w:t>
            </w:r>
            <w:proofErr w:type="spellEnd"/>
            <w:r w:rsidRPr="004844D1">
              <w:rPr>
                <w:lang w:val="en-US" w:eastAsia="zh-CN"/>
              </w:rPr>
              <w:t xml:space="preserve">(__FILE__, __LINE__, "Step 21: Not enough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entries");</w:t>
            </w:r>
          </w:p>
          <w:p w14:paraId="310D3FA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644FD96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6537E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22"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C1AD00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SS transmits a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 to release the RRC connection.</w:t>
            </w:r>
          </w:p>
          <w:p w14:paraId="1BAB185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(nr_Cell11);</w:t>
            </w:r>
          </w:p>
          <w:p w14:paraId="0DD1E19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7C7BD0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23"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4ABED0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2 and Cell 11 level according to the row "T2" in Table 8.1.6.1.2.3.3.2-1.</w:t>
            </w:r>
          </w:p>
          <w:p w14:paraId="62B1929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(v_CellPowerList_AtT2);</w:t>
            </w:r>
          </w:p>
          <w:p w14:paraId="5152862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5F135F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24-29"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1B066F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6 of generic test procedure in TS 38.508-1[4] subclause 4.9.5.2.2-1 are performed on Cell 2.</w:t>
            </w:r>
          </w:p>
          <w:p w14:paraId="176A5BC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f_NR5GC_MobilityRegistration (nr_Cell2);</w:t>
            </w:r>
          </w:p>
          <w:p w14:paraId="664FE9E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2CC885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30"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1B96B05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Wait 30 seconds for UE logging interval timer to expire at least once</w:t>
            </w:r>
          </w:p>
          <w:p w14:paraId="7EF7F1C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f_Delay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0903B9B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EF8412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4E92ED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 Paging message.</w:t>
            </w:r>
          </w:p>
          <w:p w14:paraId="40B5EF4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f_NR_Paging_Def</w:t>
            </w:r>
            <w:proofErr w:type="spellEnd"/>
            <w:r w:rsidRPr="004844D1">
              <w:rPr>
                <w:lang w:val="en-US" w:eastAsia="zh-CN"/>
              </w:rPr>
              <w:t>(nr_Cell2, RRC_IDLE);</w:t>
            </w:r>
          </w:p>
          <w:p w14:paraId="1EA8569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32"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B0EF81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transmits an </w:t>
            </w:r>
            <w:proofErr w:type="spellStart"/>
            <w:r w:rsidRPr="004844D1">
              <w:rPr>
                <w:lang w:val="en-US" w:eastAsia="zh-CN"/>
              </w:rPr>
              <w:t>RRCRRCSetupRequest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485028E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f_NR_RRC_SetupRequest_Def</w:t>
            </w:r>
            <w:proofErr w:type="spellEnd"/>
            <w:r w:rsidRPr="004844D1">
              <w:rPr>
                <w:lang w:val="en-US" w:eastAsia="zh-CN"/>
              </w:rPr>
              <w:t xml:space="preserve">(nr_Cell2, </w:t>
            </w:r>
            <w:proofErr w:type="spellStart"/>
            <w:r w:rsidRPr="004844D1">
              <w:rPr>
                <w:lang w:val="en-US" w:eastAsia="zh-CN"/>
              </w:rPr>
              <w:t>cr_NR_EstablishmentCause_Any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463EEA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6A8F29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an </w:t>
            </w:r>
            <w:proofErr w:type="spellStart"/>
            <w:r w:rsidRPr="004844D1">
              <w:rPr>
                <w:lang w:val="en-US" w:eastAsia="zh-CN"/>
              </w:rPr>
              <w:t>RRCSetup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4A70703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f_NR_RRCSetup_Def</w:t>
            </w:r>
            <w:proofErr w:type="spellEnd"/>
            <w:r w:rsidRPr="004844D1">
              <w:rPr>
                <w:lang w:val="en-US" w:eastAsia="zh-CN"/>
              </w:rPr>
              <w:t xml:space="preserve"> (nr_Cell2);</w:t>
            </w:r>
          </w:p>
          <w:p w14:paraId="568CC4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163942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EXCEPTION: In case the UE had performed a logging before the cell re-selection to Cell 2 then the steps 34a1-34a7 are executed.</w:t>
            </w:r>
          </w:p>
          <w:p w14:paraId="143820D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34a1"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850D59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including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set it to true.</w:t>
            </w:r>
          </w:p>
          <w:p w14:paraId="601FA5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6F20E5D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 xml:space="preserve">( </w:t>
            </w:r>
            <w:r w:rsidRPr="003525E1">
              <w:rPr>
                <w:highlight w:val="yellow"/>
                <w:lang w:val="en-US" w:eastAsia="zh-CN"/>
              </w:rPr>
              <w:t>car_NR_SRB1_RrcNasPdu_IND</w:t>
            </w:r>
            <w:r w:rsidRPr="004844D1">
              <w:rPr>
                <w:lang w:val="en-US" w:eastAsia="zh-CN"/>
              </w:rPr>
              <w:t>(nr_Cell2,</w:t>
            </w:r>
          </w:p>
          <w:p w14:paraId="5C1E66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                        cr_38508_RRCSetupComplete(tsc_NR_RRC_TI_Def,-,-,-,cr_RRCSetupComplete_v1610_IEs(*,*,cr_UE_MeasurementsAvailable_r16(true_,omit,omit,omit,omit</w:t>
            </w:r>
            <w:r w:rsidRPr="003525E1">
              <w:rPr>
                <w:highlight w:val="yellow"/>
                <w:lang w:val="en-US" w:eastAsia="zh-CN"/>
              </w:rPr>
              <w:t>))),?,omit</w:t>
            </w:r>
            <w:r w:rsidRPr="004844D1">
              <w:rPr>
                <w:lang w:val="en-US" w:eastAsia="zh-CN"/>
              </w:rPr>
              <w:t xml:space="preserve">))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155ED19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v_ReceivedAsp.Signalling.Nas</w:t>
            </w:r>
            <w:proofErr w:type="spellEnd"/>
            <w:r w:rsidRPr="004844D1">
              <w:rPr>
                <w:lang w:val="en-US" w:eastAsia="zh-CN"/>
              </w:rPr>
              <w:t>[0];</w:t>
            </w:r>
          </w:p>
          <w:p w14:paraId="719B324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</w:t>
            </w:r>
          </w:p>
          <w:p w14:paraId="69E4658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(v_ReceivedAsp.Signalling.Rrc.Dcch.message_.c1.rrcSetupComplete.criticalExtensions.rrcSetupComplete.nonCriticalExtension ))</w:t>
            </w:r>
          </w:p>
          <w:p w14:paraId="7A1875A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{</w:t>
            </w:r>
          </w:p>
          <w:p w14:paraId="1766D161" w14:textId="7E7AB4A8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if ( </w:t>
            </w:r>
            <w:proofErr w:type="spellStart"/>
            <w:r w:rsidRPr="004844D1">
              <w:rPr>
                <w:lang w:val="en-US" w:eastAsia="zh-CN"/>
              </w:rPr>
              <w:t>isvalue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(v_ReceivedAsp.Signalling.Rrc.Dcch.message_.c1.rrcSetupComplete.criticalExtensions.rrcSetupComplete.nonCriticalExtension.</w:t>
            </w:r>
            <w:bookmarkStart w:id="12" w:name="OLE_LINK10"/>
            <w:r w:rsidR="00E22483" w:rsidRPr="00E22483">
              <w:rPr>
                <w:highlight w:val="yellow"/>
                <w:lang w:val="en-US" w:eastAsia="zh-CN"/>
              </w:rPr>
              <w:t>ue_MeasurementsAvailable_r16</w:t>
            </w:r>
            <w:bookmarkEnd w:id="12"/>
            <w:r w:rsidR="00E22483" w:rsidRPr="00E22483">
              <w:rPr>
                <w:highlight w:val="yellow"/>
                <w:lang w:val="en-US" w:eastAsia="zh-CN"/>
              </w:rPr>
              <w:t>.logMeasAvailable_r16</w:t>
            </w:r>
            <w:r w:rsidRPr="004844D1">
              <w:rPr>
                <w:lang w:val="en-US" w:eastAsia="zh-CN"/>
              </w:rPr>
              <w:t>))</w:t>
            </w:r>
          </w:p>
          <w:p w14:paraId="5E7B28D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35D9A4B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99071D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34a2-34a5"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56D41B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3B7FE5A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f_NR5GC_RRC_ConnectedState3N_Steps5_8(nr_Cell2,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349AD48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32D8C94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34a6"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1ADF75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//The SS send an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49F6A2F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(cas_NR_SRB1_RrcPdu_REQ(nr_Cell2,</w:t>
            </w:r>
          </w:p>
          <w:p w14:paraId="15D5C5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-,</w:t>
            </w:r>
          </w:p>
          <w:p w14:paraId="44FFEFD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cs_38508_UEInformationRequest(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 true_)));</w:t>
            </w:r>
          </w:p>
          <w:p w14:paraId="29A02FF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15E01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34a7"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E7C0A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message with logged serving cell measurements of Cell 2?</w:t>
            </w:r>
          </w:p>
          <w:p w14:paraId="47BC2AA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6607FD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4844D1">
              <w:rPr>
                <w:lang w:val="en-US" w:eastAsia="zh-CN"/>
              </w:rPr>
              <w:t>( nr_Cell2,</w:t>
            </w:r>
            <w:r w:rsidRPr="006607FD">
              <w:rPr>
                <w:highlight w:val="yellow"/>
                <w:lang w:val="en-US" w:eastAsia="zh-CN"/>
              </w:rPr>
              <w:t>tsc_NR_RbId_SRB2</w:t>
            </w:r>
            <w:r w:rsidRPr="004844D1">
              <w:rPr>
                <w:lang w:val="en-US" w:eastAsia="zh-CN"/>
              </w:rPr>
              <w:t>,</w:t>
            </w:r>
          </w:p>
          <w:p w14:paraId="18BCEDA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cr_38508_UEInformationResponse( 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-,-,</w:t>
            </w:r>
          </w:p>
          <w:p w14:paraId="22F5B21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cr_LogMeasReport_r16(v_AbsoluteTimeInfo_r16, cr_TraceReference_r16(v_PlmnID_NRCell1),</w:t>
            </w:r>
          </w:p>
          <w:p w14:paraId="46BE5D2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'001A'O,</w:t>
            </w:r>
          </w:p>
          <w:p w14:paraId="10083C2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'05'O,</w:t>
            </w:r>
          </w:p>
          <w:p w14:paraId="26F819E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1706912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71FC588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8DCB2B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for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:=0;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i:=i+1){</w:t>
            </w:r>
          </w:p>
          <w:p w14:paraId="45C2075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3FA0E9E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if (match (v_LogMeasInfo_r16, cr_LogMeasInfo_r16(-, cr_CGI_Info_Logging_r16(v_PlmnID_NRCell2, v_CellIdentity_NRCell2, v_TAC_NRCell2),</w:t>
            </w:r>
          </w:p>
          <w:p w14:paraId="1B3B07F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>),omit, omit)))</w:t>
            </w:r>
          </w:p>
          <w:p w14:paraId="42AD1A3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{</w:t>
            </w:r>
          </w:p>
          <w:p w14:paraId="05D2C1F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</w:t>
            </w:r>
            <w:proofErr w:type="spellStart"/>
            <w:r w:rsidRPr="004844D1">
              <w:rPr>
                <w:lang w:val="en-US" w:eastAsia="zh-CN"/>
              </w:rPr>
              <w:t>f_NR_SetVerdictFailOrInconc</w:t>
            </w:r>
            <w:proofErr w:type="spellEnd"/>
            <w:r w:rsidRPr="004844D1">
              <w:rPr>
                <w:lang w:val="en-US" w:eastAsia="zh-CN"/>
              </w:rPr>
              <w:t xml:space="preserve">(__FILE__, __LINE__, "Step 34a7: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found");</w:t>
            </w:r>
          </w:p>
          <w:p w14:paraId="0168C7E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break;</w:t>
            </w:r>
          </w:p>
          <w:p w14:paraId="2BC8A25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}</w:t>
            </w:r>
          </w:p>
          <w:p w14:paraId="4B096FE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</w:t>
            </w:r>
          </w:p>
          <w:p w14:paraId="4417A78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 xml:space="preserve">(__FILE__, __LINE__, "Test Case 8.1.6.1.2.3 Step 34a7"); //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not found</w:t>
            </w:r>
          </w:p>
          <w:p w14:paraId="5A82F9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6D99501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2DA2A9E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45C95B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34b1"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EE8CAB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</w:t>
            </w:r>
            <w:proofErr w:type="gramStart"/>
            <w:r w:rsidRPr="004844D1">
              <w:rPr>
                <w:lang w:val="en-US" w:eastAsia="zh-CN"/>
              </w:rPr>
              <w:t>34b1  Check</w:t>
            </w:r>
            <w:proofErr w:type="gramEnd"/>
            <w:r w:rsidRPr="004844D1">
              <w:rPr>
                <w:lang w:val="en-US" w:eastAsia="zh-CN"/>
              </w:rPr>
              <w:t xml:space="preserve">: Does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with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not present?</w:t>
            </w:r>
          </w:p>
          <w:p w14:paraId="43B6FAD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else { // idleMeasAvailable_r16 not present</w:t>
            </w:r>
          </w:p>
          <w:p w14:paraId="5DC21B3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>(__FILE__, __LINE__, "Test Case 8.1.6.1.2.3 Step 34b1");</w:t>
            </w:r>
          </w:p>
          <w:p w14:paraId="7A9BED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4AE573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5F80F50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{ //</w:t>
            </w:r>
            <w:proofErr w:type="spellStart"/>
            <w:r w:rsidRPr="004844D1">
              <w:rPr>
                <w:lang w:val="en-US" w:eastAsia="zh-CN"/>
              </w:rPr>
              <w:t>nonCriticalExtension</w:t>
            </w:r>
            <w:proofErr w:type="spellEnd"/>
            <w:r w:rsidRPr="004844D1">
              <w:rPr>
                <w:lang w:val="en-US" w:eastAsia="zh-CN"/>
              </w:rPr>
              <w:t xml:space="preserve"> not present</w:t>
            </w:r>
          </w:p>
          <w:p w14:paraId="7145837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>(__FILE__, __LINE__, "Test Case 8.1.6.1.2.3 Step 34b1");</w:t>
            </w:r>
          </w:p>
          <w:p w14:paraId="12D0FEE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76CF2D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503C6C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35"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CEC733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 </w:t>
            </w:r>
            <w:proofErr w:type="spellStart"/>
            <w:r w:rsidRPr="004844D1">
              <w:rPr>
                <w:lang w:val="en-US" w:eastAsia="zh-CN"/>
              </w:rPr>
              <w:t>LoggedMeasurementConfiguration</w:t>
            </w:r>
            <w:proofErr w:type="spellEnd"/>
            <w:r w:rsidRPr="004844D1">
              <w:rPr>
                <w:lang w:val="en-US" w:eastAsia="zh-CN"/>
              </w:rPr>
              <w:t xml:space="preserve"> message with a </w:t>
            </w:r>
            <w:proofErr w:type="spellStart"/>
            <w:r w:rsidRPr="004844D1">
              <w:rPr>
                <w:lang w:val="en-US" w:eastAsia="zh-CN"/>
              </w:rPr>
              <w:t>trackingAreaCodeList</w:t>
            </w:r>
            <w:proofErr w:type="spellEnd"/>
            <w:r w:rsidRPr="004844D1">
              <w:rPr>
                <w:lang w:val="en-US" w:eastAsia="zh-CN"/>
              </w:rPr>
              <w:t xml:space="preserve"> on Cell 2.</w:t>
            </w:r>
          </w:p>
          <w:p w14:paraId="160CD90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v_AbsoluteTimeInfo_r16 := </w:t>
            </w:r>
            <w:proofErr w:type="spellStart"/>
            <w:r w:rsidRPr="004844D1">
              <w:rPr>
                <w:lang w:val="en-US" w:eastAsia="zh-CN"/>
              </w:rPr>
              <w:t>f_MDT_GetAbsolute_TimeStamp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05EF9A1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(cas_NR_SRB1_RrcPdu_REQ(nr_Cell2,</w:t>
            </w:r>
          </w:p>
          <w:p w14:paraId="53F66FE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303059D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cs_38508_LoggedMeasurementConfiguration(v_PlmnID_NRCell2,</w:t>
            </w:r>
          </w:p>
          <w:p w14:paraId="49F48F2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                                                         v_AbsoluteTimeInfo_r16,</w:t>
            </w:r>
          </w:p>
          <w:p w14:paraId="4624045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4844D1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4844D1">
              <w:rPr>
                <w:lang w:val="en-US" w:eastAsia="zh-CN"/>
              </w:rPr>
              <w:t>(ms2560),</w:t>
            </w:r>
          </w:p>
          <w:p w14:paraId="6EC824A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cs_AreaConfiguration_r16_TrackingAreaCodeList_1Entry(int2bit(1, 24)))));</w:t>
            </w:r>
          </w:p>
          <w:p w14:paraId="0F33BFD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F5451F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36"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0D9FC1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 to release RRC connection and move to RRC_IDLE on Cell 2.</w:t>
            </w:r>
          </w:p>
          <w:p w14:paraId="75A8425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(nr_Cell2);</w:t>
            </w:r>
          </w:p>
          <w:p w14:paraId="5305CA9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038D0C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37"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EAD38C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2 and Cell 11 level according to the row "T3" in Table 8.1.6.1.2.3.3.2-1/2.</w:t>
            </w:r>
          </w:p>
          <w:p w14:paraId="166915A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(v_CellPowerList_AtT3);</w:t>
            </w:r>
          </w:p>
          <w:p w14:paraId="586F45F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3FDCAA7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38-43"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F85645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//Steps 1 to 6 of generic test procedure in TS 38.508-1 [4] subclause 4.9.5.2.2-1 are performed on Cell 11.</w:t>
            </w:r>
          </w:p>
          <w:p w14:paraId="0B680D4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f_NR5GC_MobilityRegistration (nr_Cell11);</w:t>
            </w:r>
          </w:p>
          <w:p w14:paraId="31D2B0F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ADCC35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44"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23E83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//The SS transmits a Paging message on Cell 11.</w:t>
            </w:r>
          </w:p>
          <w:p w14:paraId="3348780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f_NR_Paging_Def</w:t>
            </w:r>
            <w:proofErr w:type="spellEnd"/>
            <w:r w:rsidRPr="004844D1">
              <w:rPr>
                <w:lang w:val="en-US" w:eastAsia="zh-CN"/>
              </w:rPr>
              <w:t>(nr_Cell11, RRC_IDLE);</w:t>
            </w:r>
          </w:p>
          <w:p w14:paraId="7E31A84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21135F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transmits an </w:t>
            </w:r>
            <w:proofErr w:type="spellStart"/>
            <w:r w:rsidRPr="004844D1">
              <w:rPr>
                <w:lang w:val="en-US" w:eastAsia="zh-CN"/>
              </w:rPr>
              <w:t>RRCRRCSetupRequest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7950D2F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f_NR_RRC_SetupRequest_Def</w:t>
            </w:r>
            <w:proofErr w:type="spellEnd"/>
            <w:r w:rsidRPr="004844D1">
              <w:rPr>
                <w:lang w:val="en-US" w:eastAsia="zh-CN"/>
              </w:rPr>
              <w:t xml:space="preserve">(nr_Cell11, </w:t>
            </w:r>
            <w:proofErr w:type="spellStart"/>
            <w:r w:rsidRPr="004844D1">
              <w:rPr>
                <w:lang w:val="en-US" w:eastAsia="zh-CN"/>
              </w:rPr>
              <w:t>cr_NR_EstablishmentCause_Any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2CBB614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B90606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 an </w:t>
            </w:r>
            <w:proofErr w:type="spellStart"/>
            <w:r w:rsidRPr="004844D1">
              <w:rPr>
                <w:lang w:val="en-US" w:eastAsia="zh-CN"/>
              </w:rPr>
              <w:t>RRCSetup</w:t>
            </w:r>
            <w:proofErr w:type="spellEnd"/>
            <w:r w:rsidRPr="004844D1">
              <w:rPr>
                <w:lang w:val="en-US" w:eastAsia="zh-CN"/>
              </w:rPr>
              <w:t xml:space="preserve"> message on Cell 11.</w:t>
            </w:r>
          </w:p>
          <w:p w14:paraId="5CCE0C7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f_NR_RRCSetup_Def</w:t>
            </w:r>
            <w:proofErr w:type="spellEnd"/>
            <w:r w:rsidRPr="004844D1">
              <w:rPr>
                <w:lang w:val="en-US" w:eastAsia="zh-CN"/>
              </w:rPr>
              <w:t xml:space="preserve"> (nr_Cell11);</w:t>
            </w:r>
          </w:p>
          <w:p w14:paraId="67C0A63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4B5714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//EXCEPTION: In case the UE had performed a logging before the cell re-selection to Cell 11 then the steps 47a1-47a7 are executed.</w:t>
            </w:r>
          </w:p>
          <w:p w14:paraId="1FC7C72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47a1"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E30D20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including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set it to true.</w:t>
            </w:r>
          </w:p>
          <w:p w14:paraId="41F637B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1DC4A49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6607FD">
              <w:rPr>
                <w:highlight w:val="yellow"/>
                <w:lang w:val="en-US" w:eastAsia="zh-CN"/>
              </w:rPr>
              <w:t>( car_NR_SRB1_RrcNasPdu_IND</w:t>
            </w:r>
            <w:r w:rsidRPr="004844D1">
              <w:rPr>
                <w:lang w:val="en-US" w:eastAsia="zh-CN"/>
              </w:rPr>
              <w:t>(nr_Cell11,</w:t>
            </w:r>
          </w:p>
          <w:p w14:paraId="1BEB6D1B" w14:textId="2E31F2C4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</w:t>
            </w:r>
            <w:bookmarkStart w:id="13" w:name="OLE_LINK9"/>
            <w:r w:rsidRPr="004844D1">
              <w:rPr>
                <w:lang w:val="en-US" w:eastAsia="zh-CN"/>
              </w:rPr>
              <w:t>cr_38508_RRCSetupComplete(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,-,-,-</w:t>
            </w:r>
            <w:bookmarkStart w:id="14" w:name="_GoBack"/>
            <w:r w:rsidRPr="004844D1">
              <w:rPr>
                <w:lang w:val="en-US" w:eastAsia="zh-CN"/>
              </w:rPr>
              <w:t>,</w:t>
            </w:r>
            <w:r w:rsidRPr="00A360FF">
              <w:rPr>
                <w:highlight w:val="yellow"/>
                <w:lang w:val="en-US" w:eastAsia="zh-CN"/>
              </w:rPr>
              <w:t>-</w:t>
            </w:r>
            <w:bookmarkEnd w:id="14"/>
            <w:r w:rsidRPr="006607FD">
              <w:rPr>
                <w:highlight w:val="yellow"/>
                <w:lang w:val="en-US" w:eastAsia="zh-CN"/>
              </w:rPr>
              <w:t>)</w:t>
            </w:r>
            <w:bookmarkStart w:id="15" w:name="OLE_LINK11"/>
            <w:r w:rsidRPr="006607FD">
              <w:rPr>
                <w:highlight w:val="yellow"/>
                <w:lang w:val="en-US" w:eastAsia="zh-CN"/>
              </w:rPr>
              <w:t>,?,omit)</w:t>
            </w:r>
            <w:bookmarkEnd w:id="15"/>
            <w:r w:rsidRPr="004844D1">
              <w:rPr>
                <w:lang w:val="en-US" w:eastAsia="zh-CN"/>
              </w:rPr>
              <w:t>)</w:t>
            </w:r>
            <w:bookmarkEnd w:id="13"/>
            <w:r w:rsidRPr="004844D1">
              <w:rPr>
                <w:lang w:val="en-US" w:eastAsia="zh-CN"/>
              </w:rPr>
              <w:t xml:space="preserve">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31C5716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v_ReceivedAsp.Signalling.Nas</w:t>
            </w:r>
            <w:proofErr w:type="spellEnd"/>
            <w:r w:rsidRPr="004844D1">
              <w:rPr>
                <w:lang w:val="en-US" w:eastAsia="zh-CN"/>
              </w:rPr>
              <w:t>[0];</w:t>
            </w:r>
          </w:p>
          <w:p w14:paraId="7E9BAED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(v_ReceivedAsp.Signalling.Rrc.Dcch.message_.c1.rrcSetupComplete.criticalExtensions.rrcSetupComplete.nonCriticalExtension ))</w:t>
            </w:r>
          </w:p>
          <w:p w14:paraId="3590549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{</w:t>
            </w:r>
          </w:p>
          <w:p w14:paraId="7D08F0F3" w14:textId="4C9ED343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if ( </w:t>
            </w:r>
            <w:proofErr w:type="spellStart"/>
            <w:r w:rsidRPr="004844D1">
              <w:rPr>
                <w:lang w:val="en-US" w:eastAsia="zh-CN"/>
              </w:rPr>
              <w:t>isvalue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(v_ReceivedAsp.Signalling.Rrc.Dcch.message_.c1.rrcSetupComplete.criticalExtensions.rrcSetupComplete.nonCriticalExtension.</w:t>
            </w:r>
            <w:r w:rsidR="00E22483">
              <w:t xml:space="preserve"> </w:t>
            </w:r>
            <w:r w:rsidR="00E22483" w:rsidRPr="00E22483">
              <w:rPr>
                <w:highlight w:val="yellow"/>
                <w:lang w:val="en-US" w:eastAsia="zh-CN"/>
              </w:rPr>
              <w:t>ue_MeasurementsAvailable_r16.logMeasAvailable_r16</w:t>
            </w:r>
            <w:r w:rsidRPr="004844D1">
              <w:rPr>
                <w:lang w:val="en-US" w:eastAsia="zh-CN"/>
              </w:rPr>
              <w:t>))</w:t>
            </w:r>
          </w:p>
          <w:p w14:paraId="5B1095E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2653DA6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9EE2AD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47a2-47a5"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0EF0F6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2E2F391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f_NR5GC_RRC_ConnectedState3N_Steps5_8(nr_Cell11,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64ADEA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EFE348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47a6"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9326AB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//The SS send a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1E34237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(cas_NR_SRB1_RrcPdu_REQ(nr_Cell11,</w:t>
            </w:r>
          </w:p>
          <w:p w14:paraId="5141E0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-,</w:t>
            </w:r>
          </w:p>
          <w:p w14:paraId="673D3F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cs_38508_UEInformationRequest(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 true_)));</w:t>
            </w:r>
          </w:p>
          <w:p w14:paraId="33C0610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65654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47a7"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68E37E1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message with logged serving cell measurements of Cell 11?</w:t>
            </w:r>
          </w:p>
          <w:p w14:paraId="7A6A276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 xml:space="preserve">( </w:t>
            </w:r>
            <w:proofErr w:type="spellStart"/>
            <w:r w:rsidRPr="006607FD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4844D1">
              <w:rPr>
                <w:lang w:val="en-US" w:eastAsia="zh-CN"/>
              </w:rPr>
              <w:t>(nr_Cell11,</w:t>
            </w:r>
            <w:r w:rsidRPr="006607FD">
              <w:rPr>
                <w:highlight w:val="yellow"/>
                <w:lang w:val="en-US" w:eastAsia="zh-CN"/>
              </w:rPr>
              <w:t>tsc_NR_RbId_SRB2</w:t>
            </w:r>
            <w:r w:rsidRPr="004844D1">
              <w:rPr>
                <w:lang w:val="en-US" w:eastAsia="zh-CN"/>
              </w:rPr>
              <w:t>,</w:t>
            </w:r>
          </w:p>
          <w:p w14:paraId="55777B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cr_38508_UEInformationResponse(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,-,-,</w:t>
            </w:r>
          </w:p>
          <w:p w14:paraId="63C333B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cr_LogMeasReport_r16(v_AbsoluteTimeInfo_r16, cr_TraceReference_r16(v_PlmnID_NRCell2),</w:t>
            </w:r>
          </w:p>
          <w:p w14:paraId="52A4948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'001A'O,</w:t>
            </w:r>
          </w:p>
          <w:p w14:paraId="0EE3DC9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'05'O,</w:t>
            </w:r>
          </w:p>
          <w:p w14:paraId="569227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4003595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(v_ReceivedAsp.Signalling.Rrc.Dcch.message_.messageClassExtension.c2.ueInformationResponse_r16.criticalExtensions.ueInformationResponse_r16.logMeasReport_r16.logMeasInfoList_r16))</w:t>
            </w:r>
          </w:p>
          <w:p w14:paraId="5B87E6C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{</w:t>
            </w:r>
          </w:p>
          <w:p w14:paraId="07AE322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40C68FF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for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:=0;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</w:t>
            </w:r>
          </w:p>
          <w:p w14:paraId="1C8D6D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{</w:t>
            </w:r>
          </w:p>
          <w:p w14:paraId="78B4ED6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500519D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if ( match (v_LogMeasInfo_r16, cr_LogMeasInfo_r16(-, cr_CGI_Info_Logging_r16(v_PlmnID_NRCell11, v_CellIdentity_NRCell11, v_TAC_NRCell11),</w:t>
            </w:r>
          </w:p>
          <w:p w14:paraId="6EBCD2D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>),</w:t>
            </w:r>
            <w:proofErr w:type="spellStart"/>
            <w:r w:rsidRPr="004844D1">
              <w:rPr>
                <w:lang w:val="en-US" w:eastAsia="zh-CN"/>
              </w:rPr>
              <w:t>omit,omit</w:t>
            </w:r>
            <w:proofErr w:type="spellEnd"/>
            <w:r w:rsidRPr="004844D1">
              <w:rPr>
                <w:lang w:val="en-US" w:eastAsia="zh-CN"/>
              </w:rPr>
              <w:t>)))</w:t>
            </w:r>
          </w:p>
          <w:p w14:paraId="5CF2B4B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{</w:t>
            </w:r>
          </w:p>
          <w:p w14:paraId="660AB18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</w:t>
            </w:r>
            <w:proofErr w:type="spellStart"/>
            <w:r w:rsidRPr="004844D1">
              <w:rPr>
                <w:lang w:val="en-US" w:eastAsia="zh-CN"/>
              </w:rPr>
              <w:t>f_NR_SetVerdictFailOrInconc</w:t>
            </w:r>
            <w:proofErr w:type="spellEnd"/>
            <w:r w:rsidRPr="004844D1">
              <w:rPr>
                <w:lang w:val="en-US" w:eastAsia="zh-CN"/>
              </w:rPr>
              <w:t xml:space="preserve">(__FILE__, __LINE__, "Step 47a7: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found");</w:t>
            </w:r>
          </w:p>
          <w:p w14:paraId="434A8AD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break;</w:t>
            </w:r>
          </w:p>
          <w:p w14:paraId="1DBC8C4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};</w:t>
            </w:r>
          </w:p>
          <w:p w14:paraId="655D7E0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};</w:t>
            </w:r>
          </w:p>
          <w:p w14:paraId="4EB8489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 xml:space="preserve">(__FILE__, __LINE__, "Test Case 8.1.6.1.2.3 Step 47a7"); //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not found</w:t>
            </w:r>
          </w:p>
          <w:p w14:paraId="0EC5298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};</w:t>
            </w:r>
          </w:p>
          <w:p w14:paraId="3CD7497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2A29DB6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47b1"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2D3E13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 Check: Does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with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not present?</w:t>
            </w:r>
          </w:p>
          <w:p w14:paraId="3573645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else {</w:t>
            </w:r>
          </w:p>
          <w:p w14:paraId="26DDB01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 idleMeasAvailable_r16 not present</w:t>
            </w:r>
          </w:p>
          <w:p w14:paraId="21B8D1E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>(__FILE__, __LINE__, "Test Case 8.1.6.1.2.3 Step 47b1");</w:t>
            </w:r>
          </w:p>
          <w:p w14:paraId="4A58335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};</w:t>
            </w:r>
          </w:p>
          <w:p w14:paraId="34B6C74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6307E8D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gramStart"/>
            <w:r w:rsidRPr="004844D1">
              <w:rPr>
                <w:lang w:val="en-US" w:eastAsia="zh-CN"/>
              </w:rPr>
              <w:t>else</w:t>
            </w:r>
            <w:proofErr w:type="gramEnd"/>
            <w:r w:rsidRPr="004844D1">
              <w:rPr>
                <w:lang w:val="en-US" w:eastAsia="zh-CN"/>
              </w:rPr>
              <w:t xml:space="preserve"> { //</w:t>
            </w:r>
            <w:proofErr w:type="spellStart"/>
            <w:r w:rsidRPr="004844D1">
              <w:rPr>
                <w:lang w:val="en-US" w:eastAsia="zh-CN"/>
              </w:rPr>
              <w:t>nonCriticalExtension</w:t>
            </w:r>
            <w:proofErr w:type="spellEnd"/>
            <w:r w:rsidRPr="004844D1">
              <w:rPr>
                <w:lang w:val="en-US" w:eastAsia="zh-CN"/>
              </w:rPr>
              <w:t xml:space="preserve"> not present.</w:t>
            </w:r>
          </w:p>
          <w:p w14:paraId="417CC8E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>(__FILE__, __LINE__, "Test Case 8.1.6.1.2.3 Step 47b1");</w:t>
            </w:r>
          </w:p>
          <w:p w14:paraId="6B348B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59C76DF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2D209C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48"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ECDCC7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an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 to release the RRC connection.</w:t>
            </w:r>
          </w:p>
          <w:p w14:paraId="182AD64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(nr_Cell11);</w:t>
            </w:r>
          </w:p>
          <w:p w14:paraId="3E6AB60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1ED64E1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49"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1E7F760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2 and Cell 11 level according to the row "T4" in Table 8.1.6.1.2.3.3.2-1.</w:t>
            </w:r>
          </w:p>
          <w:p w14:paraId="1ADF5C3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(v_CellPowerList_AtT4);</w:t>
            </w:r>
          </w:p>
          <w:p w14:paraId="05E2290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04D23C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50-55"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A6327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6 of generic test procedure in TS 38.508-1[4] subclause 4.9.5.2.2-1 are performed on Cell 1.</w:t>
            </w:r>
          </w:p>
          <w:p w14:paraId="08F5ADC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f_NR5GC_MobilityRegistration (nr_Cell1);</w:t>
            </w:r>
          </w:p>
          <w:p w14:paraId="541973C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F7B7F1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56"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6FC89C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Wait 30 seconds for UE logging interval timer to expire at least once</w:t>
            </w:r>
          </w:p>
          <w:p w14:paraId="7E223B3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f_Delay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0246EB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5C64A3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"Steps 57-65"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31A3EA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9 of the generic procedure in TS 38.508-1[4] Table 4.5.4.2-3 are executed to successfully complete the service request procedure.</w:t>
            </w:r>
          </w:p>
          <w:p w14:paraId="30E37F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f_NR5GC_RRC_ConnectedState3N_Def(nr_Cell1);</w:t>
            </w:r>
          </w:p>
          <w:p w14:paraId="2293367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49C7D5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66"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28263B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send an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5F37C11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(cas_NR_SRB1_RrcPdu_REQ(nr_Cell1,</w:t>
            </w:r>
          </w:p>
          <w:p w14:paraId="78F75AE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4466848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cs_38508_UEInformationRequest(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 true_)));</w:t>
            </w:r>
          </w:p>
          <w:p w14:paraId="2BF7867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 xml:space="preserve"> "Step 67"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1EE3F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include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 xml:space="preserve"> with logged serving cell measurements of Cell 1?</w:t>
            </w:r>
          </w:p>
          <w:p w14:paraId="3BF4A11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 xml:space="preserve"> :=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32D40BD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6607FD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4844D1">
              <w:rPr>
                <w:lang w:val="en-US" w:eastAsia="zh-CN"/>
              </w:rPr>
              <w:t>(nr_Cell1,</w:t>
            </w:r>
            <w:r w:rsidRPr="006607FD">
              <w:rPr>
                <w:highlight w:val="yellow"/>
                <w:lang w:val="en-US" w:eastAsia="zh-CN"/>
              </w:rPr>
              <w:t>tsc_NR_RbId_SRB2</w:t>
            </w:r>
            <w:r w:rsidRPr="004844D1">
              <w:rPr>
                <w:lang w:val="en-US" w:eastAsia="zh-CN"/>
              </w:rPr>
              <w:t>,</w:t>
            </w:r>
          </w:p>
          <w:p w14:paraId="0BD77BA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cr_38508_UEInformationResponse(</w:t>
            </w:r>
            <w:proofErr w:type="spellStart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-,-,</w:t>
            </w:r>
          </w:p>
          <w:p w14:paraId="64AF2D6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cr_LogMeasReport_r16(v_AbsoluteTimeInfo_r16,</w:t>
            </w:r>
          </w:p>
          <w:p w14:paraId="2F6E893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cr_TraceReference_r16(v_PlmnID_NRCell2),</w:t>
            </w:r>
          </w:p>
          <w:p w14:paraId="3E91C11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78A87F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733887D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5ABF2BF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4844D1">
              <w:rPr>
                <w:lang w:val="en-US" w:eastAsia="zh-CN"/>
              </w:rPr>
              <w:t>omit,omit,omit</w:t>
            </w:r>
            <w:proofErr w:type="spellEnd"/>
          </w:p>
          <w:p w14:paraId="7306E1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))))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6A08906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6597BA4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08D1CB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for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:=0;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</w:t>
            </w:r>
          </w:p>
          <w:p w14:paraId="7379A11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1C256E7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630B517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(not match(v_LogMeasInfo_r16, cr_LogMeasInfo_r16(-, cr_CGI_Info_Logging_r16(v_PlmnID_NRCell1, v_CellIdentity_NRCell1, v_TAC_NRCell1),</w:t>
            </w:r>
          </w:p>
          <w:p w14:paraId="4440858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>)</w:t>
            </w:r>
            <w:r w:rsidRPr="006607FD">
              <w:rPr>
                <w:highlight w:val="yellow"/>
                <w:lang w:val="en-US" w:eastAsia="zh-CN"/>
              </w:rPr>
              <w:t>,-,</w:t>
            </w:r>
            <w:r w:rsidRPr="004844D1">
              <w:rPr>
                <w:lang w:val="en-US" w:eastAsia="zh-CN"/>
              </w:rPr>
              <w:t xml:space="preserve"> omit)))</w:t>
            </w:r>
          </w:p>
          <w:p w14:paraId="7A4FD4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{</w:t>
            </w:r>
          </w:p>
          <w:p w14:paraId="6385E2A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if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 ==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- 1) {</w:t>
            </w:r>
          </w:p>
          <w:p w14:paraId="2255709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</w:t>
            </w:r>
            <w:proofErr w:type="spellStart"/>
            <w:r w:rsidRPr="004844D1">
              <w:rPr>
                <w:lang w:val="en-US" w:eastAsia="zh-CN"/>
              </w:rPr>
              <w:t>f_NR_SetVerdictFailOrInconc</w:t>
            </w:r>
            <w:proofErr w:type="spellEnd"/>
            <w:r w:rsidRPr="004844D1">
              <w:rPr>
                <w:lang w:val="en-US" w:eastAsia="zh-CN"/>
              </w:rPr>
              <w:t xml:space="preserve">(__FILE__, __LINE__, "Step 67: None of the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matched the template");</w:t>
            </w:r>
          </w:p>
          <w:p w14:paraId="42CD531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</w:t>
            </w:r>
          </w:p>
          <w:p w14:paraId="59F91AA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447F6FB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else {</w:t>
            </w:r>
          </w:p>
          <w:p w14:paraId="67ECFE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f_NR_PreliminaryPass</w:t>
            </w:r>
            <w:proofErr w:type="spellEnd"/>
            <w:r w:rsidRPr="004844D1">
              <w:rPr>
                <w:lang w:val="en-US" w:eastAsia="zh-CN"/>
              </w:rPr>
              <w:t>(__FILE__, __LINE__, "Step 67");</w:t>
            </w:r>
          </w:p>
          <w:p w14:paraId="09E73B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break;</w:t>
            </w:r>
          </w:p>
          <w:p w14:paraId="06F212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0FB766E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09F2B19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3E92A36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{</w:t>
            </w:r>
          </w:p>
          <w:p w14:paraId="1A9361D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f_NR_SetVerdictFailOrInconc</w:t>
            </w:r>
            <w:proofErr w:type="spellEnd"/>
            <w:r w:rsidRPr="004844D1">
              <w:rPr>
                <w:lang w:val="en-US" w:eastAsia="zh-CN"/>
              </w:rPr>
              <w:t xml:space="preserve">(__FILE__, __LINE__, "Step 67: Not enough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entries");</w:t>
            </w:r>
          </w:p>
          <w:p w14:paraId="231D2A2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101F997E" w14:textId="30E70B16" w:rsidR="00C63C1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}//end of f_TC_8_1_6_1_2_3_NR5GC_TestBody</w:t>
            </w:r>
          </w:p>
        </w:tc>
      </w:tr>
    </w:tbl>
    <w:p w14:paraId="4C6888C8" w14:textId="77777777" w:rsidR="00C63C11" w:rsidRDefault="00C63C11" w:rsidP="00C63C11">
      <w:pPr>
        <w:rPr>
          <w:lang w:val="en-US"/>
        </w:rPr>
      </w:pPr>
    </w:p>
    <w:p w14:paraId="06FB0884" w14:textId="77777777" w:rsidR="009C0D6F" w:rsidRPr="003A094E" w:rsidRDefault="009C0D6F" w:rsidP="009C0D6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3A094E">
        <w:rPr>
          <w:rFonts w:cs="Arial"/>
          <w:b/>
          <w:color w:val="000000"/>
          <w:highlight w:val="cyan"/>
          <w:lang w:eastAsia="en-GB"/>
        </w:rPr>
        <w:t>Additional MCC160 implementation</w:t>
      </w:r>
    </w:p>
    <w:p w14:paraId="02BF9125" w14:textId="5655912B" w:rsidR="009C0D6F" w:rsidRP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</w:t>
      </w:r>
      <w:proofErr w:type="gramStart"/>
      <w:r w:rsidRPr="009C0D6F">
        <w:rPr>
          <w:rFonts w:ascii="Arial" w:hAnsi="Arial"/>
          <w:szCs w:val="18"/>
        </w:rPr>
        <w:t>function</w:t>
      </w:r>
      <w:proofErr w:type="gramEnd"/>
      <w:r w:rsidRPr="009C0D6F">
        <w:rPr>
          <w:rFonts w:ascii="Arial" w:hAnsi="Arial"/>
          <w:szCs w:val="18"/>
        </w:rPr>
        <w:t xml:space="preserve"> f_TC_8_1_6_1_2_3_NR5GC_TestBody() runs on NR5GC_PTC</w:t>
      </w:r>
    </w:p>
    <w:p w14:paraId="5C38DF60" w14:textId="0A2FE6D3" w:rsid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{</w:t>
      </w:r>
    </w:p>
    <w:p w14:paraId="4904B5AD" w14:textId="77777777" w:rsidR="009C0D6F" w:rsidRP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  // EXCEPTION: In case the UE had performed a logging before the cell re-selection to Cell 2 then the steps 34a1-34a7 are executed.</w:t>
      </w:r>
    </w:p>
    <w:p w14:paraId="54BA7EFE" w14:textId="77777777" w:rsidR="009C0D6F" w:rsidRP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  //@</w:t>
      </w:r>
      <w:proofErr w:type="spellStart"/>
      <w:r w:rsidRPr="009C0D6F">
        <w:rPr>
          <w:rFonts w:ascii="Arial" w:hAnsi="Arial"/>
          <w:szCs w:val="18"/>
        </w:rPr>
        <w:t>siclog</w:t>
      </w:r>
      <w:proofErr w:type="spellEnd"/>
      <w:r w:rsidRPr="009C0D6F">
        <w:rPr>
          <w:rFonts w:ascii="Arial" w:hAnsi="Arial"/>
          <w:szCs w:val="18"/>
        </w:rPr>
        <w:t xml:space="preserve"> "Step 34a1" </w:t>
      </w:r>
      <w:proofErr w:type="spellStart"/>
      <w:r w:rsidRPr="009C0D6F">
        <w:rPr>
          <w:rFonts w:ascii="Arial" w:hAnsi="Arial"/>
          <w:szCs w:val="18"/>
        </w:rPr>
        <w:t>siclog</w:t>
      </w:r>
      <w:proofErr w:type="spellEnd"/>
      <w:r w:rsidRPr="009C0D6F">
        <w:rPr>
          <w:rFonts w:ascii="Arial" w:hAnsi="Arial"/>
          <w:szCs w:val="18"/>
        </w:rPr>
        <w:t>@</w:t>
      </w:r>
    </w:p>
    <w:p w14:paraId="11A6CB9D" w14:textId="77777777" w:rsidR="009C0D6F" w:rsidRP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  // The UE transmit an </w:t>
      </w:r>
      <w:proofErr w:type="spellStart"/>
      <w:r w:rsidRPr="009C0D6F">
        <w:rPr>
          <w:rFonts w:ascii="Arial" w:hAnsi="Arial"/>
          <w:szCs w:val="18"/>
        </w:rPr>
        <w:t>RRCSetupComplete</w:t>
      </w:r>
      <w:proofErr w:type="spellEnd"/>
      <w:r w:rsidRPr="009C0D6F">
        <w:rPr>
          <w:rFonts w:ascii="Arial" w:hAnsi="Arial"/>
          <w:szCs w:val="18"/>
        </w:rPr>
        <w:t xml:space="preserve"> message including </w:t>
      </w:r>
      <w:proofErr w:type="spellStart"/>
      <w:r w:rsidRPr="009C0D6F">
        <w:rPr>
          <w:rFonts w:ascii="Arial" w:hAnsi="Arial"/>
          <w:szCs w:val="18"/>
        </w:rPr>
        <w:t>logMeasAvailable</w:t>
      </w:r>
      <w:proofErr w:type="spellEnd"/>
      <w:r w:rsidRPr="009C0D6F">
        <w:rPr>
          <w:rFonts w:ascii="Arial" w:hAnsi="Arial"/>
          <w:szCs w:val="18"/>
        </w:rPr>
        <w:t xml:space="preserve"> IE set it to true.</w:t>
      </w:r>
    </w:p>
    <w:p w14:paraId="46DE0ABF" w14:textId="77777777" w:rsidR="009C0D6F" w:rsidRP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  </w:t>
      </w:r>
      <w:proofErr w:type="spellStart"/>
      <w:r w:rsidRPr="009C0D6F">
        <w:rPr>
          <w:rFonts w:ascii="Arial" w:hAnsi="Arial"/>
          <w:szCs w:val="18"/>
        </w:rPr>
        <w:t>v_</w:t>
      </w:r>
      <w:proofErr w:type="gramStart"/>
      <w:r w:rsidRPr="009C0D6F">
        <w:rPr>
          <w:rFonts w:ascii="Arial" w:hAnsi="Arial"/>
          <w:szCs w:val="18"/>
        </w:rPr>
        <w:t>MeasQuantityResults</w:t>
      </w:r>
      <w:proofErr w:type="spellEnd"/>
      <w:r w:rsidRPr="009C0D6F">
        <w:rPr>
          <w:rFonts w:ascii="Arial" w:hAnsi="Arial"/>
          <w:szCs w:val="18"/>
        </w:rPr>
        <w:t xml:space="preserve"> :</w:t>
      </w:r>
      <w:proofErr w:type="gramEnd"/>
      <w:r w:rsidRPr="009C0D6F">
        <w:rPr>
          <w:rFonts w:ascii="Arial" w:hAnsi="Arial"/>
          <w:szCs w:val="18"/>
        </w:rPr>
        <w:t xml:space="preserve">= </w:t>
      </w:r>
      <w:proofErr w:type="spellStart"/>
      <w:r w:rsidRPr="009C0D6F">
        <w:rPr>
          <w:rFonts w:ascii="Arial" w:hAnsi="Arial"/>
          <w:szCs w:val="18"/>
        </w:rPr>
        <w:t>f_NR_Get_MeasQuantityResults</w:t>
      </w:r>
      <w:proofErr w:type="spellEnd"/>
      <w:r w:rsidRPr="009C0D6F">
        <w:rPr>
          <w:rFonts w:ascii="Arial" w:hAnsi="Arial"/>
          <w:szCs w:val="18"/>
        </w:rPr>
        <w:t>();</w:t>
      </w:r>
    </w:p>
    <w:p w14:paraId="4F4F0A84" w14:textId="77777777" w:rsidR="009C0D6F" w:rsidRP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9C0D6F">
        <w:rPr>
          <w:rFonts w:ascii="Arial" w:hAnsi="Arial"/>
          <w:szCs w:val="18"/>
        </w:rPr>
        <w:t>SRB.receive</w:t>
      </w:r>
      <w:proofErr w:type="spellEnd"/>
      <w:r w:rsidRPr="009C0D6F">
        <w:rPr>
          <w:rFonts w:ascii="Arial" w:hAnsi="Arial"/>
          <w:szCs w:val="18"/>
        </w:rPr>
        <w:t>(</w:t>
      </w:r>
      <w:proofErr w:type="gramEnd"/>
      <w:r w:rsidRPr="009C0D6F">
        <w:rPr>
          <w:rFonts w:ascii="Arial" w:hAnsi="Arial"/>
          <w:szCs w:val="18"/>
        </w:rPr>
        <w:t>car_NR_SRB1_RrcNasPdu_IND(nr_Cell2,</w:t>
      </w:r>
    </w:p>
    <w:p w14:paraId="7E4BCAFF" w14:textId="26534E95" w:rsidR="009C0D6F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                                        cr_38508_</w:t>
      </w:r>
      <w:proofErr w:type="gramStart"/>
      <w:r w:rsidRPr="009C0D6F">
        <w:rPr>
          <w:rFonts w:ascii="Arial" w:hAnsi="Arial"/>
          <w:szCs w:val="18"/>
        </w:rPr>
        <w:t>RRCSetupComplete(</w:t>
      </w:r>
      <w:proofErr w:type="spellStart"/>
      <w:proofErr w:type="gramEnd"/>
      <w:r w:rsidRPr="009C0D6F">
        <w:rPr>
          <w:rFonts w:ascii="Arial" w:hAnsi="Arial"/>
          <w:szCs w:val="18"/>
        </w:rPr>
        <w:t>tsc_NR_RRC_TI_Def</w:t>
      </w:r>
      <w:proofErr w:type="spellEnd"/>
      <w:r w:rsidRPr="009C0D6F">
        <w:rPr>
          <w:rFonts w:ascii="Arial" w:hAnsi="Arial"/>
          <w:szCs w:val="18"/>
        </w:rPr>
        <w:t>,-,-,-,</w:t>
      </w:r>
      <w:r w:rsidRPr="007734C6">
        <w:rPr>
          <w:rFonts w:ascii="Arial" w:hAnsi="Arial"/>
          <w:szCs w:val="18"/>
          <w:highlight w:val="cyan"/>
        </w:rPr>
        <w:t>-</w:t>
      </w:r>
      <w:r w:rsidRPr="009C0D6F">
        <w:rPr>
          <w:rFonts w:ascii="Arial" w:hAnsi="Arial"/>
          <w:szCs w:val="18"/>
        </w:rPr>
        <w:t xml:space="preserve">),?,omit)) -&gt; value </w:t>
      </w:r>
      <w:proofErr w:type="spellStart"/>
      <w:r w:rsidRPr="009C0D6F">
        <w:rPr>
          <w:rFonts w:ascii="Arial" w:hAnsi="Arial"/>
          <w:szCs w:val="18"/>
        </w:rPr>
        <w:t>v_ReceivedAsp</w:t>
      </w:r>
      <w:proofErr w:type="spellEnd"/>
      <w:r w:rsidRPr="009C0D6F">
        <w:rPr>
          <w:rFonts w:ascii="Arial" w:hAnsi="Arial"/>
          <w:szCs w:val="18"/>
        </w:rPr>
        <w:t>; //@sic R5s220178 sic@</w:t>
      </w:r>
    </w:p>
    <w:p w14:paraId="64FA81CB" w14:textId="0BEE7991" w:rsidR="009C0D6F" w:rsidRPr="00DC49B2" w:rsidRDefault="009C0D6F" w:rsidP="009C0D6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366"/>
        </w:tabs>
        <w:spacing w:after="0"/>
        <w:rPr>
          <w:rFonts w:ascii="Arial" w:hAnsi="Arial"/>
          <w:szCs w:val="18"/>
        </w:rPr>
      </w:pPr>
      <w:r w:rsidRPr="009C0D6F">
        <w:rPr>
          <w:rFonts w:ascii="Arial" w:hAnsi="Arial"/>
          <w:szCs w:val="18"/>
        </w:rPr>
        <w:t xml:space="preserve">  }//end of f_TC_8_1_6_1_2_3_NR5GC_TestBody</w:t>
      </w:r>
    </w:p>
    <w:p w14:paraId="0CDE5BBE" w14:textId="77777777" w:rsidR="009C0D6F" w:rsidRDefault="009C0D6F" w:rsidP="009C0D6F">
      <w:pPr>
        <w:spacing w:after="0"/>
        <w:rPr>
          <w:rFonts w:cs="Arial"/>
          <w:b/>
        </w:rPr>
      </w:pPr>
    </w:p>
    <w:p w14:paraId="76169179" w14:textId="77777777" w:rsidR="004B68FC" w:rsidRPr="009C0D6F" w:rsidRDefault="004B68FC" w:rsidP="004B68FC"/>
    <w:p w14:paraId="097E1F80" w14:textId="77777777" w:rsidR="00E47162" w:rsidRDefault="00E47162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90552906"/>
      <w:r w:rsidRPr="00854C55">
        <w:rPr>
          <w:rFonts w:cs="Arial"/>
          <w:b/>
        </w:rPr>
        <w:lastRenderedPageBreak/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0" w:name="_Hlk90298239"/>
      <w:bookmarkStart w:id="21" w:name="_Toc122434494"/>
      <w:bookmarkStart w:id="22" w:name="_Toc295288971"/>
      <w:bookmarkStart w:id="23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90552907"/>
      <w:bookmarkEnd w:id="20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5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6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6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4BB8C90B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F05638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0E9624C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F05638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90552909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73912F7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EC5078">
              <w:rPr>
                <w:rFonts w:cs="Arial"/>
                <w:b/>
                <w:sz w:val="18"/>
              </w:rPr>
              <w:t>220</w:t>
            </w:r>
            <w:r w:rsidR="00473620">
              <w:rPr>
                <w:rFonts w:cs="Arial"/>
                <w:b/>
                <w:sz w:val="18"/>
              </w:rPr>
              <w:t>179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A20A0" w:rsidRPr="003A20A0">
              <w:rPr>
                <w:rFonts w:cs="Arial"/>
                <w:b/>
                <w:sz w:val="18"/>
              </w:rPr>
              <w:t>Supporting information for addition of NR5GC Logged MDT test case 8.1.6.1.2.</w:t>
            </w:r>
            <w:r w:rsidR="00F05638">
              <w:rPr>
                <w:rFonts w:cs="Arial"/>
                <w:b/>
                <w:sz w:val="18"/>
              </w:rPr>
              <w:t>3</w:t>
            </w:r>
            <w:r w:rsidR="00BA7176">
              <w:rPr>
                <w:rFonts w:cs="Arial"/>
                <w:b/>
                <w:sz w:val="18"/>
              </w:rPr>
              <w:t xml:space="preserve">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7FD46" w14:textId="77777777" w:rsidR="00650F3C" w:rsidRDefault="00650F3C">
      <w:r>
        <w:separator/>
      </w:r>
    </w:p>
  </w:endnote>
  <w:endnote w:type="continuationSeparator" w:id="0">
    <w:p w14:paraId="061E3B4B" w14:textId="77777777" w:rsidR="00650F3C" w:rsidRDefault="0065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65A55" w14:textId="77777777" w:rsidR="00650F3C" w:rsidRDefault="00650F3C">
      <w:r>
        <w:separator/>
      </w:r>
    </w:p>
  </w:footnote>
  <w:footnote w:type="continuationSeparator" w:id="0">
    <w:p w14:paraId="37135160" w14:textId="77777777" w:rsidR="00650F3C" w:rsidRDefault="00650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140163" w:rsidRDefault="001401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140163" w:rsidRDefault="001401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140163" w:rsidRDefault="001401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140163" w:rsidRDefault="001401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47697"/>
    <w:multiLevelType w:val="hybridMultilevel"/>
    <w:tmpl w:val="031C9A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C62A4"/>
    <w:multiLevelType w:val="hybridMultilevel"/>
    <w:tmpl w:val="B112AA38"/>
    <w:lvl w:ilvl="0" w:tplc="34DEA0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1FB6"/>
    <w:multiLevelType w:val="hybridMultilevel"/>
    <w:tmpl w:val="6C989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D2E67"/>
    <w:multiLevelType w:val="hybridMultilevel"/>
    <w:tmpl w:val="0A1066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07B05"/>
    <w:multiLevelType w:val="hybridMultilevel"/>
    <w:tmpl w:val="A7A4C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A1367"/>
    <w:multiLevelType w:val="hybridMultilevel"/>
    <w:tmpl w:val="E814E57A"/>
    <w:lvl w:ilvl="0" w:tplc="F55C76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32D07"/>
    <w:multiLevelType w:val="hybridMultilevel"/>
    <w:tmpl w:val="263AEB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A08FD"/>
    <w:multiLevelType w:val="hybridMultilevel"/>
    <w:tmpl w:val="E3ACCB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76EAC"/>
    <w:multiLevelType w:val="hybridMultilevel"/>
    <w:tmpl w:val="7DD033DA"/>
    <w:lvl w:ilvl="0" w:tplc="B664B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8541D"/>
    <w:multiLevelType w:val="hybridMultilevel"/>
    <w:tmpl w:val="033689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75664"/>
    <w:multiLevelType w:val="hybridMultilevel"/>
    <w:tmpl w:val="C01813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12"/>
  </w:num>
  <w:num w:numId="5">
    <w:abstractNumId w:val="20"/>
  </w:num>
  <w:num w:numId="6">
    <w:abstractNumId w:val="14"/>
  </w:num>
  <w:num w:numId="7">
    <w:abstractNumId w:val="16"/>
  </w:num>
  <w:num w:numId="8">
    <w:abstractNumId w:val="10"/>
  </w:num>
  <w:num w:numId="9">
    <w:abstractNumId w:val="2"/>
  </w:num>
  <w:num w:numId="10">
    <w:abstractNumId w:val="5"/>
  </w:num>
  <w:num w:numId="11">
    <w:abstractNumId w:val="17"/>
  </w:num>
  <w:num w:numId="12">
    <w:abstractNumId w:val="8"/>
  </w:num>
  <w:num w:numId="13">
    <w:abstractNumId w:val="3"/>
  </w:num>
  <w:num w:numId="14">
    <w:abstractNumId w:val="13"/>
  </w:num>
  <w:num w:numId="15">
    <w:abstractNumId w:val="0"/>
  </w:num>
  <w:num w:numId="16">
    <w:abstractNumId w:val="18"/>
  </w:num>
  <w:num w:numId="17">
    <w:abstractNumId w:val="6"/>
  </w:num>
  <w:num w:numId="18">
    <w:abstractNumId w:val="19"/>
  </w:num>
  <w:num w:numId="19">
    <w:abstractNumId w:val="7"/>
  </w:num>
  <w:num w:numId="20">
    <w:abstractNumId w:val="11"/>
  </w:num>
  <w:num w:numId="21">
    <w:abstractNumId w:val="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B1F"/>
    <w:rsid w:val="00022E4A"/>
    <w:rsid w:val="00025613"/>
    <w:rsid w:val="00026F56"/>
    <w:rsid w:val="000A6394"/>
    <w:rsid w:val="000B7FED"/>
    <w:rsid w:val="000C038A"/>
    <w:rsid w:val="000C6598"/>
    <w:rsid w:val="000D44B3"/>
    <w:rsid w:val="00111502"/>
    <w:rsid w:val="001154B0"/>
    <w:rsid w:val="00134C93"/>
    <w:rsid w:val="00140163"/>
    <w:rsid w:val="00145D43"/>
    <w:rsid w:val="00185692"/>
    <w:rsid w:val="00192C46"/>
    <w:rsid w:val="001A08B3"/>
    <w:rsid w:val="001A09A3"/>
    <w:rsid w:val="001A433F"/>
    <w:rsid w:val="001A7B60"/>
    <w:rsid w:val="001B52F0"/>
    <w:rsid w:val="001B7A65"/>
    <w:rsid w:val="001E35C9"/>
    <w:rsid w:val="001E41F3"/>
    <w:rsid w:val="001F4EE6"/>
    <w:rsid w:val="001F5BBF"/>
    <w:rsid w:val="00201067"/>
    <w:rsid w:val="0020485D"/>
    <w:rsid w:val="002118AB"/>
    <w:rsid w:val="002160BA"/>
    <w:rsid w:val="0023257B"/>
    <w:rsid w:val="00256CD2"/>
    <w:rsid w:val="0025709B"/>
    <w:rsid w:val="0026004D"/>
    <w:rsid w:val="002640DD"/>
    <w:rsid w:val="0027584B"/>
    <w:rsid w:val="00275D12"/>
    <w:rsid w:val="00284FEB"/>
    <w:rsid w:val="002860C4"/>
    <w:rsid w:val="002915F2"/>
    <w:rsid w:val="002B5741"/>
    <w:rsid w:val="002D362B"/>
    <w:rsid w:val="002E3FD7"/>
    <w:rsid w:val="002E472E"/>
    <w:rsid w:val="002E5A93"/>
    <w:rsid w:val="002F409E"/>
    <w:rsid w:val="00305409"/>
    <w:rsid w:val="00317F09"/>
    <w:rsid w:val="00344D50"/>
    <w:rsid w:val="003525E1"/>
    <w:rsid w:val="003609EF"/>
    <w:rsid w:val="0036231A"/>
    <w:rsid w:val="00372056"/>
    <w:rsid w:val="00374DD4"/>
    <w:rsid w:val="003765A4"/>
    <w:rsid w:val="003A20A0"/>
    <w:rsid w:val="003A22C0"/>
    <w:rsid w:val="003A355E"/>
    <w:rsid w:val="003A3CA7"/>
    <w:rsid w:val="003E1A36"/>
    <w:rsid w:val="003F03E6"/>
    <w:rsid w:val="00404E97"/>
    <w:rsid w:val="00406F11"/>
    <w:rsid w:val="00410371"/>
    <w:rsid w:val="004242F1"/>
    <w:rsid w:val="00473620"/>
    <w:rsid w:val="004844D1"/>
    <w:rsid w:val="004A087F"/>
    <w:rsid w:val="004B68FC"/>
    <w:rsid w:val="004B75B7"/>
    <w:rsid w:val="004D5D2F"/>
    <w:rsid w:val="004E5151"/>
    <w:rsid w:val="0051580D"/>
    <w:rsid w:val="0052037B"/>
    <w:rsid w:val="00547111"/>
    <w:rsid w:val="0058223F"/>
    <w:rsid w:val="00592D74"/>
    <w:rsid w:val="00595E68"/>
    <w:rsid w:val="005A0BDB"/>
    <w:rsid w:val="005D5ACC"/>
    <w:rsid w:val="005D6D5B"/>
    <w:rsid w:val="005E2C44"/>
    <w:rsid w:val="005F0EEB"/>
    <w:rsid w:val="00621188"/>
    <w:rsid w:val="00623693"/>
    <w:rsid w:val="006257ED"/>
    <w:rsid w:val="00631675"/>
    <w:rsid w:val="00650F3C"/>
    <w:rsid w:val="006607FD"/>
    <w:rsid w:val="00665C47"/>
    <w:rsid w:val="00695808"/>
    <w:rsid w:val="006B3C17"/>
    <w:rsid w:val="006B46FB"/>
    <w:rsid w:val="006E21FB"/>
    <w:rsid w:val="0075021F"/>
    <w:rsid w:val="00760C1E"/>
    <w:rsid w:val="007734C6"/>
    <w:rsid w:val="00792342"/>
    <w:rsid w:val="007977A8"/>
    <w:rsid w:val="007B512A"/>
    <w:rsid w:val="007C2097"/>
    <w:rsid w:val="007C5353"/>
    <w:rsid w:val="007D6A07"/>
    <w:rsid w:val="007F7259"/>
    <w:rsid w:val="008040A8"/>
    <w:rsid w:val="008177E4"/>
    <w:rsid w:val="008279FA"/>
    <w:rsid w:val="00851637"/>
    <w:rsid w:val="008535B7"/>
    <w:rsid w:val="008626E7"/>
    <w:rsid w:val="00870EE7"/>
    <w:rsid w:val="008863B9"/>
    <w:rsid w:val="008A45A6"/>
    <w:rsid w:val="008F3789"/>
    <w:rsid w:val="008F686C"/>
    <w:rsid w:val="00907088"/>
    <w:rsid w:val="009148DE"/>
    <w:rsid w:val="00930EF4"/>
    <w:rsid w:val="00937A5E"/>
    <w:rsid w:val="00941E30"/>
    <w:rsid w:val="009777D9"/>
    <w:rsid w:val="00986CA2"/>
    <w:rsid w:val="00991B88"/>
    <w:rsid w:val="009943F9"/>
    <w:rsid w:val="009959EE"/>
    <w:rsid w:val="009A5753"/>
    <w:rsid w:val="009A579D"/>
    <w:rsid w:val="009B0C3B"/>
    <w:rsid w:val="009C0D6F"/>
    <w:rsid w:val="009C3ADF"/>
    <w:rsid w:val="009E3297"/>
    <w:rsid w:val="009E3609"/>
    <w:rsid w:val="009E68E4"/>
    <w:rsid w:val="009F734F"/>
    <w:rsid w:val="00A10481"/>
    <w:rsid w:val="00A1055C"/>
    <w:rsid w:val="00A14E28"/>
    <w:rsid w:val="00A2167D"/>
    <w:rsid w:val="00A246B6"/>
    <w:rsid w:val="00A360FF"/>
    <w:rsid w:val="00A43C24"/>
    <w:rsid w:val="00A47E70"/>
    <w:rsid w:val="00A50CF0"/>
    <w:rsid w:val="00A5199B"/>
    <w:rsid w:val="00A7671C"/>
    <w:rsid w:val="00AA2CBC"/>
    <w:rsid w:val="00AC5820"/>
    <w:rsid w:val="00AD1CD8"/>
    <w:rsid w:val="00AF2D6D"/>
    <w:rsid w:val="00B258BB"/>
    <w:rsid w:val="00B27CF4"/>
    <w:rsid w:val="00B402A9"/>
    <w:rsid w:val="00B53488"/>
    <w:rsid w:val="00B541FE"/>
    <w:rsid w:val="00B57B0C"/>
    <w:rsid w:val="00B6548F"/>
    <w:rsid w:val="00B67B97"/>
    <w:rsid w:val="00B87CA7"/>
    <w:rsid w:val="00B968C8"/>
    <w:rsid w:val="00B97551"/>
    <w:rsid w:val="00BA3EC5"/>
    <w:rsid w:val="00BA51D9"/>
    <w:rsid w:val="00BA7176"/>
    <w:rsid w:val="00BB2F96"/>
    <w:rsid w:val="00BB5DFC"/>
    <w:rsid w:val="00BD279D"/>
    <w:rsid w:val="00BD6BB8"/>
    <w:rsid w:val="00C462F9"/>
    <w:rsid w:val="00C47640"/>
    <w:rsid w:val="00C63C11"/>
    <w:rsid w:val="00C66BA2"/>
    <w:rsid w:val="00C74DC2"/>
    <w:rsid w:val="00C95985"/>
    <w:rsid w:val="00CC5026"/>
    <w:rsid w:val="00CC5486"/>
    <w:rsid w:val="00CC68D0"/>
    <w:rsid w:val="00CD5E43"/>
    <w:rsid w:val="00D03794"/>
    <w:rsid w:val="00D03F9A"/>
    <w:rsid w:val="00D06D51"/>
    <w:rsid w:val="00D24991"/>
    <w:rsid w:val="00D5016D"/>
    <w:rsid w:val="00D50255"/>
    <w:rsid w:val="00D66520"/>
    <w:rsid w:val="00D7645C"/>
    <w:rsid w:val="00D86C6B"/>
    <w:rsid w:val="00D90DAF"/>
    <w:rsid w:val="00DC6827"/>
    <w:rsid w:val="00DE04A5"/>
    <w:rsid w:val="00DE34CF"/>
    <w:rsid w:val="00DE3ABA"/>
    <w:rsid w:val="00DE7626"/>
    <w:rsid w:val="00E0042A"/>
    <w:rsid w:val="00E13F3D"/>
    <w:rsid w:val="00E22483"/>
    <w:rsid w:val="00E259B2"/>
    <w:rsid w:val="00E34898"/>
    <w:rsid w:val="00E47162"/>
    <w:rsid w:val="00E86784"/>
    <w:rsid w:val="00E91FE7"/>
    <w:rsid w:val="00E97247"/>
    <w:rsid w:val="00EB09B7"/>
    <w:rsid w:val="00EC5078"/>
    <w:rsid w:val="00EE7D7C"/>
    <w:rsid w:val="00EF13C6"/>
    <w:rsid w:val="00F05638"/>
    <w:rsid w:val="00F22EF5"/>
    <w:rsid w:val="00F25D98"/>
    <w:rsid w:val="00F26FAA"/>
    <w:rsid w:val="00F300FB"/>
    <w:rsid w:val="00F5011B"/>
    <w:rsid w:val="00F770C8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  <w:style w:type="character" w:styleId="HTML">
    <w:name w:val="HTML Code"/>
    <w:basedOn w:val="a0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F6CF4-1861-40C2-8572-E2B5251B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1331</TotalTime>
  <Pages>30</Pages>
  <Words>8063</Words>
  <Characters>45964</Characters>
  <Application>Microsoft Office Word</Application>
  <DocSecurity>0</DocSecurity>
  <Lines>383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1900-01-01T00:00:00Z</cp:lastPrinted>
  <dcterms:created xsi:type="dcterms:W3CDTF">2021-12-13T09:58:00Z</dcterms:created>
  <dcterms:modified xsi:type="dcterms:W3CDTF">2022-01-19T07:46:00Z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(3)lIgtPBhTTcVSK6fKn2cSbkqoC9Rdxqh+lWfZKnsxgyRAP6LmSst9V34FwVOlfY6EzkSZKfJn
0vxKtH7wdUCqmvepMmw5dG1NL5ElyrUTHrcv/QsVWf8ESYA2NUIQCLzswqPWcvBcVcqGieiY
eJnbA9q/+n2SZhZ5AQ+ry8pqFnKlNw3jdHajyS82i86WJVBsMqOkoNQLQSYepzxf3l3/eRUA
VYAbts5aSTcEC7ek+0</vt:lpwstr>
  </property>
  <property fmtid="{D5CDD505-2E9C-101B-9397-08002B2CF9AE}" pid="22" name="_2015_ms_pID_7253431">
    <vt:lpwstr>B2HxlCGr2NQxSdDJYtjcqD3vgcCpfFUVxCUXamdY2RceEcwOyCzqBp
QPnrVprqB32SKFMYgOPnM72Zhs5XhHOlVbcvFkQXpV0AWZzn0BSnDhotqGkeDBQYet/QqeIz
6/QnEq/SIsUEueVe4ORCiVjyhiUsG3lJAiaqc6XQv7EeFOMni5vRKNuCqI+w76+vE6XNSAJJ
ZICtV4HNOKEM5QMSp5Voa2qJoXO0tJzjUnmS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1642576851</vt:lpwstr>
  </property>
</Properties>
</file>