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BB67D7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F0EEB" w:rsidRPr="005F0EEB">
        <w:rPr>
          <w:b/>
          <w:bCs/>
          <w:i/>
          <w:iCs/>
          <w:sz w:val="24"/>
          <w:szCs w:val="24"/>
        </w:rPr>
        <w:t>R5s22001</w:t>
      </w:r>
      <w:r w:rsidR="00462690">
        <w:rPr>
          <w:b/>
          <w:bCs/>
          <w:i/>
          <w:iCs/>
          <w:sz w:val="24"/>
          <w:szCs w:val="24"/>
        </w:rPr>
        <w:t>4</w:t>
      </w:r>
    </w:p>
    <w:p w14:paraId="5D6FC58C" w14:textId="1E5CEA7A" w:rsidR="001A09A3" w:rsidRDefault="00B45ED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A87CCF8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D31865">
              <w:rPr>
                <w:b/>
                <w:bCs/>
                <w:sz w:val="24"/>
                <w:szCs w:val="24"/>
              </w:rPr>
              <w:t>6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3E145B" w:rsidR="001E41F3" w:rsidRPr="005F0EEB" w:rsidRDefault="0046269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62690">
              <w:rPr>
                <w:b/>
                <w:bCs/>
                <w:sz w:val="24"/>
                <w:szCs w:val="24"/>
              </w:rPr>
              <w:t>4657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C5B6CA9" w:rsidR="001E41F3" w:rsidRPr="00410371" w:rsidRDefault="00B45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D31865">
              <w:rPr>
                <w:b/>
                <w:noProof/>
                <w:sz w:val="28"/>
              </w:rPr>
              <w:t>0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55A132F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LTE EMM testcase 9.2.3.1.25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656F37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FF45BA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21F8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AC76BBB" w:rsidR="001E41F3" w:rsidRDefault="00D31865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Testcase 9.2.3.1.25 fails due to insufficient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value, when run on CE mode B UE. As per, NOTE 1 from Table </w:t>
            </w:r>
            <w:r w:rsidRPr="00702FCF">
              <w:rPr>
                <w:rFonts w:cs="Arial"/>
                <w:lang w:eastAsia="en-GB"/>
              </w:rPr>
              <w:t>9.2.3.1.25.3.2-1</w:t>
            </w:r>
            <w:r>
              <w:rPr>
                <w:rFonts w:cs="Arial"/>
                <w:lang w:eastAsia="en-GB"/>
              </w:rPr>
              <w:t xml:space="preserve">, CE mode B UE would wait for 87s at 8 different steps, along with 6min &amp; 12min at Step 12 &amp; 23 respectively. The overall wait time throughout the testcase procedure is 1776s, which results in insufficient time for remaining steps when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is 1900s.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A93403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Guard timer value increased from 1900s to 2700s.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7FE577" w:rsidR="001E41F3" w:rsidRDefault="0067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9.2.3.1.25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iwd-TTCN3-B2020-09_D21wk37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333C0FD8" w14:textId="77777777" w:rsidR="00885117" w:rsidRPr="006E3BF3" w:rsidRDefault="00885117" w:rsidP="00885117">
      <w:pPr>
        <w:pStyle w:val="Heading2"/>
        <w:numPr>
          <w:ilvl w:val="1"/>
          <w:numId w:val="2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85117" w14:paraId="6D972B5E" w14:textId="77777777" w:rsidTr="006171D4">
        <w:trPr>
          <w:trHeight w:val="447"/>
        </w:trPr>
        <w:tc>
          <w:tcPr>
            <w:tcW w:w="1985" w:type="dxa"/>
          </w:tcPr>
          <w:p w14:paraId="2238AC5C" w14:textId="77777777" w:rsidR="00885117" w:rsidRPr="00C95648" w:rsidRDefault="00885117" w:rsidP="006171D4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39058F" w14:textId="2BB568B1" w:rsidR="00885117" w:rsidRPr="00C95648" w:rsidRDefault="00885117" w:rsidP="006171D4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885117">
              <w:rPr>
                <w:sz w:val="20"/>
                <w:lang w:eastAsia="ja-JP"/>
              </w:rPr>
              <w:t>TC_9_2_3_1_25</w:t>
            </w:r>
          </w:p>
        </w:tc>
      </w:tr>
      <w:tr w:rsidR="00885117" w14:paraId="2F4C2F38" w14:textId="77777777" w:rsidTr="006171D4">
        <w:tc>
          <w:tcPr>
            <w:tcW w:w="1985" w:type="dxa"/>
          </w:tcPr>
          <w:p w14:paraId="5B67AF0E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338399" w14:textId="18978F98" w:rsidR="00885117" w:rsidRPr="000578F1" w:rsidRDefault="00885117" w:rsidP="006171D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cs="Arial"/>
                <w:lang w:eastAsia="en-GB"/>
              </w:rPr>
              <w:t xml:space="preserve">Testcase 9.2.3.1.25 fails due to insufficient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value, when run on CE mode B UE. As per, NOTE 1 from Table </w:t>
            </w:r>
            <w:r w:rsidRPr="00702FCF">
              <w:rPr>
                <w:rFonts w:cs="Arial"/>
                <w:lang w:eastAsia="en-GB"/>
              </w:rPr>
              <w:t>9.2.3.1.25.3.2-1</w:t>
            </w:r>
            <w:r>
              <w:rPr>
                <w:rFonts w:cs="Arial"/>
                <w:lang w:eastAsia="en-GB"/>
              </w:rPr>
              <w:t xml:space="preserve">, CE mode B UE would wait for 87s at 8 different steps, along with 6min &amp; 12min at Step 12 &amp; 23 respectively. The overall wait time throughout the testcase procedure is 1776s, which results in insufficient time for remaining steps when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is 1900s.</w:t>
            </w:r>
          </w:p>
        </w:tc>
      </w:tr>
      <w:tr w:rsidR="00885117" w14:paraId="31A613F8" w14:textId="77777777" w:rsidTr="006171D4">
        <w:tc>
          <w:tcPr>
            <w:tcW w:w="1985" w:type="dxa"/>
          </w:tcPr>
          <w:p w14:paraId="18BC3862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CBD48F" w14:textId="11938873" w:rsidR="00885117" w:rsidRPr="00C95648" w:rsidRDefault="00885117" w:rsidP="006171D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cs="Arial"/>
                <w:lang w:eastAsia="en-GB"/>
              </w:rPr>
              <w:t>Guard timer value increased from 1900s to 2700s.</w:t>
            </w:r>
          </w:p>
        </w:tc>
      </w:tr>
      <w:tr w:rsidR="00885117" w14:paraId="100B1F7D" w14:textId="77777777" w:rsidTr="006171D4">
        <w:tc>
          <w:tcPr>
            <w:tcW w:w="1985" w:type="dxa"/>
            <w:tcBorders>
              <w:bottom w:val="single" w:sz="4" w:space="0" w:color="auto"/>
            </w:tcBorders>
          </w:tcPr>
          <w:p w14:paraId="4B58D667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A2607EF" w14:textId="73F0912A" w:rsidR="00885117" w:rsidRPr="00C95648" w:rsidRDefault="00885117" w:rsidP="006171D4">
            <w:pPr>
              <w:pStyle w:val="TAL"/>
              <w:rPr>
                <w:rFonts w:cs="Arial"/>
                <w:color w:val="000000"/>
                <w:sz w:val="20"/>
              </w:rPr>
            </w:pPr>
            <w:proofErr w:type="spellStart"/>
            <w:r w:rsidRPr="00885117">
              <w:rPr>
                <w:rFonts w:cs="Arial"/>
                <w:color w:val="000000"/>
                <w:sz w:val="20"/>
              </w:rPr>
              <w:t>LTE_Testsuite</w:t>
            </w:r>
            <w:r w:rsidRPr="00C95648">
              <w:rPr>
                <w:rFonts w:cs="Arial"/>
                <w:color w:val="000000"/>
                <w:sz w:val="20"/>
              </w:rPr>
              <w:t>.ttcn</w:t>
            </w:r>
            <w:proofErr w:type="spellEnd"/>
          </w:p>
        </w:tc>
      </w:tr>
      <w:tr w:rsidR="00E83F6F" w:rsidRPr="00E751F5" w14:paraId="771FA4CA" w14:textId="77777777" w:rsidTr="00D420C2">
        <w:tc>
          <w:tcPr>
            <w:tcW w:w="1985" w:type="dxa"/>
          </w:tcPr>
          <w:p w14:paraId="59695F90" w14:textId="77777777" w:rsidR="00E83F6F" w:rsidRPr="00E751F5" w:rsidRDefault="00E83F6F" w:rsidP="00D420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83F6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A840E26" w14:textId="634C606A" w:rsidR="00E83F6F" w:rsidRPr="00E751F5" w:rsidRDefault="00E83F6F" w:rsidP="00D420C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5C3B2B7" w14:textId="75E373A5" w:rsidR="00885117" w:rsidRDefault="00885117" w:rsidP="00885117">
      <w:pPr>
        <w:spacing w:after="0"/>
        <w:rPr>
          <w:rFonts w:ascii="Arial" w:hAnsi="Arial"/>
          <w:b/>
          <w:lang w:eastAsia="en-GB"/>
        </w:rPr>
      </w:pP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58759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testcase TC_9_2_3_1_25() runs on MTC_LTE system SYSTEM_LTE {</w:t>
      </w:r>
    </w:p>
    <w:p w14:paraId="05A3AB8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@purpose</w:t>
      </w:r>
    </w:p>
    <w:p w14:paraId="72F7F7B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Normal tracking area update / Abnormal case / Failure after 5 attempts due to no network response</w:t>
      </w:r>
    </w:p>
    <w:p w14:paraId="2DE6FEA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EUTRA_PTC    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11C2FD3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v_IMS1     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00781C1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v_IMS2     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1AD974C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2362679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int2float(</w:t>
      </w:r>
      <w:r w:rsidRPr="00B93C5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1900</w:t>
      </w: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2BE029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5B4342BF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EUTRA_PTC.create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("EUTRA") alive;</w:t>
      </w:r>
    </w:p>
    <w:p w14:paraId="3E64844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31333C5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f_MTC_ConnectPTCs_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system,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, v_IMS1, v_IMS2);</w:t>
      </w:r>
    </w:p>
    <w:p w14:paraId="159F617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E6B46CF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(f_TC_9_2_3_1_25_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488439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A961A99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B874D8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0B5134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f_MTC_MainLoop_LTE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DB03986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C9B70CB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33F82D14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testcase TC_9_2_3_1_25() runs on MTC_LTE system SYSTEM_LTE {</w:t>
      </w:r>
    </w:p>
    <w:p w14:paraId="52E634F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@purpose</w:t>
      </w:r>
    </w:p>
    <w:p w14:paraId="648A429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Normal tracking area update / Abnormal case / Failure after 5 attempts due to no network response</w:t>
      </w:r>
    </w:p>
    <w:p w14:paraId="27288A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EUTRA_PTC    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596635D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v_IMS1     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412C0BC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v_IMS2     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51CC1A7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E1F62C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= int2float(</w:t>
      </w:r>
      <w:r w:rsidRPr="00B93C5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2700</w:t>
      </w: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1C49B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9442BB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EUTRA_PTC.create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("EUTRA") alive;</w:t>
      </w:r>
    </w:p>
    <w:p w14:paraId="674E2D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3D44AF2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f_MTC_ConnectPTCs_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system,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, v_IMS1, v_IMS2);</w:t>
      </w:r>
    </w:p>
    <w:p w14:paraId="0EFFF45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0C4C5AB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(f_TC_9_2_3_1_25_</w:t>
      </w:r>
      <w:proofErr w:type="gram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683FB93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6FB0BA4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E662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66DD5C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f_MTC_MainLoop_LTE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EAEBED4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5E292" w14:textId="77777777" w:rsidR="00B45EDC" w:rsidRDefault="00B45EDC">
      <w:r>
        <w:separator/>
      </w:r>
    </w:p>
  </w:endnote>
  <w:endnote w:type="continuationSeparator" w:id="0">
    <w:p w14:paraId="6318F0F5" w14:textId="77777777" w:rsidR="00B45EDC" w:rsidRDefault="00B4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259DD" w14:textId="77777777" w:rsidR="00B45EDC" w:rsidRDefault="00B45EDC">
      <w:r>
        <w:separator/>
      </w:r>
    </w:p>
  </w:footnote>
  <w:footnote w:type="continuationSeparator" w:id="0">
    <w:p w14:paraId="786C52EE" w14:textId="77777777" w:rsidR="00B45EDC" w:rsidRDefault="00B4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117"/>
    <w:rsid w:val="008863B9"/>
    <w:rsid w:val="008A45A6"/>
    <w:rsid w:val="008C3807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45EDC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C6827"/>
    <w:rsid w:val="00DE34CF"/>
    <w:rsid w:val="00DE7626"/>
    <w:rsid w:val="00E13F3D"/>
    <w:rsid w:val="00E259B2"/>
    <w:rsid w:val="00E34898"/>
    <w:rsid w:val="00E83F6F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614</Words>
  <Characters>3874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15</cp:revision>
  <cp:lastPrinted>1900-01-01T00:00:00Z</cp:lastPrinted>
  <dcterms:created xsi:type="dcterms:W3CDTF">2021-12-13T09:58:00Z</dcterms:created>
  <dcterms:modified xsi:type="dcterms:W3CDTF">2022-01-10T17:09:00Z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