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BAEA9" w14:textId="77777777" w:rsidR="003A692A" w:rsidRDefault="003A692A" w:rsidP="003A69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0E29">
        <w:fldChar w:fldCharType="begin"/>
      </w:r>
      <w:r w:rsidR="001C0E29">
        <w:instrText xml:space="preserve"> DOCPROPERTY  TSG/WGRef  \* MERGEFORMAT </w:instrText>
      </w:r>
      <w:r w:rsidR="001C0E29">
        <w:fldChar w:fldCharType="separate"/>
      </w:r>
      <w:r>
        <w:rPr>
          <w:b/>
          <w:noProof/>
          <w:sz w:val="24"/>
        </w:rPr>
        <w:t>RAN5</w:t>
      </w:r>
      <w:r w:rsidR="001C0E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0E29">
        <w:fldChar w:fldCharType="begin"/>
      </w:r>
      <w:r w:rsidR="001C0E29">
        <w:instrText xml:space="preserve"> DOCPROPERTY  MtgSeq  \* MERGEFORMAT </w:instrText>
      </w:r>
      <w:r w:rsidR="001C0E29">
        <w:fldChar w:fldCharType="separate"/>
      </w:r>
      <w:r w:rsidRPr="00EB09B7">
        <w:rPr>
          <w:b/>
          <w:noProof/>
          <w:sz w:val="24"/>
        </w:rPr>
        <w:t>2022</w:t>
      </w:r>
      <w:r w:rsidR="001C0E29">
        <w:rPr>
          <w:b/>
          <w:noProof/>
          <w:sz w:val="24"/>
        </w:rPr>
        <w:fldChar w:fldCharType="end"/>
      </w:r>
      <w:r w:rsidR="001C0E29">
        <w:fldChar w:fldCharType="begin"/>
      </w:r>
      <w:r w:rsidR="001C0E29">
        <w:instrText xml:space="preserve"> DOCPROPERTY  MtgTitle  \* MERGEFORMAT </w:instrText>
      </w:r>
      <w:r w:rsidR="001C0E29">
        <w:fldChar w:fldCharType="separate"/>
      </w:r>
      <w:r>
        <w:rPr>
          <w:b/>
          <w:noProof/>
          <w:sz w:val="24"/>
        </w:rPr>
        <w:t>-TTCN email</w:t>
      </w:r>
      <w:r w:rsidR="001C0E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0E29">
        <w:fldChar w:fldCharType="begin"/>
      </w:r>
      <w:r w:rsidR="001C0E29">
        <w:instrText xml:space="preserve"> DOCPROPERTY  Tdoc#  \* MERGEFORMAT </w:instrText>
      </w:r>
      <w:r w:rsidR="001C0E29">
        <w:fldChar w:fldCharType="separate"/>
      </w:r>
      <w:r w:rsidRPr="00E13F3D">
        <w:rPr>
          <w:b/>
          <w:i/>
          <w:noProof/>
          <w:sz w:val="28"/>
        </w:rPr>
        <w:t>R5s220011</w:t>
      </w:r>
      <w:r w:rsidR="001C0E29">
        <w:rPr>
          <w:b/>
          <w:i/>
          <w:noProof/>
          <w:sz w:val="28"/>
        </w:rPr>
        <w:fldChar w:fldCharType="end"/>
      </w:r>
    </w:p>
    <w:p w14:paraId="0DC86243" w14:textId="77777777" w:rsidR="003A692A" w:rsidRDefault="001C0E29" w:rsidP="003A69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A692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A69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3A69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692A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3A692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692A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92A" w14:paraId="359E6268" w14:textId="77777777" w:rsidTr="001E02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E6826" w14:textId="77777777" w:rsidR="003A692A" w:rsidRDefault="003A692A" w:rsidP="001E02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692A" w14:paraId="502F86E2" w14:textId="77777777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1F924" w14:textId="77777777" w:rsidR="003A692A" w:rsidRDefault="003A692A" w:rsidP="001E0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92A" w14:paraId="7323B718" w14:textId="77777777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67DC4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78DF9EA6" w14:textId="77777777" w:rsidTr="001E0233">
        <w:tc>
          <w:tcPr>
            <w:tcW w:w="142" w:type="dxa"/>
            <w:tcBorders>
              <w:left w:val="single" w:sz="4" w:space="0" w:color="auto"/>
            </w:tcBorders>
          </w:tcPr>
          <w:p w14:paraId="3C340D54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F021DD" w14:textId="77777777" w:rsidR="003A692A" w:rsidRPr="00410371" w:rsidRDefault="001C0E29" w:rsidP="001E0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92A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4FE6AA" w14:textId="77777777" w:rsidR="003A692A" w:rsidRDefault="003A692A" w:rsidP="001E0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50D741" w14:textId="77777777" w:rsidR="003A692A" w:rsidRPr="00410371" w:rsidRDefault="001C0E29" w:rsidP="001E023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692A" w:rsidRPr="00410371">
              <w:rPr>
                <w:b/>
                <w:noProof/>
                <w:sz w:val="28"/>
              </w:rPr>
              <w:t>4656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5ECE1B" w14:textId="77777777" w:rsidR="003A692A" w:rsidRDefault="003A692A" w:rsidP="001E02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158E17" w14:textId="77777777" w:rsidR="003A692A" w:rsidRPr="00410371" w:rsidRDefault="001C0E29" w:rsidP="001E0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92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F8EF9B" w14:textId="77777777" w:rsidR="003A692A" w:rsidRDefault="003A692A" w:rsidP="001E02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CF2D6" w14:textId="77777777" w:rsidR="003A692A" w:rsidRPr="00410371" w:rsidRDefault="001C0E29" w:rsidP="001E0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92A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CDA4E" w14:textId="77777777"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14:paraId="79A08C48" w14:textId="77777777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4EFA" w14:textId="77777777"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14:paraId="74479333" w14:textId="77777777" w:rsidTr="001E02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2A097" w14:textId="77777777" w:rsidR="003A692A" w:rsidRPr="00F25D98" w:rsidRDefault="003A692A" w:rsidP="001E02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92A" w14:paraId="508F0FB7" w14:textId="77777777" w:rsidTr="001E0233">
        <w:tc>
          <w:tcPr>
            <w:tcW w:w="9641" w:type="dxa"/>
            <w:gridSpan w:val="9"/>
          </w:tcPr>
          <w:p w14:paraId="78E6FD44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ABC9E" w14:textId="77777777" w:rsidR="003A692A" w:rsidRDefault="003A692A" w:rsidP="003A6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92A" w14:paraId="3027DF29" w14:textId="77777777" w:rsidTr="001E0233">
        <w:tc>
          <w:tcPr>
            <w:tcW w:w="2835" w:type="dxa"/>
          </w:tcPr>
          <w:p w14:paraId="0302CAC6" w14:textId="77777777" w:rsidR="003A692A" w:rsidRDefault="003A692A" w:rsidP="001E02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29CB73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6EB320" w14:textId="77777777"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DAB3E2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3B61A" w14:textId="77777777"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DDC47C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79600" w14:textId="77777777"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D24662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2E2EA" w14:textId="77777777" w:rsidR="003A692A" w:rsidRDefault="003A692A" w:rsidP="001E02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A8EB8F" w14:textId="77777777" w:rsidR="003A692A" w:rsidRDefault="003A692A" w:rsidP="003A692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92A" w14:paraId="3AA845D9" w14:textId="77777777" w:rsidTr="003A692A">
        <w:tc>
          <w:tcPr>
            <w:tcW w:w="9640" w:type="dxa"/>
            <w:gridSpan w:val="11"/>
          </w:tcPr>
          <w:p w14:paraId="5F61813F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7EA343BE" w14:textId="77777777" w:rsidTr="003A69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C6840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57F5" w14:textId="77777777" w:rsidR="003A692A" w:rsidRDefault="001C0E29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692A">
              <w:t>Correction to NBIOT testcase 22.4.8</w:t>
            </w:r>
            <w:r>
              <w:fldChar w:fldCharType="end"/>
            </w:r>
          </w:p>
        </w:tc>
      </w:tr>
      <w:tr w:rsidR="003A692A" w14:paraId="054D7B28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586AC609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C2469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7AE29ECA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087A6B0D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98A11" w14:textId="77777777" w:rsidR="003A692A" w:rsidRDefault="001C0E29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A692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A692A" w14:paraId="6CCE010F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62F2ABCF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60AEE" w14:textId="77777777" w:rsidR="003A692A" w:rsidRDefault="003A692A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C0E29">
              <w:fldChar w:fldCharType="begin"/>
            </w:r>
            <w:r w:rsidR="001C0E29">
              <w:instrText xml:space="preserve"> DOCPROPERTY  SourceIfTsg  \* MERGEFORMAT </w:instrText>
            </w:r>
            <w:r w:rsidR="001C0E29">
              <w:fldChar w:fldCharType="separate"/>
            </w:r>
            <w:r w:rsidR="001C0E29">
              <w:fldChar w:fldCharType="end"/>
            </w:r>
          </w:p>
        </w:tc>
      </w:tr>
      <w:tr w:rsidR="003A692A" w14:paraId="4A724E33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360B89EC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6E4BE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66EB74FE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1E2EDA10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061FF" w14:textId="77777777" w:rsidR="003A692A" w:rsidRDefault="001C0E29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692A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6C205F" w14:textId="77777777" w:rsidR="003A692A" w:rsidRDefault="003A692A" w:rsidP="001E02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2A0D8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1717C" w14:textId="77777777" w:rsidR="003A692A" w:rsidRDefault="001C0E29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692A">
              <w:rPr>
                <w:noProof/>
              </w:rPr>
              <w:t>2021-12-13</w:t>
            </w:r>
            <w:r>
              <w:rPr>
                <w:noProof/>
              </w:rPr>
              <w:fldChar w:fldCharType="end"/>
            </w:r>
          </w:p>
        </w:tc>
      </w:tr>
      <w:tr w:rsidR="003A692A" w14:paraId="1640D369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71F41108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E5B2A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3C2C74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8241F2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8B8A7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69F88E48" w14:textId="77777777" w:rsidTr="003A69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B1678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99E3B1" w14:textId="77777777" w:rsidR="003A692A" w:rsidRDefault="001C0E29" w:rsidP="001E0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9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0DEEF" w14:textId="77777777"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54461" w14:textId="77777777" w:rsidR="003A692A" w:rsidRDefault="003A692A" w:rsidP="001E02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CF0A3" w14:textId="77777777" w:rsidR="003A692A" w:rsidRDefault="001C0E29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92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A692A" w14:paraId="1BCA5155" w14:textId="77777777" w:rsidTr="003A69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773DBD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876D8" w14:textId="77777777" w:rsidR="003A692A" w:rsidRDefault="003A692A" w:rsidP="001E02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44079F" w14:textId="77777777" w:rsidR="003A692A" w:rsidRDefault="003A692A" w:rsidP="001E02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E53FB8" w14:textId="77777777" w:rsidR="003A692A" w:rsidRPr="007C2097" w:rsidRDefault="003A692A" w:rsidP="001E02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692A" w14:paraId="192D667B" w14:textId="77777777" w:rsidTr="003A692A">
        <w:tc>
          <w:tcPr>
            <w:tcW w:w="1843" w:type="dxa"/>
          </w:tcPr>
          <w:p w14:paraId="3B9EFB67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F69DF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310683BC" w14:textId="77777777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147AF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7FDF4" w14:textId="77777777" w:rsidR="003A692A" w:rsidRPr="00573504" w:rsidRDefault="003A692A" w:rsidP="003A692A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TTCN CR R5s191060 needs to be also implemented for TC 22.4.8 as SIB14-NB is updated to allow the UE to detach on the cell.</w:t>
            </w:r>
          </w:p>
        </w:tc>
      </w:tr>
      <w:tr w:rsidR="003A692A" w14:paraId="0926217A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89425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828E9" w14:textId="77777777"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64C5C5A2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F0CF4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0B8FF" w14:textId="77777777" w:rsidR="003A692A" w:rsidRPr="00857BC9" w:rsidRDefault="003A692A" w:rsidP="003A692A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Added a delay of 1.28s to allow the UE to receive the updated SIB14-NB</w:t>
            </w:r>
          </w:p>
        </w:tc>
      </w:tr>
      <w:tr w:rsidR="003A692A" w14:paraId="429A67B2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BBE22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9CF82" w14:textId="77777777"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3EBAD456" w14:textId="77777777" w:rsidTr="003A6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8FDB8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A3E74" w14:textId="77777777"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3A692A" w14:paraId="4548DF2E" w14:textId="77777777" w:rsidTr="003A692A">
        <w:tc>
          <w:tcPr>
            <w:tcW w:w="2694" w:type="dxa"/>
            <w:gridSpan w:val="2"/>
          </w:tcPr>
          <w:p w14:paraId="2070CC2C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55812A" w14:textId="77777777"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1FEECF9A" w14:textId="77777777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6C706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DE673" w14:textId="77777777"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22.4.8</w:t>
            </w:r>
          </w:p>
        </w:tc>
      </w:tr>
      <w:tr w:rsidR="003A692A" w14:paraId="156C987F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F0A4F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B377E" w14:textId="77777777"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0B3CABEC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2EAB3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8F1A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888328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C748A" w14:textId="77777777" w:rsidR="003A692A" w:rsidRDefault="003A692A" w:rsidP="003A6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AFB842" w14:textId="77777777"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14:paraId="34FBA6F7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3E73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480B7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ADC7F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9E32F" w14:textId="77777777" w:rsidR="003A692A" w:rsidRDefault="003A692A" w:rsidP="003A6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D3D0C" w14:textId="77777777"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14:paraId="0BBBA149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10EA6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BC3A2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CE2B6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23730" w14:textId="77777777"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E276" w14:textId="77777777"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14:paraId="66D7C473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72DE2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81210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DD49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AFB74" w14:textId="77777777"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8B5A" w14:textId="77777777"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14:paraId="732B011E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857ED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20B5F" w14:textId="77777777" w:rsidR="003A692A" w:rsidRDefault="003A692A" w:rsidP="003A692A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14:paraId="15645F9D" w14:textId="77777777" w:rsidTr="003A6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D249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E140E" w14:textId="77777777"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92A" w:rsidRPr="008863B9" w14:paraId="48CD681D" w14:textId="77777777" w:rsidTr="003A69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4CDB2" w14:textId="77777777" w:rsidR="003A692A" w:rsidRPr="008863B9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440054" w14:textId="77777777" w:rsidR="003A692A" w:rsidRPr="008863B9" w:rsidRDefault="003A692A" w:rsidP="003A6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92A" w14:paraId="362E0F13" w14:textId="77777777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FF2F6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87359" w14:textId="77777777"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051B67" w14:textId="77777777"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F90D8A" w14:textId="77777777" w:rsidR="00D60428" w:rsidRPr="00D83A7A" w:rsidRDefault="00F37B53" w:rsidP="00D60428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0" w:name="_Toc90279755"/>
      <w:bookmarkStart w:id="1" w:name="_Toc433637245"/>
      <w:bookmarkStart w:id="2" w:name="_Toc525552108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="00D60428" w:rsidRPr="00D83A7A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33896025" w14:textId="77777777" w:rsidR="00BD00A4" w:rsidRPr="006C3BE1" w:rsidRDefault="00D60428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D00A4" w:rsidRPr="0033778D">
        <w:rPr>
          <w:rFonts w:ascii="Arial" w:hAnsi="Arial" w:cs="Arial"/>
          <w:iCs/>
        </w:rPr>
        <w:t>Table of Contents</w:t>
      </w:r>
      <w:r w:rsidR="00BD00A4">
        <w:tab/>
      </w:r>
      <w:r w:rsidR="00BD00A4">
        <w:fldChar w:fldCharType="begin"/>
      </w:r>
      <w:r w:rsidR="00BD00A4">
        <w:instrText xml:space="preserve"> PAGEREF _Toc90279755 \h </w:instrText>
      </w:r>
      <w:r w:rsidR="00BD00A4">
        <w:fldChar w:fldCharType="separate"/>
      </w:r>
      <w:r w:rsidR="00A55523">
        <w:t>2</w:t>
      </w:r>
      <w:r w:rsidR="00BD00A4">
        <w:fldChar w:fldCharType="end"/>
      </w:r>
    </w:p>
    <w:p w14:paraId="383A2C68" w14:textId="77777777" w:rsidR="00BD00A4" w:rsidRPr="006C3BE1" w:rsidRDefault="00BD00A4">
      <w:pPr>
        <w:pStyle w:val="TOC1"/>
        <w:rPr>
          <w:rFonts w:ascii="Calibri" w:eastAsia="Times New Roman" w:hAnsi="Calibri"/>
          <w:szCs w:val="22"/>
          <w:lang w:eastAsia="en-GB"/>
        </w:rPr>
      </w:pPr>
      <w:r w:rsidRPr="0033778D">
        <w:rPr>
          <w:b/>
        </w:rPr>
        <w:t>1</w:t>
      </w:r>
      <w:r w:rsidRPr="006C3BE1">
        <w:rPr>
          <w:rFonts w:ascii="Calibri" w:eastAsia="Times New Roman" w:hAnsi="Calibri"/>
          <w:szCs w:val="22"/>
          <w:lang w:eastAsia="en-GB"/>
        </w:rPr>
        <w:tab/>
      </w:r>
      <w:r w:rsidRPr="003377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_Toc90279756 \h </w:instrText>
      </w:r>
      <w:r>
        <w:fldChar w:fldCharType="separate"/>
      </w:r>
      <w:r w:rsidR="00A55523">
        <w:t>2</w:t>
      </w:r>
      <w:r>
        <w:fldChar w:fldCharType="end"/>
      </w:r>
    </w:p>
    <w:p w14:paraId="2AC657C4" w14:textId="77777777" w:rsidR="00BD00A4" w:rsidRPr="006C3BE1" w:rsidRDefault="00BD00A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33778D">
        <w:rPr>
          <w:b/>
          <w:lang w:val="pt-BR"/>
        </w:rPr>
        <w:t>1.1</w:t>
      </w:r>
      <w:r w:rsidRPr="006C3BE1">
        <w:rPr>
          <w:rFonts w:ascii="Calibri" w:eastAsia="Times New Roman" w:hAnsi="Calibri"/>
          <w:sz w:val="22"/>
          <w:szCs w:val="22"/>
          <w:lang w:eastAsia="en-GB"/>
        </w:rPr>
        <w:tab/>
      </w:r>
      <w:r w:rsidRPr="0033778D">
        <w:rPr>
          <w:b/>
        </w:rPr>
        <w:t>Correction to function f_TC_22_4_8</w:t>
      </w:r>
      <w:r>
        <w:tab/>
      </w:r>
      <w:r>
        <w:fldChar w:fldCharType="begin"/>
      </w:r>
      <w:r>
        <w:instrText xml:space="preserve"> PAGEREF _Toc90279757 \h </w:instrText>
      </w:r>
      <w:r>
        <w:fldChar w:fldCharType="separate"/>
      </w:r>
      <w:r w:rsidR="00A55523">
        <w:t>2</w:t>
      </w:r>
      <w:r>
        <w:fldChar w:fldCharType="end"/>
      </w:r>
    </w:p>
    <w:p w14:paraId="1621C6B5" w14:textId="77777777"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</w:rPr>
        <w:fldChar w:fldCharType="end"/>
      </w:r>
    </w:p>
    <w:p w14:paraId="28D0D2B1" w14:textId="77777777" w:rsidR="00D60428" w:rsidRPr="00854C55" w:rsidRDefault="00D60428" w:rsidP="00D6042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90279756"/>
      <w:bookmarkEnd w:id="1"/>
      <w:bookmarkEnd w:id="2"/>
      <w:r w:rsidRPr="00854C55">
        <w:rPr>
          <w:b/>
        </w:rPr>
        <w:t>Corrections required</w:t>
      </w:r>
      <w:bookmarkEnd w:id="9"/>
      <w:bookmarkEnd w:id="10"/>
      <w:bookmarkEnd w:id="11"/>
    </w:p>
    <w:p w14:paraId="6E2F87F8" w14:textId="77777777" w:rsidR="00D60428" w:rsidRDefault="00D60428" w:rsidP="00D60428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90279757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BA5581">
        <w:rPr>
          <w:b/>
        </w:rPr>
        <w:t>f_TC_22_</w:t>
      </w:r>
      <w:r>
        <w:rPr>
          <w:b/>
        </w:rPr>
        <w:t>4</w:t>
      </w:r>
      <w:r w:rsidRPr="00BA5581">
        <w:rPr>
          <w:b/>
        </w:rPr>
        <w:t>_</w:t>
      </w:r>
      <w:r w:rsidR="00513A9D">
        <w:rPr>
          <w:b/>
        </w:rPr>
        <w:t>8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14:paraId="45CA9195" w14:textId="77777777" w:rsidTr="00E54A7B">
        <w:trPr>
          <w:trHeight w:val="447"/>
        </w:trPr>
        <w:tc>
          <w:tcPr>
            <w:tcW w:w="1985" w:type="dxa"/>
          </w:tcPr>
          <w:p w14:paraId="308033B9" w14:textId="77777777"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14D1926" w14:textId="77777777" w:rsidR="00D60428" w:rsidRDefault="00D60428" w:rsidP="00E54A7B">
            <w:pPr>
              <w:pStyle w:val="CRCoverPage"/>
              <w:spacing w:after="0"/>
              <w:ind w:left="100"/>
              <w:rPr>
                <w:noProof/>
              </w:rPr>
            </w:pPr>
            <w:r w:rsidRPr="00BA5581">
              <w:rPr>
                <w:noProof/>
              </w:rPr>
              <w:t>f_TC_22_</w:t>
            </w:r>
            <w:r>
              <w:rPr>
                <w:noProof/>
              </w:rPr>
              <w:t>4</w:t>
            </w:r>
            <w:r w:rsidRPr="00BA5581">
              <w:rPr>
                <w:noProof/>
              </w:rPr>
              <w:t>_</w:t>
            </w:r>
            <w:r w:rsidR="00513A9D">
              <w:rPr>
                <w:noProof/>
              </w:rPr>
              <w:t>8</w:t>
            </w:r>
          </w:p>
        </w:tc>
      </w:tr>
      <w:tr w:rsidR="00D60428" w14:paraId="0DB74E12" w14:textId="77777777" w:rsidTr="00E54A7B">
        <w:trPr>
          <w:trHeight w:val="452"/>
        </w:trPr>
        <w:tc>
          <w:tcPr>
            <w:tcW w:w="1985" w:type="dxa"/>
          </w:tcPr>
          <w:p w14:paraId="073FE59D" w14:textId="77777777"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585B67" w14:textId="77777777" w:rsidR="00D60428" w:rsidRPr="00D60428" w:rsidRDefault="00513A9D" w:rsidP="00513A9D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>TTCN CR R5s191060 needs to be also implemented for TC 22.4.8 as SIB14-NB is updated to allow the UE to detach on the cell</w:t>
            </w:r>
          </w:p>
        </w:tc>
      </w:tr>
      <w:tr w:rsidR="00D60428" w14:paraId="6D90E94F" w14:textId="77777777" w:rsidTr="00E54A7B">
        <w:tc>
          <w:tcPr>
            <w:tcW w:w="1985" w:type="dxa"/>
          </w:tcPr>
          <w:p w14:paraId="4C3ABF3C" w14:textId="77777777"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C75191" w14:textId="77777777" w:rsidR="00D60428" w:rsidRPr="00300C5B" w:rsidRDefault="00513A9D" w:rsidP="00E54A7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Added a delay of 1.28s to allow the UE to receive the updated SIB14-NB</w:t>
            </w:r>
          </w:p>
        </w:tc>
      </w:tr>
      <w:tr w:rsidR="00D60428" w:rsidRPr="00BA5581" w14:paraId="09B711A2" w14:textId="77777777" w:rsidTr="00E54A7B">
        <w:tc>
          <w:tcPr>
            <w:tcW w:w="1985" w:type="dxa"/>
          </w:tcPr>
          <w:p w14:paraId="6B538065" w14:textId="77777777"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7196E7" w14:textId="77777777" w:rsidR="00D60428" w:rsidRPr="00D60428" w:rsidRDefault="00D60428" w:rsidP="00E54A7B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NBIOT\22_</w:t>
            </w:r>
            <w:r>
              <w:rPr>
                <w:rFonts w:ascii="Arial" w:hAnsi="Arial" w:cs="Arial"/>
                <w:noProof/>
              </w:rPr>
              <w:t>4</w:t>
            </w:r>
            <w:r w:rsidRPr="0064100B">
              <w:rPr>
                <w:rFonts w:ascii="Arial" w:hAnsi="Arial" w:cs="Arial"/>
                <w:noProof/>
              </w:rPr>
              <w:t>\NBIOT_</w:t>
            </w:r>
            <w:r>
              <w:rPr>
                <w:rFonts w:ascii="Arial" w:hAnsi="Arial" w:cs="Arial"/>
                <w:noProof/>
              </w:rPr>
              <w:t>RRC_ControlPlane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14:paraId="56D08DB5" w14:textId="77777777" w:rsidTr="00E54A7B">
        <w:tc>
          <w:tcPr>
            <w:tcW w:w="1985" w:type="dxa"/>
          </w:tcPr>
          <w:p w14:paraId="4F2C351D" w14:textId="77777777"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FE7B64" w14:textId="2FF47237" w:rsidR="00D60428" w:rsidRPr="00E751F5" w:rsidRDefault="0050011A" w:rsidP="00E54A7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 w:hint="eastAsia"/>
                <w:highlight w:val="cyan"/>
                <w:lang w:eastAsia="zh-CN"/>
              </w:rPr>
              <w:t>ccepted</w:t>
            </w:r>
          </w:p>
        </w:tc>
      </w:tr>
    </w:tbl>
    <w:p w14:paraId="19D945A1" w14:textId="77777777"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13" w:name="OLE_LINK14"/>
      <w:bookmarkEnd w:id="3"/>
      <w:bookmarkEnd w:id="4"/>
      <w:bookmarkEnd w:id="5"/>
      <w:bookmarkEnd w:id="6"/>
    </w:p>
    <w:p w14:paraId="3F50E20B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14:paraId="293E01C5" w14:textId="77777777" w:rsidTr="00CF0AD6">
        <w:tc>
          <w:tcPr>
            <w:tcW w:w="9855" w:type="dxa"/>
          </w:tcPr>
          <w:p w14:paraId="1CFC8E73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>f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unction f_TC_22_4_8_NBIOT() runs on NBIOT_PTC</w:t>
            </w:r>
          </w:p>
          <w:p w14:paraId="1FF18C13" w14:textId="77777777" w:rsidR="009E1ADB" w:rsidRPr="00E54A7B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{ //NB-IoT / RRC connection establishment / Access Barring for UE with AC 0 to 9 / MO exception data / ab-Category a, b and c</w:t>
            </w:r>
          </w:p>
          <w:p w14:paraId="10977485" w14:textId="77777777" w:rsidR="00941D89" w:rsidRPr="00E54A7B" w:rsidRDefault="00941D89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  <w:p w14:paraId="1D5DCDF6" w14:textId="77777777" w:rsidR="00941D89" w:rsidRDefault="00941D89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  <w:r w:rsidRPr="00E54A7B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 xml:space="preserve"> </w:t>
            </w:r>
            <w:r w:rsidR="00513A9D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 xml:space="preserve">      </w:t>
            </w:r>
            <w:r w:rsidRPr="00E54A7B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&lt;&lt;SKIPPED CODE&gt;&gt;</w:t>
            </w:r>
          </w:p>
          <w:p w14:paraId="32B32053" w14:textId="77777777" w:rsidR="00513A9D" w:rsidRPr="00E54A7B" w:rsidRDefault="00513A9D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  <w:p w14:paraId="1CEBCE58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  </w:t>
            </w: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// Now change SIB14 to allow UE to detach on this cell @sic R5s170464 sic@</w:t>
            </w:r>
          </w:p>
          <w:p w14:paraId="1D57D6AB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v_SIB14_Cell1.ab_Param_r13.ab_Common_r13 := </w:t>
            </w:r>
            <w:proofErr w:type="spellStart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cs_AB_Config_NB</w:t>
            </w:r>
            <w:proofErr w:type="spellEnd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(a, '0000000000'B, omit, '00000'B);</w:t>
            </w:r>
          </w:p>
          <w:p w14:paraId="4DD329A6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f_NBIOT_CellInfo_SetSIB14(nbiot_Cell1, v_SIB14_Cell1);</w:t>
            </w:r>
          </w:p>
          <w:p w14:paraId="38F1A2BE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f_NBIOT_SS_ConfigureSysinfo</w:t>
            </w:r>
            <w:proofErr w:type="spellEnd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(nbiot_Cell1, false);</w:t>
            </w:r>
          </w:p>
          <w:p w14:paraId="28FD19E8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</w:p>
          <w:p w14:paraId="10D7ACAE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//Switch/power off UE</w:t>
            </w:r>
          </w:p>
          <w:p w14:paraId="3D08490E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f_NBIOT_Postamble</w:t>
            </w:r>
            <w:proofErr w:type="spellEnd"/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( nbiot_Cell1, CONTROL_PLANE, N1_IDLE );</w:t>
            </w:r>
          </w:p>
          <w:p w14:paraId="01E7809F" w14:textId="77777777" w:rsidR="00D230E1" w:rsidRPr="005848B4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}</w:t>
            </w:r>
          </w:p>
        </w:tc>
      </w:tr>
      <w:bookmarkEnd w:id="13"/>
    </w:tbl>
    <w:p w14:paraId="4AD6AA46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7"/>
    <w:bookmarkEnd w:id="8"/>
    <w:p w14:paraId="284F29C1" w14:textId="77777777"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14:paraId="587A9B95" w14:textId="77777777" w:rsidTr="00ED4653">
        <w:tc>
          <w:tcPr>
            <w:tcW w:w="9855" w:type="dxa"/>
          </w:tcPr>
          <w:p w14:paraId="0001A14A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function f_TC_22_4_8_NBIOT() runs on NBIOT_PTC</w:t>
            </w:r>
          </w:p>
          <w:p w14:paraId="599554FF" w14:textId="77777777" w:rsidR="00941D89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{ //NB-IoT / RRC connection establishment / Access Barring for UE with AC 0 to 9 / MO exception data / ab-Category a, b and c</w:t>
            </w:r>
          </w:p>
          <w:p w14:paraId="50EA8E8F" w14:textId="77777777" w:rsidR="00513A9D" w:rsidRPr="00E54A7B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516BD612" w14:textId="77777777" w:rsidR="00F7565D" w:rsidRDefault="0064100B" w:rsidP="006410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4100B">
              <w:rPr>
                <w:rFonts w:ascii="Arial" w:hAnsi="Arial"/>
                <w:lang w:eastAsia="en-GB"/>
              </w:rPr>
              <w:t xml:space="preserve">   </w:t>
            </w:r>
            <w:r w:rsidR="00513A9D">
              <w:rPr>
                <w:rFonts w:ascii="Arial" w:hAnsi="Arial"/>
                <w:lang w:eastAsia="en-GB"/>
              </w:rPr>
              <w:t xml:space="preserve"> </w:t>
            </w:r>
            <w:r w:rsidR="00941D89" w:rsidRPr="00941D89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&lt;&lt;SKIPPED CODE&gt;&gt;</w:t>
            </w:r>
            <w:r w:rsidRPr="0064100B">
              <w:rPr>
                <w:rFonts w:ascii="Arial" w:hAnsi="Arial"/>
                <w:lang w:eastAsia="en-GB"/>
              </w:rPr>
              <w:t xml:space="preserve"> </w:t>
            </w:r>
          </w:p>
          <w:p w14:paraId="31004D60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// Now change SIB14 to allow UE to detach on this cell @sic R5s170464 sic@</w:t>
            </w:r>
          </w:p>
          <w:p w14:paraId="73A537BC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v_SIB14_Cell1.ab_Param_r13.ab_Common_r13 := </w:t>
            </w:r>
            <w:proofErr w:type="spellStart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cs_AB_Config_NB</w:t>
            </w:r>
            <w:proofErr w:type="spellEnd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(a, '0000000000'B, omit, '00000'B);</w:t>
            </w:r>
          </w:p>
          <w:p w14:paraId="24581BAA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f_NBIOT_CellInfo_SetSIB14(nbiot_Cell1, v_SIB14_Cell1);</w:t>
            </w:r>
          </w:p>
          <w:p w14:paraId="6329FFAE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f_NBIOT_SS_ConfigureSysinfo</w:t>
            </w:r>
            <w:proofErr w:type="spellEnd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(nbiot_Cell1, false);</w:t>
            </w:r>
          </w:p>
          <w:p w14:paraId="5D429585" w14:textId="77777777"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  <w:p w14:paraId="5E6EEAF4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 </w:t>
            </w:r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>//Wait for 1.28 seconds for UE to read updated SIB14</w:t>
            </w:r>
          </w:p>
          <w:p w14:paraId="60387219" w14:textId="77777777"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 xml:space="preserve">    </w:t>
            </w:r>
            <w:proofErr w:type="spellStart"/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>f_Delay</w:t>
            </w:r>
            <w:proofErr w:type="spellEnd"/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>(1.28);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  <w:p w14:paraId="707E12A7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2F9E8E40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//Switch/power off UE</w:t>
            </w:r>
          </w:p>
          <w:p w14:paraId="70C3F135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  <w:proofErr w:type="spellStart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f_NBIOT_Postamble</w:t>
            </w:r>
            <w:proofErr w:type="spellEnd"/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( nbiot_Cell1, CONTROL_PLANE, N1_IDLE );</w:t>
            </w:r>
          </w:p>
          <w:p w14:paraId="280974CB" w14:textId="77777777"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}</w:t>
            </w:r>
          </w:p>
          <w:p w14:paraId="0DD25103" w14:textId="77777777" w:rsidR="00513A9D" w:rsidRPr="0064100B" w:rsidRDefault="00513A9D" w:rsidP="006410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 xml:space="preserve">   </w:t>
            </w:r>
          </w:p>
        </w:tc>
      </w:tr>
    </w:tbl>
    <w:p w14:paraId="72AF8582" w14:textId="77777777"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273C3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BB6A1" w14:textId="77777777" w:rsidR="001C0E29" w:rsidRDefault="001C0E29">
      <w:r>
        <w:separator/>
      </w:r>
    </w:p>
  </w:endnote>
  <w:endnote w:type="continuationSeparator" w:id="0">
    <w:p w14:paraId="3C0C85A3" w14:textId="77777777" w:rsidR="001C0E29" w:rsidRDefault="001C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4EABC" w14:textId="77777777" w:rsidR="001C0E29" w:rsidRDefault="001C0E29">
      <w:r>
        <w:separator/>
      </w:r>
    </w:p>
  </w:footnote>
  <w:footnote w:type="continuationSeparator" w:id="0">
    <w:p w14:paraId="4D7D91CA" w14:textId="77777777" w:rsidR="001C0E29" w:rsidRDefault="001C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A7F8" w14:textId="77777777" w:rsidR="00650E91" w:rsidRDefault="00650E9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2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1"/>
  </w:num>
  <w:num w:numId="15">
    <w:abstractNumId w:val="1"/>
  </w:num>
  <w:num w:numId="16">
    <w:abstractNumId w:val="8"/>
  </w:num>
  <w:num w:numId="17">
    <w:abstractNumId w:val="20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6"/>
    <w:rsid w:val="0001481A"/>
    <w:rsid w:val="00022E4A"/>
    <w:rsid w:val="000237A7"/>
    <w:rsid w:val="00033947"/>
    <w:rsid w:val="000339C2"/>
    <w:rsid w:val="00034E66"/>
    <w:rsid w:val="00035655"/>
    <w:rsid w:val="000362B0"/>
    <w:rsid w:val="00043B66"/>
    <w:rsid w:val="00046546"/>
    <w:rsid w:val="00052B88"/>
    <w:rsid w:val="000664D0"/>
    <w:rsid w:val="00071FBF"/>
    <w:rsid w:val="000757B5"/>
    <w:rsid w:val="00075EEB"/>
    <w:rsid w:val="00093224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953"/>
    <w:rsid w:val="0010143A"/>
    <w:rsid w:val="00107586"/>
    <w:rsid w:val="00116C25"/>
    <w:rsid w:val="001211DF"/>
    <w:rsid w:val="001279F2"/>
    <w:rsid w:val="00143DF9"/>
    <w:rsid w:val="00144B54"/>
    <w:rsid w:val="00145D43"/>
    <w:rsid w:val="0015653A"/>
    <w:rsid w:val="001700B6"/>
    <w:rsid w:val="00174695"/>
    <w:rsid w:val="00190C77"/>
    <w:rsid w:val="00192C46"/>
    <w:rsid w:val="00195CD7"/>
    <w:rsid w:val="001A7B60"/>
    <w:rsid w:val="001B0638"/>
    <w:rsid w:val="001B7A65"/>
    <w:rsid w:val="001C0E29"/>
    <w:rsid w:val="001D7A98"/>
    <w:rsid w:val="001E0198"/>
    <w:rsid w:val="001E0233"/>
    <w:rsid w:val="001E41F3"/>
    <w:rsid w:val="001E6768"/>
    <w:rsid w:val="001F1929"/>
    <w:rsid w:val="001F29B2"/>
    <w:rsid w:val="00201A07"/>
    <w:rsid w:val="0020565F"/>
    <w:rsid w:val="00206B7F"/>
    <w:rsid w:val="002207CE"/>
    <w:rsid w:val="00224C2C"/>
    <w:rsid w:val="00227F0B"/>
    <w:rsid w:val="00234075"/>
    <w:rsid w:val="002367C4"/>
    <w:rsid w:val="0024004D"/>
    <w:rsid w:val="00251DEF"/>
    <w:rsid w:val="00257452"/>
    <w:rsid w:val="0026004D"/>
    <w:rsid w:val="002653A6"/>
    <w:rsid w:val="00266681"/>
    <w:rsid w:val="00266F71"/>
    <w:rsid w:val="00272FEE"/>
    <w:rsid w:val="00273C35"/>
    <w:rsid w:val="00275D12"/>
    <w:rsid w:val="002860C4"/>
    <w:rsid w:val="0029133A"/>
    <w:rsid w:val="002A01CC"/>
    <w:rsid w:val="002B5741"/>
    <w:rsid w:val="002C5AED"/>
    <w:rsid w:val="002D55D9"/>
    <w:rsid w:val="002D6EA3"/>
    <w:rsid w:val="002E481F"/>
    <w:rsid w:val="00305409"/>
    <w:rsid w:val="00323DCC"/>
    <w:rsid w:val="00326930"/>
    <w:rsid w:val="00335C64"/>
    <w:rsid w:val="00337F92"/>
    <w:rsid w:val="003503C4"/>
    <w:rsid w:val="003504FE"/>
    <w:rsid w:val="00351537"/>
    <w:rsid w:val="003532B0"/>
    <w:rsid w:val="00371884"/>
    <w:rsid w:val="00373A39"/>
    <w:rsid w:val="00375E77"/>
    <w:rsid w:val="003806D4"/>
    <w:rsid w:val="00393424"/>
    <w:rsid w:val="00393F2E"/>
    <w:rsid w:val="003A17B7"/>
    <w:rsid w:val="003A692A"/>
    <w:rsid w:val="003A7FF6"/>
    <w:rsid w:val="003B0F4A"/>
    <w:rsid w:val="003D1D65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40DA9"/>
    <w:rsid w:val="00444964"/>
    <w:rsid w:val="004536FB"/>
    <w:rsid w:val="00456D14"/>
    <w:rsid w:val="00461353"/>
    <w:rsid w:val="00462D2E"/>
    <w:rsid w:val="00464FD5"/>
    <w:rsid w:val="004651C0"/>
    <w:rsid w:val="00481B72"/>
    <w:rsid w:val="0048243A"/>
    <w:rsid w:val="004870B5"/>
    <w:rsid w:val="00493BDB"/>
    <w:rsid w:val="0049436F"/>
    <w:rsid w:val="004A32CA"/>
    <w:rsid w:val="004A4696"/>
    <w:rsid w:val="004B75B7"/>
    <w:rsid w:val="004C519B"/>
    <w:rsid w:val="004F6479"/>
    <w:rsid w:val="0050011A"/>
    <w:rsid w:val="005016E9"/>
    <w:rsid w:val="0050626B"/>
    <w:rsid w:val="005125B1"/>
    <w:rsid w:val="00513A9D"/>
    <w:rsid w:val="0051580D"/>
    <w:rsid w:val="005158FC"/>
    <w:rsid w:val="00523B49"/>
    <w:rsid w:val="0052759E"/>
    <w:rsid w:val="00530C1F"/>
    <w:rsid w:val="00541EA9"/>
    <w:rsid w:val="00550FD1"/>
    <w:rsid w:val="00551857"/>
    <w:rsid w:val="00563A25"/>
    <w:rsid w:val="00570E86"/>
    <w:rsid w:val="00573504"/>
    <w:rsid w:val="00573E02"/>
    <w:rsid w:val="005835BB"/>
    <w:rsid w:val="005848B4"/>
    <w:rsid w:val="00591756"/>
    <w:rsid w:val="00592D74"/>
    <w:rsid w:val="00597B0B"/>
    <w:rsid w:val="005B0CCE"/>
    <w:rsid w:val="005C0730"/>
    <w:rsid w:val="005C746F"/>
    <w:rsid w:val="005E2C44"/>
    <w:rsid w:val="005F7E45"/>
    <w:rsid w:val="00602B48"/>
    <w:rsid w:val="00621188"/>
    <w:rsid w:val="006257ED"/>
    <w:rsid w:val="006261CB"/>
    <w:rsid w:val="00626F02"/>
    <w:rsid w:val="00636BCE"/>
    <w:rsid w:val="0064100B"/>
    <w:rsid w:val="00650E91"/>
    <w:rsid w:val="00651A41"/>
    <w:rsid w:val="00654483"/>
    <w:rsid w:val="00673A1B"/>
    <w:rsid w:val="006857ED"/>
    <w:rsid w:val="00691924"/>
    <w:rsid w:val="00695808"/>
    <w:rsid w:val="006A4F28"/>
    <w:rsid w:val="006A6156"/>
    <w:rsid w:val="006B34AA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1918"/>
    <w:rsid w:val="0073185D"/>
    <w:rsid w:val="007363A7"/>
    <w:rsid w:val="00752199"/>
    <w:rsid w:val="00753C32"/>
    <w:rsid w:val="00771DD9"/>
    <w:rsid w:val="00772366"/>
    <w:rsid w:val="00772C6B"/>
    <w:rsid w:val="00774748"/>
    <w:rsid w:val="00792342"/>
    <w:rsid w:val="0079607D"/>
    <w:rsid w:val="007A63D3"/>
    <w:rsid w:val="007B512A"/>
    <w:rsid w:val="007C2097"/>
    <w:rsid w:val="007D6963"/>
    <w:rsid w:val="007D6A07"/>
    <w:rsid w:val="007E0A96"/>
    <w:rsid w:val="007F7386"/>
    <w:rsid w:val="00806999"/>
    <w:rsid w:val="00806B8E"/>
    <w:rsid w:val="00814B00"/>
    <w:rsid w:val="008266F1"/>
    <w:rsid w:val="008279FA"/>
    <w:rsid w:val="00837B67"/>
    <w:rsid w:val="00837C06"/>
    <w:rsid w:val="00841CB1"/>
    <w:rsid w:val="008553E0"/>
    <w:rsid w:val="008571D8"/>
    <w:rsid w:val="00857BC9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2075"/>
    <w:rsid w:val="0095268B"/>
    <w:rsid w:val="00956720"/>
    <w:rsid w:val="009578C6"/>
    <w:rsid w:val="00975AA8"/>
    <w:rsid w:val="009777D9"/>
    <w:rsid w:val="009825D1"/>
    <w:rsid w:val="00983AC1"/>
    <w:rsid w:val="00991B88"/>
    <w:rsid w:val="009A579D"/>
    <w:rsid w:val="009B4A57"/>
    <w:rsid w:val="009C4424"/>
    <w:rsid w:val="009C50A0"/>
    <w:rsid w:val="009D114A"/>
    <w:rsid w:val="009E1ADB"/>
    <w:rsid w:val="009E3297"/>
    <w:rsid w:val="009F0531"/>
    <w:rsid w:val="009F734F"/>
    <w:rsid w:val="009F7C68"/>
    <w:rsid w:val="00A02941"/>
    <w:rsid w:val="00A03B29"/>
    <w:rsid w:val="00A1286A"/>
    <w:rsid w:val="00A14189"/>
    <w:rsid w:val="00A14703"/>
    <w:rsid w:val="00A23ACE"/>
    <w:rsid w:val="00A246B6"/>
    <w:rsid w:val="00A40ACB"/>
    <w:rsid w:val="00A40EB4"/>
    <w:rsid w:val="00A45916"/>
    <w:rsid w:val="00A45D9A"/>
    <w:rsid w:val="00A47538"/>
    <w:rsid w:val="00A47E70"/>
    <w:rsid w:val="00A55523"/>
    <w:rsid w:val="00A60F22"/>
    <w:rsid w:val="00A7671C"/>
    <w:rsid w:val="00A77AA5"/>
    <w:rsid w:val="00A86FDC"/>
    <w:rsid w:val="00A87F8B"/>
    <w:rsid w:val="00AA0FBD"/>
    <w:rsid w:val="00AA5EBD"/>
    <w:rsid w:val="00AB5D69"/>
    <w:rsid w:val="00AC3A0C"/>
    <w:rsid w:val="00AC410B"/>
    <w:rsid w:val="00AC4BC7"/>
    <w:rsid w:val="00AC7832"/>
    <w:rsid w:val="00AD1CD8"/>
    <w:rsid w:val="00AE0DBC"/>
    <w:rsid w:val="00AE4085"/>
    <w:rsid w:val="00AE7F60"/>
    <w:rsid w:val="00AF2960"/>
    <w:rsid w:val="00AF528F"/>
    <w:rsid w:val="00AF718F"/>
    <w:rsid w:val="00B11348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83ADE"/>
    <w:rsid w:val="00B86D21"/>
    <w:rsid w:val="00B968C8"/>
    <w:rsid w:val="00BA2320"/>
    <w:rsid w:val="00BA3EC5"/>
    <w:rsid w:val="00BB2C61"/>
    <w:rsid w:val="00BB3DA8"/>
    <w:rsid w:val="00BB5DFC"/>
    <w:rsid w:val="00BB77AA"/>
    <w:rsid w:val="00BD00A4"/>
    <w:rsid w:val="00BD279D"/>
    <w:rsid w:val="00BD6BB8"/>
    <w:rsid w:val="00BE74F0"/>
    <w:rsid w:val="00BF3A64"/>
    <w:rsid w:val="00C001FB"/>
    <w:rsid w:val="00C36C6D"/>
    <w:rsid w:val="00C62FB3"/>
    <w:rsid w:val="00C67677"/>
    <w:rsid w:val="00C72EEE"/>
    <w:rsid w:val="00C75557"/>
    <w:rsid w:val="00C82805"/>
    <w:rsid w:val="00C94F50"/>
    <w:rsid w:val="00C9580A"/>
    <w:rsid w:val="00C95985"/>
    <w:rsid w:val="00CA2955"/>
    <w:rsid w:val="00CC2C06"/>
    <w:rsid w:val="00CC5026"/>
    <w:rsid w:val="00CC6B43"/>
    <w:rsid w:val="00CE36CD"/>
    <w:rsid w:val="00CE5142"/>
    <w:rsid w:val="00CF0AD6"/>
    <w:rsid w:val="00D03F9A"/>
    <w:rsid w:val="00D115A0"/>
    <w:rsid w:val="00D230E1"/>
    <w:rsid w:val="00D34CAB"/>
    <w:rsid w:val="00D47BE9"/>
    <w:rsid w:val="00D60428"/>
    <w:rsid w:val="00D627C4"/>
    <w:rsid w:val="00D74CAC"/>
    <w:rsid w:val="00D76078"/>
    <w:rsid w:val="00D76BE1"/>
    <w:rsid w:val="00D81774"/>
    <w:rsid w:val="00D862F4"/>
    <w:rsid w:val="00D9377B"/>
    <w:rsid w:val="00DA1320"/>
    <w:rsid w:val="00DC1838"/>
    <w:rsid w:val="00DC7468"/>
    <w:rsid w:val="00DE046D"/>
    <w:rsid w:val="00DE34CF"/>
    <w:rsid w:val="00DE6ABD"/>
    <w:rsid w:val="00DE6E67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5DDC"/>
    <w:rsid w:val="00E5174B"/>
    <w:rsid w:val="00E54A7B"/>
    <w:rsid w:val="00E74CCE"/>
    <w:rsid w:val="00E833F8"/>
    <w:rsid w:val="00EA003A"/>
    <w:rsid w:val="00EC4EC5"/>
    <w:rsid w:val="00ED4653"/>
    <w:rsid w:val="00EE7D7C"/>
    <w:rsid w:val="00EF37EE"/>
    <w:rsid w:val="00F177A0"/>
    <w:rsid w:val="00F216F6"/>
    <w:rsid w:val="00F23C22"/>
    <w:rsid w:val="00F25D98"/>
    <w:rsid w:val="00F300FB"/>
    <w:rsid w:val="00F37AF5"/>
    <w:rsid w:val="00F37B53"/>
    <w:rsid w:val="00F407A7"/>
    <w:rsid w:val="00F43ACD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CCF"/>
    <w:rsid w:val="00FE1265"/>
    <w:rsid w:val="00FE4C02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675E32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3A9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1D7A98"/>
    <w:rPr>
      <w:i/>
      <w:iCs/>
    </w:rPr>
  </w:style>
  <w:style w:type="paragraph" w:styleId="af2">
    <w:name w:val="Title"/>
    <w:basedOn w:val="a"/>
    <w:next w:val="a"/>
    <w:link w:val="af3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20">
    <w:name w:val="标题 2 字符"/>
    <w:aliases w:val="Head2A 字符,2 字符,H2 字符,h2 字符"/>
    <w:link w:val="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201A07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XI WANG</cp:lastModifiedBy>
  <cp:revision>3</cp:revision>
  <cp:lastPrinted>1899-12-31T16:00:00Z</cp:lastPrinted>
  <dcterms:created xsi:type="dcterms:W3CDTF">2021-12-13T11:48:00Z</dcterms:created>
  <dcterms:modified xsi:type="dcterms:W3CDTF">2022-01-04T07:43:00Z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