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AE6DA0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9685D" w:rsidRPr="0009685D">
        <w:rPr>
          <w:rFonts w:cs="Arial"/>
          <w:b/>
          <w:bCs/>
          <w:i/>
          <w:iCs/>
          <w:sz w:val="26"/>
          <w:szCs w:val="26"/>
        </w:rPr>
        <w:t>R5s211718</w:t>
      </w:r>
    </w:p>
    <w:p w14:paraId="5D6FC58C" w14:textId="307A0302" w:rsidR="001A09A3" w:rsidRDefault="005060C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6A6E51" w:rsidR="001E41F3" w:rsidRPr="00DA5F2B" w:rsidRDefault="0009685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9685D">
              <w:rPr>
                <w:b/>
                <w:noProof/>
                <w:sz w:val="28"/>
              </w:rPr>
              <w:t>2230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BC76E2C" w:rsidR="00CB3E52" w:rsidRDefault="00E246CD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 xml:space="preserve">Addition of </w:t>
            </w:r>
            <w:proofErr w:type="spellStart"/>
            <w:r w:rsidRPr="00E246CD">
              <w:t>eNS</w:t>
            </w:r>
            <w:proofErr w:type="spellEnd"/>
            <w:r w:rsidRPr="00E246CD">
              <w:t xml:space="preserve"> NR5GC test case 9.1.10.1</w:t>
            </w:r>
            <w:r w:rsidR="00C14441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71C131" w:rsidR="00235975" w:rsidRDefault="00E246CD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46CD">
              <w:t>eNS-UEConTest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5060C0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F98FBF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proofErr w:type="spellStart"/>
            <w:r w:rsidR="00E246CD" w:rsidRPr="00E246CD">
              <w:rPr>
                <w:rFonts w:cs="Arial"/>
              </w:rPr>
              <w:t>eNS</w:t>
            </w:r>
            <w:proofErr w:type="spellEnd"/>
            <w:r w:rsidR="00E246CD" w:rsidRPr="00E246CD">
              <w:rPr>
                <w:rFonts w:cs="Arial"/>
              </w:rPr>
              <w:t xml:space="preserve"> NR5GC test case 9.1.10.1</w:t>
            </w:r>
            <w:r w:rsidR="00E246CD">
              <w:rPr>
                <w:rFonts w:cs="Arial"/>
              </w:rPr>
              <w:t xml:space="preserve"> </w:t>
            </w:r>
            <w:r w:rsidR="00032228" w:rsidRPr="00032228">
              <w:rPr>
                <w:lang w:val="en-US" w:eastAsia="en-GB"/>
              </w:rPr>
              <w:t>NSSAA / EAP message transport / Success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72872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E246CD" w:rsidRPr="00E246CD">
              <w:rPr>
                <w:rFonts w:cs="Arial"/>
                <w:noProof/>
              </w:rPr>
              <w:t>eNS NR5GC test case 9.1.10.1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0AB052" w:rsidR="00EA45BE" w:rsidRDefault="00E246CD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9.1.10.1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57EE5A3" w:rsidR="00EA45BE" w:rsidRDefault="00E246C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1B1EF1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1E1002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6CD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87A7DA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11F04">
        <w:rPr>
          <w:rFonts w:cs="Arial"/>
        </w:rPr>
        <w:t>9.1.10.1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33CB67F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11F04">
        <w:rPr>
          <w:lang w:eastAsia="ja-JP"/>
        </w:rPr>
        <w:t>9.1.10.1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4891950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659790"/>
      <w:bookmarkStart w:id="15" w:name="_Toc58491298"/>
      <w:bookmarkStart w:id="16" w:name="_Toc60751532"/>
      <w:bookmarkStart w:id="17" w:name="_Toc60757078"/>
      <w:bookmarkStart w:id="18" w:name="_Toc7674036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312D5753" w14:textId="77777777" w:rsidTr="003237B3">
        <w:trPr>
          <w:trHeight w:val="447"/>
        </w:trPr>
        <w:tc>
          <w:tcPr>
            <w:tcW w:w="1985" w:type="dxa"/>
          </w:tcPr>
          <w:p w14:paraId="6A9CCE61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6418C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423F02">
              <w:t>fl_TC_9_1_10_1_TestBody</w:t>
            </w:r>
          </w:p>
        </w:tc>
      </w:tr>
      <w:tr w:rsidR="006D25CD" w14:paraId="5F1B5C5B" w14:textId="77777777" w:rsidTr="003237B3">
        <w:trPr>
          <w:trHeight w:val="452"/>
        </w:trPr>
        <w:tc>
          <w:tcPr>
            <w:tcW w:w="1985" w:type="dxa"/>
          </w:tcPr>
          <w:p w14:paraId="337BDF3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2F5FE8" w14:textId="690F433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As per the Prose, the REGISTRATION ACCEPT at step 12 “T3512” IE</w:t>
            </w:r>
            <w:r w:rsidR="0009685D">
              <w:rPr>
                <w:rFonts w:ascii="Arial" w:hAnsi="Arial"/>
                <w:bCs/>
                <w:lang w:val="en-US" w:eastAsia="en-GB"/>
              </w:rPr>
              <w:t xml:space="preserve"> and </w:t>
            </w:r>
            <w:proofErr w:type="spellStart"/>
            <w:r w:rsidR="0009685D">
              <w:rPr>
                <w:rFonts w:ascii="Arial" w:hAnsi="Arial"/>
                <w:bCs/>
                <w:lang w:val="en-US" w:eastAsia="en-GB"/>
              </w:rPr>
              <w:t>allowedNSSAI</w:t>
            </w:r>
            <w:proofErr w:type="spellEnd"/>
            <w:r w:rsidR="0009685D">
              <w:rPr>
                <w:rFonts w:ascii="Arial" w:hAnsi="Arial"/>
                <w:bCs/>
                <w:lang w:val="en-US" w:eastAsia="en-GB"/>
              </w:rPr>
              <w:t xml:space="preserve"> should be provided</w:t>
            </w:r>
          </w:p>
          <w:p w14:paraId="281AE99D" w14:textId="77777777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99292F0" w14:textId="5E1D60E4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#draft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proseCR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would be raised in RAN5#94-e meeting</w:t>
            </w:r>
          </w:p>
          <w:p w14:paraId="66802BCE" w14:textId="77777777" w:rsidR="0009685D" w:rsidRPr="00D44D2E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5E7F04B9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 xml:space="preserve">Security parameters should be initialized with function </w:t>
            </w:r>
            <w:proofErr w:type="spellStart"/>
            <w:r w:rsidRPr="00D44D2E">
              <w:rPr>
                <w:lang w:val="en-US" w:eastAsia="zh-CN"/>
              </w:rPr>
              <w:t>f_NG_EAP_</w:t>
            </w:r>
            <w:proofErr w:type="gramStart"/>
            <w:r w:rsidRPr="00D44D2E">
              <w:rPr>
                <w:lang w:val="en-US" w:eastAsia="zh-CN"/>
              </w:rPr>
              <w:t>AuthenticationInit</w:t>
            </w:r>
            <w:proofErr w:type="spellEnd"/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  <w:r w:rsidRPr="00D44D2E">
              <w:rPr>
                <w:rFonts w:ascii="Arial" w:hAnsi="Arial"/>
                <w:bCs/>
                <w:lang w:val="en-US" w:eastAsia="en-GB"/>
              </w:rPr>
              <w:t xml:space="preserve"> in order to initialize </w:t>
            </w:r>
            <w:proofErr w:type="spellStart"/>
            <w:r w:rsidRPr="00D44D2E">
              <w:rPr>
                <w:rFonts w:ascii="Arial" w:hAnsi="Arial"/>
                <w:bCs/>
                <w:lang w:val="en-US" w:eastAsia="en-GB"/>
              </w:rPr>
              <w:t>Auth_K</w:t>
            </w:r>
            <w:proofErr w:type="spellEnd"/>
            <w:r w:rsidRPr="00D44D2E">
              <w:rPr>
                <w:rFonts w:ascii="Arial" w:hAnsi="Arial"/>
                <w:bCs/>
                <w:lang w:val="en-US" w:eastAsia="en-GB"/>
              </w:rPr>
              <w:t>, without which a runtime error will be observed</w:t>
            </w:r>
          </w:p>
          <w:p w14:paraId="49E504F3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Configuration Update Indication in Configuration Update Command message should contain the Acknowledgement Requested and Registration Required IEs set to 1.</w:t>
            </w:r>
          </w:p>
          <w:p w14:paraId="2375C0D3" w14:textId="7777777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REGISTRATION REQUEST at step 22 will be “mobility registration” not “periodic registration”</w:t>
            </w:r>
          </w:p>
          <w:p w14:paraId="71FBACA6" w14:textId="2A421840" w:rsidR="00A35F8A" w:rsidRPr="00A35F8A" w:rsidRDefault="00A35F8A" w:rsidP="00A35F8A">
            <w:pPr>
              <w:rPr>
                <w:rFonts w:ascii="Arial" w:hAnsi="Arial" w:cs="Arial"/>
                <w:bCs/>
                <w:lang w:val="en-US" w:eastAsia="en-GB"/>
              </w:rPr>
            </w:pPr>
            <w:r w:rsidRPr="00A35F8A">
              <w:rPr>
                <w:rFonts w:ascii="Arial" w:hAnsi="Arial" w:cs="Arial"/>
                <w:bCs/>
                <w:lang w:val="en-US" w:eastAsia="en-GB"/>
              </w:rPr>
              <w:t>#</w:t>
            </w:r>
            <w:r w:rsidRPr="00A35F8A">
              <w:rPr>
                <w:rFonts w:ascii="Arial" w:hAnsi="Arial" w:cs="Arial"/>
                <w:lang w:val="en-US"/>
              </w:rPr>
              <w:t xml:space="preserve"> R5-216827 has been raised in RAN5#93-e meeting</w:t>
            </w:r>
          </w:p>
        </w:tc>
      </w:tr>
      <w:tr w:rsidR="006D25CD" w14:paraId="2A6F738A" w14:textId="77777777" w:rsidTr="003237B3">
        <w:tc>
          <w:tcPr>
            <w:tcW w:w="1985" w:type="dxa"/>
          </w:tcPr>
          <w:p w14:paraId="37B2F93C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03508" w14:textId="59A55711" w:rsidR="006D25CD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</w:t>
            </w:r>
            <w:r w:rsidR="006D25CD" w:rsidRPr="00D44D2E">
              <w:rPr>
                <w:lang w:val="en-SG"/>
              </w:rPr>
              <w:t xml:space="preserve"> T3512 from REGISTRATION ACCEPT at step 12.</w:t>
            </w:r>
          </w:p>
          <w:p w14:paraId="50CF63A0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 xml:space="preserve">Initialized the security parameters with function </w:t>
            </w:r>
            <w:proofErr w:type="spellStart"/>
            <w:r w:rsidRPr="00D44D2E">
              <w:rPr>
                <w:lang w:val="en-US" w:eastAsia="zh-CN"/>
              </w:rPr>
              <w:t>f_NG_EAP_AuthenticationInit</w:t>
            </w:r>
            <w:proofErr w:type="spellEnd"/>
            <w:r>
              <w:rPr>
                <w:lang w:val="en-US" w:eastAsia="zh-CN"/>
              </w:rPr>
              <w:t>()</w:t>
            </w:r>
          </w:p>
          <w:p w14:paraId="3F2DC44C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Added Ack Requested and RED in Configuration Update Command</w:t>
            </w:r>
          </w:p>
          <w:p w14:paraId="1A3C956F" w14:textId="77777777" w:rsidR="006D25CD" w:rsidRPr="001B1FD1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Removed the timer T3512 start and expiry from step 21 and changed the registration type to Mobility in step22.</w:t>
            </w:r>
          </w:p>
          <w:p w14:paraId="59D062E9" w14:textId="3364498C" w:rsidR="001B1FD1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US" w:eastAsia="zh-CN"/>
              </w:rPr>
              <w:t>Updated step 12 message contents following agreed prose CR R5-217939</w:t>
            </w:r>
          </w:p>
        </w:tc>
      </w:tr>
      <w:tr w:rsidR="006D25CD" w14:paraId="7B22FCFF" w14:textId="77777777" w:rsidTr="003237B3">
        <w:tc>
          <w:tcPr>
            <w:tcW w:w="1985" w:type="dxa"/>
          </w:tcPr>
          <w:p w14:paraId="10B04862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58382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423F02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4DAAEDC2" w14:textId="77777777" w:rsidTr="003237B3">
        <w:tc>
          <w:tcPr>
            <w:tcW w:w="1985" w:type="dxa"/>
          </w:tcPr>
          <w:p w14:paraId="0850BCA0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34DCBA73" w14:textId="27296861" w:rsidR="006D25CD" w:rsidRDefault="001833DB" w:rsidP="001833D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</w:t>
            </w:r>
            <w:r w:rsidR="00561AD2">
              <w:rPr>
                <w:rFonts w:ascii="Arial" w:hAnsi="Arial"/>
                <w:highlight w:val="cyan"/>
              </w:rPr>
              <w:t>ep</w:t>
            </w:r>
            <w:r>
              <w:rPr>
                <w:rFonts w:ascii="Arial" w:hAnsi="Arial"/>
                <w:highlight w:val="cyan"/>
              </w:rPr>
              <w:t>ted (Already implemented in 21wk49)</w:t>
            </w:r>
          </w:p>
          <w:p w14:paraId="2241DF44" w14:textId="68F7A9E0" w:rsidR="001833DB" w:rsidRDefault="001833DB" w:rsidP="001833D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</w:t>
            </w:r>
            <w:r w:rsidR="00561AD2">
              <w:rPr>
                <w:rFonts w:ascii="Arial" w:hAnsi="Arial"/>
                <w:highlight w:val="cyan"/>
              </w:rPr>
              <w:t>e</w:t>
            </w:r>
            <w:r>
              <w:rPr>
                <w:rFonts w:ascii="Arial" w:hAnsi="Arial"/>
                <w:highlight w:val="cyan"/>
              </w:rPr>
              <w:t>pted (Already implemented in 21wk49)</w:t>
            </w:r>
          </w:p>
          <w:p w14:paraId="541F035A" w14:textId="38B917E5" w:rsidR="001833DB" w:rsidRDefault="001833DB" w:rsidP="001833D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</w:t>
            </w:r>
            <w:r w:rsidR="00561AD2">
              <w:rPr>
                <w:rFonts w:ascii="Arial" w:hAnsi="Arial"/>
                <w:highlight w:val="cyan"/>
              </w:rPr>
              <w:t>e</w:t>
            </w:r>
            <w:r>
              <w:rPr>
                <w:rFonts w:ascii="Arial" w:hAnsi="Arial"/>
                <w:highlight w:val="cyan"/>
              </w:rPr>
              <w:t>pted (Already implemented in 21wk49)</w:t>
            </w:r>
          </w:p>
          <w:p w14:paraId="1C60EE84" w14:textId="51401F3A" w:rsidR="001833DB" w:rsidRPr="001833DB" w:rsidRDefault="001833DB" w:rsidP="001833D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</w:rPr>
            </w:pPr>
            <w:r w:rsidRPr="001833DB">
              <w:rPr>
                <w:rFonts w:ascii="Arial" w:hAnsi="Arial"/>
                <w:highlight w:val="cyan"/>
              </w:rPr>
              <w:t>Acc</w:t>
            </w:r>
            <w:r w:rsidR="00561AD2">
              <w:rPr>
                <w:rFonts w:ascii="Arial" w:hAnsi="Arial"/>
                <w:highlight w:val="cyan"/>
              </w:rPr>
              <w:t>e</w:t>
            </w:r>
            <w:r w:rsidRPr="001833DB">
              <w:rPr>
                <w:rFonts w:ascii="Arial" w:hAnsi="Arial"/>
                <w:highlight w:val="cyan"/>
              </w:rPr>
              <w:t>pted (Already implemented in 21wk49)</w:t>
            </w:r>
          </w:p>
        </w:tc>
      </w:tr>
    </w:tbl>
    <w:p w14:paraId="317000F9" w14:textId="77777777" w:rsidR="006D25CD" w:rsidRDefault="006D25CD" w:rsidP="006D25CD">
      <w:pPr>
        <w:rPr>
          <w:lang w:val="en-US"/>
        </w:rPr>
      </w:pPr>
    </w:p>
    <w:p w14:paraId="30E20D9A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F1FC8A5" w14:textId="77777777" w:rsidTr="003237B3">
        <w:tc>
          <w:tcPr>
            <w:tcW w:w="9855" w:type="dxa"/>
          </w:tcPr>
          <w:p w14:paraId="6B3088D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function fl_TC_9_1_10_1_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3FFD726C" w14:textId="266B4A18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D06421F" w14:textId="25D1E429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D0D55B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var template (value) NSSAI 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AllowedNSSAI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339D9E0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'15'O,</w:t>
            </w:r>
          </w:p>
          <w:p w14:paraId="40C5337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'02'O,</w:t>
            </w:r>
          </w:p>
          <w:p w14:paraId="68540E6E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s_</w:t>
            </w:r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{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(omit, '01'O, </w:t>
            </w:r>
            <w:r w:rsidRPr="001B1FD1">
              <w:rPr>
                <w:rFonts w:ascii="Arial" w:hAnsi="Arial"/>
                <w:bCs/>
                <w:highlight w:val="yellow"/>
                <w:lang w:val="en-US" w:eastAsia="en-GB"/>
              </w:rPr>
              <w:t>'01'O</w:t>
            </w:r>
            <w:r w:rsidRPr="001B1FD1">
              <w:rPr>
                <w:rFonts w:ascii="Arial" w:hAnsi="Arial"/>
                <w:bCs/>
                <w:lang w:val="en-US" w:eastAsia="en-GB"/>
              </w:rPr>
              <w:t>, omit)}</w:t>
            </w:r>
          </w:p>
          <w:p w14:paraId="002ABE35" w14:textId="7BBA869F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791B7192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CE0F4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03A8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055CE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E5E6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CCCD7E0" w14:textId="77777777" w:rsidR="006D25CD" w:rsidRPr="001833D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de-DE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1833DB">
              <w:rPr>
                <w:rFonts w:ascii="Arial" w:hAnsi="Arial"/>
                <w:bCs/>
                <w:lang w:val="de-DE" w:eastAsia="en-GB"/>
              </w:rPr>
              <w:t>v_GMM_MobilityInfo</w:t>
            </w:r>
            <w:proofErr w:type="spellEnd"/>
            <w:r w:rsidRPr="001833DB">
              <w:rPr>
                <w:rFonts w:ascii="Arial" w:hAnsi="Arial"/>
                <w:bCs/>
                <w:lang w:val="de-DE" w:eastAsia="en-GB"/>
              </w:rPr>
              <w:t>,</w:t>
            </w:r>
          </w:p>
          <w:p w14:paraId="298260C0" w14:textId="77777777" w:rsidR="006D25CD" w:rsidRPr="001833D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de-DE" w:eastAsia="en-GB"/>
              </w:rPr>
            </w:pPr>
            <w:r w:rsidRPr="001833DB">
              <w:rPr>
                <w:rFonts w:ascii="Arial" w:hAnsi="Arial"/>
                <w:bCs/>
                <w:lang w:val="de-DE" w:eastAsia="en-GB"/>
              </w:rPr>
              <w:t xml:space="preserve">                                                   </w:t>
            </w:r>
            <w:proofErr w:type="spellStart"/>
            <w:r w:rsidRPr="001833DB">
              <w:rPr>
                <w:rFonts w:ascii="Arial" w:hAnsi="Arial"/>
                <w:bCs/>
                <w:lang w:val="de-DE" w:eastAsia="en-GB"/>
              </w:rPr>
              <w:t>v_GUTIToSend</w:t>
            </w:r>
            <w:proofErr w:type="spellEnd"/>
            <w:r w:rsidRPr="001833DB">
              <w:rPr>
                <w:rFonts w:ascii="Arial" w:hAnsi="Arial"/>
                <w:bCs/>
                <w:lang w:val="de-DE" w:eastAsia="en-GB"/>
              </w:rPr>
              <w:t>,</w:t>
            </w:r>
          </w:p>
          <w:p w14:paraId="09C67E5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833DB">
              <w:rPr>
                <w:rFonts w:ascii="Arial" w:hAnsi="Arial"/>
                <w:bCs/>
                <w:lang w:val="de-DE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EE8B7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omit,</w:t>
            </w:r>
          </w:p>
          <w:p w14:paraId="60DD2D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F5E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cs_GprsTimer3('37'O,'101'B,'00001'B)</w:t>
            </w:r>
            <w:r w:rsidRPr="00EC73EE">
              <w:rPr>
                <w:rFonts w:ascii="Arial" w:hAnsi="Arial"/>
                <w:bCs/>
                <w:lang w:val="en-US" w:eastAsia="en-GB"/>
              </w:rPr>
              <w:t>, -,</w:t>
            </w:r>
          </w:p>
          <w:p w14:paraId="6E69EC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</w:t>
            </w:r>
          </w:p>
          <w:p w14:paraId="70AA866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'1'B, -, -, -, -, -, -,</w:t>
            </w:r>
          </w:p>
          <w:p w14:paraId="58F26B7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v_PendingNSSAI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10A2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42571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B836F6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5633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f_NR5GC_Registration_Complete(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1F87D0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4E2707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14a"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E0101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pc_noOf_PDUsSameConnection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&gt;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0 )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779D08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f_NR5GC_PDUSessionEstablishment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E6F06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will happen on SRB2</w:t>
            </w:r>
          </w:p>
          <w:p w14:paraId="6464397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3FC77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= f_NR5GC_Security_Get();</w:t>
            </w:r>
          </w:p>
          <w:p w14:paraId="378210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f_NG_EAP_ChallengeReq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), omit);</w:t>
            </w:r>
          </w:p>
          <w:p w14:paraId="13BF904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15"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0E0F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17CB95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8E00A3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5F59D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B1B58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E8EC42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07F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16"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A62B1A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7453DC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COMPLETE(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cs_S_NSSAI(omit, '01'O, '01'O, omit),?))))  -&gt; value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6612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7A009B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lastRenderedPageBreak/>
              <w:t xml:space="preserve">    if (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not(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f_NG_EAP_SuccessfulAuthenticationResponse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v_ReceivedAsp.Signalling.Nas[0].Pdu.Msg.network_Slice_Specific_Authentication_Complete.eapMessage.eapMsg))){</w:t>
            </w:r>
          </w:p>
          <w:p w14:paraId="11A176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"EAP Authentication Failed");</w:t>
            </w:r>
          </w:p>
          <w:p w14:paraId="7A4B7E6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3D7CA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3EB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17"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DE09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2FE9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2FA84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156CB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FE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RESULT(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)), omit)))));</w:t>
            </w:r>
          </w:p>
          <w:p w14:paraId="08646E7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EDD08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18"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164841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82CF63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EDB5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D6096A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D7F69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cs_NG_CONFIGURATION_UPDATE_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CD32B7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BED9A9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4FA9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19"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184B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23B7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cr_NG_CONFIGURATION_UPDATE_COMPLETE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456B9E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E27C8E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47527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20"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7BEC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302C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51F8E5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21"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A369D5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t_T3512.start; //</w:t>
            </w:r>
            <w:proofErr w:type="spell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WAit</w:t>
            </w:r>
            <w:proofErr w:type="spellEnd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for the periodic timer to expire</w:t>
            </w:r>
          </w:p>
          <w:p w14:paraId="161FD0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t_T3512.stop; </w:t>
            </w:r>
          </w:p>
          <w:p w14:paraId="5D9DA3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9EFBC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2EAA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B ?</w:t>
            </w:r>
            <w:proofErr w:type="gramEnd"/>
          </w:p>
          <w:p w14:paraId="6A42B3B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?);</w:t>
            </w:r>
          </w:p>
          <w:p w14:paraId="1BF4947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gram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Periodic</w:t>
            </w:r>
            <w:r w:rsidRPr="00EC73EE">
              <w:rPr>
                <w:rFonts w:ascii="Arial" w:hAnsi="Arial"/>
                <w:bCs/>
                <w:lang w:val="en-US" w:eastAsia="en-GB"/>
              </w:rPr>
              <w:t>,-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,-,-,-,cdr_NG_GMM_Cap_NSSAA,-,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v_RequestedNSSAI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0F0B38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"Registration Request Message Failed");</w:t>
            </w:r>
          </w:p>
          <w:p w14:paraId="7D235BF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}else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508CE9F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"Step 22");</w:t>
            </w:r>
          </w:p>
          <w:p w14:paraId="48F8F96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84DF9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E82E21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E28BA0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0B75ED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6168F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(omit, '00000011'B)))));</w:t>
            </w:r>
          </w:p>
          <w:p w14:paraId="6A96DD7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BB416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02C9BD9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24"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7B8F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F4EDA76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} //End of fl_TC_9_1_10_1_Body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1612B72" w14:textId="77777777" w:rsidR="006D25CD" w:rsidRDefault="006D25CD" w:rsidP="006D25CD">
      <w:pPr>
        <w:rPr>
          <w:lang w:val="en-US"/>
        </w:rPr>
      </w:pPr>
    </w:p>
    <w:p w14:paraId="47CC958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68122AD1" w14:textId="77777777" w:rsidTr="003237B3">
        <w:tc>
          <w:tcPr>
            <w:tcW w:w="9629" w:type="dxa"/>
          </w:tcPr>
          <w:p w14:paraId="0E90F8B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function fl_TC_9_1_10_1_</w:t>
            </w:r>
            <w:proofErr w:type="gramStart"/>
            <w:r w:rsidRPr="00EC73EE">
              <w:rPr>
                <w:lang w:val="en-US" w:eastAsia="zh-CN"/>
              </w:rPr>
              <w:t>TestBody(</w:t>
            </w:r>
            <w:proofErr w:type="gramEnd"/>
            <w:r w:rsidRPr="00EC73EE">
              <w:rPr>
                <w:lang w:val="en-US" w:eastAsia="zh-CN"/>
              </w:rPr>
              <w:t>) runs on NR5GC_PTC</w:t>
            </w:r>
          </w:p>
          <w:p w14:paraId="6AA35A4D" w14:textId="296646BE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{</w:t>
            </w:r>
          </w:p>
          <w:p w14:paraId="53B4BA6B" w14:textId="2B05E08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3FD693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lastRenderedPageBreak/>
              <w:t xml:space="preserve">var template (value) NSSAI </w:t>
            </w:r>
            <w:proofErr w:type="spellStart"/>
            <w:r w:rsidRPr="001B1FD1">
              <w:rPr>
                <w:lang w:val="en-US" w:eastAsia="zh-CN"/>
              </w:rPr>
              <w:t>v_</w:t>
            </w:r>
            <w:proofErr w:type="gramStart"/>
            <w:r w:rsidRPr="001B1FD1">
              <w:rPr>
                <w:lang w:val="en-US" w:eastAsia="zh-CN"/>
              </w:rPr>
              <w:t>AllowedNSSAI</w:t>
            </w:r>
            <w:proofErr w:type="spellEnd"/>
            <w:r w:rsidRPr="001B1FD1">
              <w:rPr>
                <w:lang w:val="en-US" w:eastAsia="zh-CN"/>
              </w:rPr>
              <w:t>:=</w:t>
            </w:r>
            <w:proofErr w:type="gramEnd"/>
            <w:r w:rsidRPr="001B1FD1">
              <w:rPr>
                <w:lang w:val="en-US" w:eastAsia="zh-CN"/>
              </w:rPr>
              <w:t xml:space="preserve"> {</w:t>
            </w:r>
          </w:p>
          <w:p w14:paraId="3BBA133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lang w:val="en-US" w:eastAsia="zh-CN"/>
              </w:rPr>
              <w:t>iei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'15'O,</w:t>
            </w:r>
          </w:p>
          <w:p w14:paraId="6C80BDB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lang w:val="en-US" w:eastAsia="zh-CN"/>
              </w:rPr>
              <w:t>iel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'02'O,</w:t>
            </w:r>
          </w:p>
          <w:p w14:paraId="21FBC671" w14:textId="01F2FA2A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r w:rsidRPr="001B1FD1">
              <w:rPr>
                <w:lang w:val="en-US" w:eastAsia="zh-CN"/>
              </w:rPr>
              <w:t>s_</w:t>
            </w:r>
            <w:proofErr w:type="gramStart"/>
            <w:r w:rsidRPr="001B1FD1">
              <w:rPr>
                <w:lang w:val="en-US" w:eastAsia="zh-CN"/>
              </w:rPr>
              <w:t>nssai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{</w:t>
            </w:r>
            <w:proofErr w:type="spellStart"/>
            <w:r w:rsidRPr="001B1FD1">
              <w:rPr>
                <w:lang w:val="en-US" w:eastAsia="zh-CN"/>
              </w:rPr>
              <w:t>cs_S_NSSAI</w:t>
            </w:r>
            <w:proofErr w:type="spellEnd"/>
            <w:r w:rsidRPr="001B1FD1">
              <w:rPr>
                <w:lang w:val="en-US" w:eastAsia="zh-CN"/>
              </w:rPr>
              <w:t xml:space="preserve">(omit, '01'O, </w:t>
            </w:r>
            <w:r w:rsidRPr="001B1FD1">
              <w:rPr>
                <w:highlight w:val="yellow"/>
                <w:lang w:val="en-US" w:eastAsia="zh-CN"/>
              </w:rPr>
              <w:t>'03'O</w:t>
            </w:r>
            <w:r w:rsidRPr="001B1FD1">
              <w:rPr>
                <w:lang w:val="en-US" w:eastAsia="zh-CN"/>
              </w:rPr>
              <w:t>, omit)}</w:t>
            </w:r>
          </w:p>
          <w:p w14:paraId="1B841B3A" w14:textId="52F89B51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};</w:t>
            </w:r>
          </w:p>
          <w:p w14:paraId="17CC2E8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22338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E20BD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</w:t>
            </w:r>
          </w:p>
          <w:p w14:paraId="39038B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80E6D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MsgToSend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f_Get_NG_RegistrationAcceptMsg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Initial_Secure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C8325B1" w14:textId="77777777" w:rsidR="006D25CD" w:rsidRPr="001833D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de-DE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833DB">
              <w:rPr>
                <w:lang w:val="de-DE" w:eastAsia="zh-CN"/>
              </w:rPr>
              <w:t>v_GMM_MobilityInfo</w:t>
            </w:r>
            <w:proofErr w:type="spellEnd"/>
            <w:r w:rsidRPr="001833DB">
              <w:rPr>
                <w:lang w:val="de-DE" w:eastAsia="zh-CN"/>
              </w:rPr>
              <w:t>,</w:t>
            </w:r>
          </w:p>
          <w:p w14:paraId="0E49DC88" w14:textId="77777777" w:rsidR="006D25CD" w:rsidRPr="001833D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de-DE" w:eastAsia="zh-CN"/>
              </w:rPr>
            </w:pPr>
            <w:r w:rsidRPr="001833DB">
              <w:rPr>
                <w:lang w:val="de-DE" w:eastAsia="zh-CN"/>
              </w:rPr>
              <w:t xml:space="preserve">                                                   </w:t>
            </w:r>
            <w:proofErr w:type="spellStart"/>
            <w:r w:rsidRPr="001833DB">
              <w:rPr>
                <w:lang w:val="de-DE" w:eastAsia="zh-CN"/>
              </w:rPr>
              <w:t>v_GUTIToSend</w:t>
            </w:r>
            <w:proofErr w:type="spellEnd"/>
            <w:r w:rsidRPr="001833DB">
              <w:rPr>
                <w:lang w:val="de-DE" w:eastAsia="zh-CN"/>
              </w:rPr>
              <w:t>,</w:t>
            </w:r>
          </w:p>
          <w:p w14:paraId="429E101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833DB">
              <w:rPr>
                <w:lang w:val="de-DE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v_TAIList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4DC3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omit,</w:t>
            </w:r>
          </w:p>
          <w:p w14:paraId="4EFE1020" w14:textId="6F2AAC78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="001B1FD1" w:rsidRPr="001B1FD1">
              <w:rPr>
                <w:highlight w:val="yellow"/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v_ConfiguredNSSAI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</w:p>
          <w:p w14:paraId="03BD69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>, -,</w:t>
            </w:r>
          </w:p>
          <w:p w14:paraId="1478BD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-, -,</w:t>
            </w:r>
          </w:p>
          <w:p w14:paraId="76FBCC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'1'B, -, -, -, -, -, -,</w:t>
            </w:r>
          </w:p>
          <w:p w14:paraId="34D71DA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v_PendingNSSAI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3B9A1D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tsc_NR_RbId_SRB1, -,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v_MsgToSend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22643B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7A4C17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42FC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f_NR5GC_Registration_Complete(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4729D5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2AED59D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14a"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9B68A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spellStart"/>
            <w:r w:rsidRPr="00EC73EE">
              <w:rPr>
                <w:lang w:val="en-US" w:eastAsia="zh-CN"/>
              </w:rPr>
              <w:t>pc_noOf_PDUsSameConnection</w:t>
            </w:r>
            <w:proofErr w:type="spellEnd"/>
            <w:r w:rsidRPr="00EC73EE">
              <w:rPr>
                <w:lang w:val="en-US" w:eastAsia="zh-CN"/>
              </w:rPr>
              <w:t xml:space="preserve"> &gt; </w:t>
            </w:r>
            <w:proofErr w:type="gramStart"/>
            <w:r w:rsidRPr="00EC73EE">
              <w:rPr>
                <w:lang w:val="en-US" w:eastAsia="zh-CN"/>
              </w:rPr>
              <w:t>0 )</w:t>
            </w:r>
            <w:proofErr w:type="gramEnd"/>
            <w:r w:rsidRPr="00EC73EE">
              <w:rPr>
                <w:lang w:val="en-US" w:eastAsia="zh-CN"/>
              </w:rPr>
              <w:t>{</w:t>
            </w:r>
          </w:p>
          <w:p w14:paraId="5B0A1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f_NR5GC_PDUSessionEstablishment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2DA829F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SRB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lang w:val="en-US" w:eastAsia="zh-CN"/>
              </w:rPr>
              <w:t>signalling</w:t>
            </w:r>
            <w:proofErr w:type="spellEnd"/>
            <w:r w:rsidRPr="00EC73EE">
              <w:rPr>
                <w:lang w:val="en-US" w:eastAsia="zh-CN"/>
              </w:rPr>
              <w:t xml:space="preserve"> will happen on SRB2</w:t>
            </w:r>
          </w:p>
          <w:p w14:paraId="275EFE2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024865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SecurityParams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>= f_NR5GC_Security_Get();</w:t>
            </w:r>
          </w:p>
          <w:p w14:paraId="2E79F29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</w:t>
            </w:r>
            <w:proofErr w:type="gramStart"/>
            <w:r w:rsidRPr="00CD32B7">
              <w:rPr>
                <w:highlight w:val="yellow"/>
                <w:lang w:val="en-US" w:eastAsia="zh-CN"/>
              </w:rPr>
              <w:t>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CD32B7">
              <w:rPr>
                <w:highlight w:val="yellow"/>
                <w:lang w:val="en-US" w:eastAsia="zh-CN"/>
              </w:rPr>
              <w:t xml:space="preserve">=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f_NG_EAP_AuthenticationInit</w:t>
            </w:r>
            <w:proofErr w:type="spellEnd"/>
            <w:r w:rsidRPr="00CD32B7">
              <w:rPr>
                <w:highlight w:val="yellow"/>
                <w:lang w:val="en-US" w:eastAsia="zh-CN"/>
              </w:rPr>
              <w:t>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v_PLMN</w:t>
            </w:r>
            <w:proofErr w:type="spellEnd"/>
            <w:r w:rsidRPr="00CD32B7">
              <w:rPr>
                <w:highlight w:val="yellow"/>
                <w:lang w:val="en-US" w:eastAsia="zh-CN"/>
              </w:rPr>
              <w:t>, hex2str(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px_IMSI_Def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)); </w:t>
            </w:r>
          </w:p>
          <w:p w14:paraId="175C29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EAP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f_NG_EAP_ChallengeReq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v_PLMN</w:t>
            </w:r>
            <w:proofErr w:type="spellEnd"/>
            <w:r w:rsidRPr="00EC73EE">
              <w:rPr>
                <w:lang w:val="en-US" w:eastAsia="zh-CN"/>
              </w:rPr>
              <w:t>), omit);</w:t>
            </w:r>
          </w:p>
          <w:p w14:paraId="45B6CF3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15"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1398D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67E65F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BF3618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2F039C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4E6403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COMMAND(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v_EAP</w:t>
            </w:r>
            <w:proofErr w:type="spellEnd"/>
            <w:r w:rsidRPr="00EC73EE">
              <w:rPr>
                <w:lang w:val="en-US" w:eastAsia="zh-CN"/>
              </w:rPr>
              <w:t>))));</w:t>
            </w:r>
          </w:p>
          <w:p w14:paraId="303986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74F1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16"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4015CE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355CA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lang w:val="en-US" w:eastAsia="zh-CN"/>
              </w:rPr>
              <w:t>COMPLETE(</w:t>
            </w:r>
            <w:proofErr w:type="gramEnd"/>
            <w:r w:rsidRPr="00EC73EE">
              <w:rPr>
                <w:lang w:val="en-US" w:eastAsia="zh-CN"/>
              </w:rPr>
              <w:t xml:space="preserve">cs_S_NSSAI(omit, '01'O, '01'O, omit),?))))  -&gt; value </w:t>
            </w:r>
            <w:proofErr w:type="spellStart"/>
            <w:r w:rsidRPr="00EC73EE">
              <w:rPr>
                <w:lang w:val="en-US" w:eastAsia="zh-CN"/>
              </w:rPr>
              <w:t>v_ReceivedAsp</w:t>
            </w:r>
            <w:proofErr w:type="spellEnd"/>
            <w:r w:rsidRPr="00EC73EE">
              <w:rPr>
                <w:lang w:val="en-US" w:eastAsia="zh-CN"/>
              </w:rPr>
              <w:t>;</w:t>
            </w:r>
          </w:p>
          <w:p w14:paraId="0D57E5F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01DB06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gramStart"/>
            <w:r w:rsidRPr="00EC73EE">
              <w:rPr>
                <w:lang w:val="en-US" w:eastAsia="zh-CN"/>
              </w:rPr>
              <w:t>not(</w:t>
            </w:r>
            <w:proofErr w:type="spellStart"/>
            <w:proofErr w:type="gramEnd"/>
            <w:r w:rsidRPr="00EC73EE">
              <w:rPr>
                <w:lang w:val="en-US" w:eastAsia="zh-CN"/>
              </w:rPr>
              <w:t>f_NG_EAP_SuccessfulAuthenticationResponse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>, v_ReceivedAsp.Signalling.Nas[0].Pdu.Msg.network_Slice_Specific_Authentication_Complete.eapMessage.eapMsg))){</w:t>
            </w:r>
          </w:p>
          <w:p w14:paraId="0E048B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"EAP Authentication Failed");</w:t>
            </w:r>
          </w:p>
          <w:p w14:paraId="5F5FD6F1" w14:textId="2A23019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C00D12E" w14:textId="5CAC8D02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0572A5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proofErr w:type="spellStart"/>
            <w:r w:rsidRPr="001B1FD1">
              <w:rPr>
                <w:highlight w:val="yellow"/>
                <w:lang w:val="en-US" w:eastAsia="zh-CN"/>
              </w:rPr>
              <w:t>v_</w:t>
            </w:r>
            <w:proofErr w:type="gramStart"/>
            <w:r w:rsidRPr="001B1FD1">
              <w:rPr>
                <w:highlight w:val="yellow"/>
                <w:lang w:val="en-US" w:eastAsia="zh-CN"/>
              </w:rPr>
              <w:t>AllowedNSSAI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>:=</w:t>
            </w:r>
            <w:proofErr w:type="gramEnd"/>
            <w:r w:rsidRPr="001B1FD1">
              <w:rPr>
                <w:highlight w:val="yellow"/>
                <w:lang w:val="en-US" w:eastAsia="zh-CN"/>
              </w:rPr>
              <w:t xml:space="preserve"> {</w:t>
            </w:r>
          </w:p>
          <w:p w14:paraId="6B00EF7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highlight w:val="yellow"/>
                <w:lang w:val="en-US" w:eastAsia="zh-CN"/>
              </w:rPr>
              <w:t>iei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'15'O,</w:t>
            </w:r>
          </w:p>
          <w:p w14:paraId="1DEEFB6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highlight w:val="yellow"/>
                <w:lang w:val="en-US" w:eastAsia="zh-CN"/>
              </w:rPr>
              <w:t>iel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'02'O,</w:t>
            </w:r>
          </w:p>
          <w:p w14:paraId="743046C2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r w:rsidRPr="001B1FD1">
              <w:rPr>
                <w:highlight w:val="yellow"/>
                <w:lang w:val="en-US" w:eastAsia="zh-CN"/>
              </w:rPr>
              <w:t>s_</w:t>
            </w:r>
            <w:proofErr w:type="gramStart"/>
            <w:r w:rsidRPr="001B1FD1">
              <w:rPr>
                <w:highlight w:val="yellow"/>
                <w:lang w:val="en-US" w:eastAsia="zh-CN"/>
              </w:rPr>
              <w:t>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{</w:t>
            </w:r>
            <w:proofErr w:type="spellStart"/>
            <w:r w:rsidRPr="001B1FD1">
              <w:rPr>
                <w:highlight w:val="yellow"/>
                <w:lang w:val="en-US" w:eastAsia="zh-CN"/>
              </w:rPr>
              <w:t>cs_S_NSSAI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>(omit, '01'O, '01'O, omit)}</w:t>
            </w:r>
          </w:p>
          <w:p w14:paraId="7B176939" w14:textId="77777777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};</w:t>
            </w:r>
          </w:p>
          <w:p w14:paraId="62AA74FE" w14:textId="77777777" w:rsidR="001B1FD1" w:rsidRPr="00EC73EE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AC5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260A2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17"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203EAD5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F8D1F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40127F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B67E9B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C7E7617" w14:textId="2BDE0246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RESULT(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>(bit2oct(</w:t>
            </w:r>
            <w:proofErr w:type="spellStart"/>
            <w:r w:rsidRPr="00EC73EE">
              <w:rPr>
                <w:lang w:val="en-US" w:eastAsia="zh-CN"/>
              </w:rPr>
              <w:t>encvalue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cs_EAP_Success</w:t>
            </w:r>
            <w:proofErr w:type="spellEnd"/>
            <w:r w:rsidRPr="00EC73EE">
              <w:rPr>
                <w:lang w:val="en-US" w:eastAsia="zh-CN"/>
              </w:rPr>
              <w:t>)), omit)))));</w:t>
            </w:r>
          </w:p>
          <w:p w14:paraId="7F0A0CFF" w14:textId="3FA17D1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A850AF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D01E7C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18"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251B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3A57A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E470E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70CA1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A9030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cs_NG_CONFIGURATION_UPDATE_</w:t>
            </w:r>
            <w:proofErr w:type="gramStart"/>
            <w:r w:rsidRPr="00EC73EE">
              <w:rPr>
                <w:lang w:val="en-US" w:eastAsia="zh-CN"/>
              </w:rPr>
              <w:t>COMMAND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CD32B7">
              <w:rPr>
                <w:highlight w:val="yellow"/>
                <w:lang w:val="en-US" w:eastAsia="zh-CN"/>
              </w:rPr>
              <w:t>cs_ConfigUpdateInd</w:t>
            </w:r>
            <w:proofErr w:type="spellEnd"/>
            <w:r w:rsidRPr="00CD32B7">
              <w:rPr>
                <w:highlight w:val="yellow"/>
                <w:lang w:val="en-US" w:eastAsia="zh-CN"/>
              </w:rPr>
              <w:t>('1'B, '1'B)</w:t>
            </w:r>
            <w:r w:rsidRPr="00EC73EE">
              <w:rPr>
                <w:lang w:val="en-US" w:eastAsia="zh-CN"/>
              </w:rPr>
              <w:t xml:space="preserve">, -, -, </w:t>
            </w:r>
            <w:proofErr w:type="spellStart"/>
            <w:r w:rsidRPr="00EC73EE">
              <w:rPr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)))); </w:t>
            </w:r>
          </w:p>
          <w:p w14:paraId="18A5B4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15038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19"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935C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06F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cr_NG_CONFIGURATION_UPDATE_COMPLETE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4D227A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EB6D27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06B4F43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20"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70921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645B83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5C1CBC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21"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6B33569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052DF8">
              <w:rPr>
                <w:highlight w:val="yellow"/>
                <w:lang w:val="en-US" w:eastAsia="zh-CN"/>
              </w:rPr>
              <w:t>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>t_T3512.start; //</w:t>
            </w:r>
            <w:proofErr w:type="spellStart"/>
            <w:r w:rsidRPr="00052DF8">
              <w:rPr>
                <w:highlight w:val="yellow"/>
                <w:lang w:val="en-US" w:eastAsia="zh-CN"/>
              </w:rPr>
              <w:t>WAit</w:t>
            </w:r>
            <w:proofErr w:type="spellEnd"/>
            <w:r w:rsidRPr="00052DF8">
              <w:rPr>
                <w:highlight w:val="yellow"/>
                <w:lang w:val="en-US" w:eastAsia="zh-CN"/>
              </w:rPr>
              <w:t xml:space="preserve"> for the periodic timer to expire </w:t>
            </w:r>
          </w:p>
          <w:p w14:paraId="7414C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52DF8">
              <w:rPr>
                <w:highlight w:val="yellow"/>
                <w:lang w:val="en-US" w:eastAsia="zh-CN"/>
              </w:rPr>
              <w:t xml:space="preserve">    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 xml:space="preserve">t_T3512.stop;  </w:t>
            </w:r>
          </w:p>
          <w:p w14:paraId="5BF330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BAA41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AE3F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lang w:val="en-US" w:eastAsia="zh-CN"/>
              </w:rPr>
              <w:t>B ?</w:t>
            </w:r>
            <w:proofErr w:type="gramEnd"/>
          </w:p>
          <w:p w14:paraId="50D5B79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ReceivedMsg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f_NR_RRC_ConnEst_DefWithNas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tsc_NR_RRC_TI_Def</w:t>
            </w:r>
            <w:proofErr w:type="spellEnd"/>
            <w:r w:rsidRPr="00EC73EE">
              <w:rPr>
                <w:lang w:val="en-US" w:eastAsia="zh-CN"/>
              </w:rPr>
              <w:t>, ?);</w:t>
            </w:r>
          </w:p>
          <w:p w14:paraId="31EFEF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 </w:t>
            </w:r>
            <w:proofErr w:type="spellStart"/>
            <w:r w:rsidRPr="00EC73EE">
              <w:rPr>
                <w:lang w:val="en-US" w:eastAsia="zh-CN"/>
              </w:rPr>
              <w:t>f_Check_NG_RegistrationReqMsg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v_ReceivedMsg.Pdu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gramStart"/>
            <w:r w:rsidRPr="00052DF8">
              <w:rPr>
                <w:highlight w:val="yellow"/>
                <w:lang w:val="en-US" w:eastAsia="zh-CN"/>
              </w:rPr>
              <w:t>Mobility</w:t>
            </w:r>
            <w:r w:rsidRPr="00EC73EE">
              <w:rPr>
                <w:lang w:val="en-US" w:eastAsia="zh-CN"/>
              </w:rPr>
              <w:t>,-</w:t>
            </w:r>
            <w:proofErr w:type="gramEnd"/>
            <w:r w:rsidRPr="00EC73EE">
              <w:rPr>
                <w:lang w:val="en-US" w:eastAsia="zh-CN"/>
              </w:rPr>
              <w:t>,-,-,-,cdr_NG_GMM_Cap_NSSAA,-,</w:t>
            </w:r>
            <w:proofErr w:type="spellStart"/>
            <w:r w:rsidRPr="00EC73EE">
              <w:rPr>
                <w:lang w:val="en-US" w:eastAsia="zh-CN"/>
              </w:rPr>
              <w:t>v_RequestedNSSAI</w:t>
            </w:r>
            <w:proofErr w:type="spellEnd"/>
            <w:r w:rsidRPr="00EC73EE">
              <w:rPr>
                <w:lang w:val="en-US" w:eastAsia="zh-CN"/>
              </w:rPr>
              <w:t xml:space="preserve">)) { </w:t>
            </w:r>
          </w:p>
          <w:p w14:paraId="5CD303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"Registration Request Message Failed");</w:t>
            </w:r>
          </w:p>
          <w:p w14:paraId="262EA1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gramStart"/>
            <w:r w:rsidRPr="00EC73EE">
              <w:rPr>
                <w:lang w:val="en-US" w:eastAsia="zh-CN"/>
              </w:rPr>
              <w:t>}else</w:t>
            </w:r>
            <w:proofErr w:type="gramEnd"/>
            <w:r w:rsidRPr="00EC73EE">
              <w:rPr>
                <w:lang w:val="en-US" w:eastAsia="zh-CN"/>
              </w:rPr>
              <w:t xml:space="preserve"> {</w:t>
            </w:r>
          </w:p>
          <w:p w14:paraId="65FC7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PreliminaryPass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"Step 22");</w:t>
            </w:r>
          </w:p>
          <w:p w14:paraId="20EC0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B24F7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743F0AF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19421B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tsc_NR_RbId_SRB1, // No SRB2 so must be on SRB1</w:t>
            </w:r>
          </w:p>
          <w:p w14:paraId="1ADD17E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EEAF74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cs_NG_REGISTRATION_REJECT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cs_GMM_GSM_Cause</w:t>
            </w:r>
            <w:proofErr w:type="spellEnd"/>
            <w:r w:rsidRPr="00EC73EE">
              <w:rPr>
                <w:lang w:val="en-US" w:eastAsia="zh-CN"/>
              </w:rPr>
              <w:t xml:space="preserve"> (omit, '00000011'B)))));</w:t>
            </w:r>
          </w:p>
          <w:p w14:paraId="071C0F2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7EB1F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497D7C2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24"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102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7BECD20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} //End of fl_TC_9_1_10_1_Body</w:t>
            </w:r>
            <w:r w:rsidRPr="001B4F70">
              <w:rPr>
                <w:lang w:val="en-US" w:eastAsia="zh-CN"/>
              </w:rPr>
              <w:t xml:space="preserve">  </w:t>
            </w:r>
          </w:p>
          <w:p w14:paraId="4742C87C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1C0171BD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85659791"/>
      <w:r>
        <w:rPr>
          <w:b/>
          <w:lang w:val="pt-BR"/>
        </w:rPr>
        <w:lastRenderedPageBreak/>
        <w:t>Change 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574E1B53" w14:textId="77777777" w:rsidTr="003237B3">
        <w:trPr>
          <w:trHeight w:val="447"/>
        </w:trPr>
        <w:tc>
          <w:tcPr>
            <w:tcW w:w="1985" w:type="dxa"/>
          </w:tcPr>
          <w:p w14:paraId="7E752304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D5BF8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proofErr w:type="spellStart"/>
            <w:r w:rsidRPr="00FC18A0">
              <w:t>cs_NG_NETWORK_SLICE_SPECIFIC_AUTHENTICATION_RESULT</w:t>
            </w:r>
            <w:proofErr w:type="spellEnd"/>
          </w:p>
        </w:tc>
      </w:tr>
      <w:tr w:rsidR="006D25CD" w14:paraId="3824D2DF" w14:textId="77777777" w:rsidTr="003237B3">
        <w:trPr>
          <w:trHeight w:val="452"/>
        </w:trPr>
        <w:tc>
          <w:tcPr>
            <w:tcW w:w="1985" w:type="dxa"/>
          </w:tcPr>
          <w:p w14:paraId="6A7B1E1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E1128" w14:textId="77777777" w:rsidR="006D25CD" w:rsidRPr="00A07F10" w:rsidRDefault="006D25CD" w:rsidP="003237B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message type for Network Slice Specific Authentication Result is incorrect in the template</w:t>
            </w:r>
          </w:p>
        </w:tc>
      </w:tr>
      <w:tr w:rsidR="006D25CD" w14:paraId="0D7A65DF" w14:textId="77777777" w:rsidTr="003237B3">
        <w:tc>
          <w:tcPr>
            <w:tcW w:w="1985" w:type="dxa"/>
          </w:tcPr>
          <w:p w14:paraId="77BA765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75B1D28" w14:textId="77777777" w:rsidR="006D25CD" w:rsidRDefault="006D25CD" w:rsidP="003237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message type for </w:t>
            </w:r>
            <w:r>
              <w:rPr>
                <w:bCs/>
                <w:lang w:val="en-US" w:eastAsia="en-GB"/>
              </w:rPr>
              <w:t>Network Slice Specific Authentication Result</w:t>
            </w:r>
          </w:p>
        </w:tc>
      </w:tr>
      <w:tr w:rsidR="006D25CD" w14:paraId="30D3269F" w14:textId="77777777" w:rsidTr="003237B3">
        <w:tc>
          <w:tcPr>
            <w:tcW w:w="1985" w:type="dxa"/>
          </w:tcPr>
          <w:p w14:paraId="2BA2C36D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2FF4E8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0F1BC3CB" w14:textId="77777777" w:rsidTr="003237B3">
        <w:tc>
          <w:tcPr>
            <w:tcW w:w="1985" w:type="dxa"/>
          </w:tcPr>
          <w:p w14:paraId="2F7D806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B38C56" w14:textId="67BA3550" w:rsidR="006D25CD" w:rsidRPr="001833DB" w:rsidRDefault="001833DB" w:rsidP="001833DB">
            <w:pPr>
              <w:rPr>
                <w:rFonts w:ascii="Arial" w:hAnsi="Arial"/>
                <w:highlight w:val="cyan"/>
              </w:rPr>
            </w:pPr>
            <w:r w:rsidRPr="001833DB">
              <w:rPr>
                <w:rFonts w:ascii="Arial" w:hAnsi="Arial"/>
                <w:highlight w:val="cyan"/>
              </w:rPr>
              <w:t>Acc</w:t>
            </w:r>
            <w:r w:rsidR="00561AD2">
              <w:rPr>
                <w:rFonts w:ascii="Arial" w:hAnsi="Arial"/>
                <w:highlight w:val="cyan"/>
              </w:rPr>
              <w:t>e</w:t>
            </w:r>
            <w:r w:rsidRPr="001833DB">
              <w:rPr>
                <w:rFonts w:ascii="Arial" w:hAnsi="Arial"/>
                <w:highlight w:val="cyan"/>
              </w:rPr>
              <w:t>p</w:t>
            </w:r>
            <w:bookmarkStart w:id="20" w:name="_GoBack"/>
            <w:bookmarkEnd w:id="20"/>
            <w:r w:rsidRPr="001833DB">
              <w:rPr>
                <w:rFonts w:ascii="Arial" w:hAnsi="Arial"/>
                <w:highlight w:val="cyan"/>
              </w:rPr>
              <w:t>ted (Already implemented in 21wk49)</w:t>
            </w:r>
          </w:p>
        </w:tc>
      </w:tr>
    </w:tbl>
    <w:p w14:paraId="373302A9" w14:textId="77777777" w:rsidR="006D25CD" w:rsidRDefault="006D25CD" w:rsidP="006D25CD">
      <w:pPr>
        <w:rPr>
          <w:lang w:val="en-US"/>
        </w:rPr>
      </w:pPr>
    </w:p>
    <w:p w14:paraId="3AF9E4E9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23E0ACA7" w14:textId="77777777" w:rsidTr="003237B3">
        <w:tc>
          <w:tcPr>
            <w:tcW w:w="9855" w:type="dxa"/>
          </w:tcPr>
          <w:p w14:paraId="1FCF9E7B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cs_NG_NETWORK_SLICE_SPECIFIC_AUTHENTICATION_RESULT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(template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AFF945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)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</w:t>
            </w:r>
          </w:p>
          <w:p w14:paraId="39EBE97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A69265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/* 24.501 cl. 8.2.33 */</w:t>
            </w:r>
          </w:p>
          <w:p w14:paraId="1EEFDD5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network_Slice_Specific_Authentication_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 {</w:t>
            </w:r>
          </w:p>
          <w:p w14:paraId="730A8234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protocolDiscriminator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tsc_EPD_GMM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       /* cl. 9.2       M V 1   */</w:t>
            </w:r>
          </w:p>
          <w:p w14:paraId="753208E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/* cl. 9.5       M V 1   */</w:t>
            </w:r>
          </w:p>
          <w:p w14:paraId="1B8CD4F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securityHeaderType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4D21CF6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messageType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highlight w:val="yellow"/>
                <w:lang w:val="en-US" w:eastAsia="en-GB"/>
              </w:rPr>
              <w:t>tsc_MT_NG_NetworkSliceSpecificAuthenticationComplete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, /* cl. 9.7   M V 1   */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ADC31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</w:p>
          <w:p w14:paraId="2421116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3A59F65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};</w:t>
            </w:r>
          </w:p>
        </w:tc>
      </w:tr>
    </w:tbl>
    <w:p w14:paraId="7D4C36AA" w14:textId="77777777" w:rsidR="006D25CD" w:rsidRDefault="006D25CD" w:rsidP="006D25CD">
      <w:pPr>
        <w:rPr>
          <w:lang w:val="en-US"/>
        </w:rPr>
      </w:pPr>
    </w:p>
    <w:p w14:paraId="6FDA1A3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06130C6" w14:textId="77777777" w:rsidTr="003237B3">
        <w:tc>
          <w:tcPr>
            <w:tcW w:w="9629" w:type="dxa"/>
          </w:tcPr>
          <w:p w14:paraId="1D2C463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template (value) </w:t>
            </w:r>
            <w:proofErr w:type="spellStart"/>
            <w:r w:rsidRPr="00A74E9B">
              <w:rPr>
                <w:lang w:val="en-US" w:eastAsia="zh-CN"/>
              </w:rPr>
              <w:t>NG_NAS_DL_Message_Type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cs_NG_NETWORK_SLICE_SPECIFIC_AUTHENTICATION_RESULT</w:t>
            </w:r>
            <w:proofErr w:type="spellEnd"/>
            <w:r w:rsidRPr="00A74E9B">
              <w:rPr>
                <w:lang w:val="en-US" w:eastAsia="zh-CN"/>
              </w:rPr>
              <w:t xml:space="preserve"> (template (value) </w:t>
            </w:r>
            <w:proofErr w:type="spellStart"/>
            <w:r w:rsidRPr="00A74E9B">
              <w:rPr>
                <w:lang w:val="en-US" w:eastAsia="zh-CN"/>
              </w:rPr>
              <w:t>S_NSSAI_Type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468F43B0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lang w:val="en-US" w:eastAsia="zh-CN"/>
              </w:rPr>
              <w:t>EAP_Message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  <w:proofErr w:type="gramStart"/>
            <w:r w:rsidRPr="00A74E9B">
              <w:rPr>
                <w:lang w:val="en-US" w:eastAsia="zh-CN"/>
              </w:rPr>
              <w:t>) :</w:t>
            </w:r>
            <w:proofErr w:type="gramEnd"/>
            <w:r w:rsidRPr="00A74E9B">
              <w:rPr>
                <w:lang w:val="en-US" w:eastAsia="zh-CN"/>
              </w:rPr>
              <w:t>=</w:t>
            </w:r>
          </w:p>
          <w:p w14:paraId="0124934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{</w:t>
            </w:r>
          </w:p>
          <w:p w14:paraId="7331CFB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/* 24.501 cl. 8.2.33 */</w:t>
            </w:r>
          </w:p>
          <w:p w14:paraId="58F9CA8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</w:t>
            </w:r>
            <w:proofErr w:type="spellStart"/>
            <w:r w:rsidRPr="00A74E9B">
              <w:rPr>
                <w:lang w:val="en-US" w:eastAsia="zh-CN"/>
              </w:rPr>
              <w:t>network_Slice_Specific_Authentication_</w:t>
            </w:r>
            <w:proofErr w:type="gramStart"/>
            <w:r w:rsidRPr="00A74E9B">
              <w:rPr>
                <w:lang w:val="en-US" w:eastAsia="zh-CN"/>
              </w:rPr>
              <w:t>Result</w:t>
            </w:r>
            <w:proofErr w:type="spellEnd"/>
            <w:r w:rsidRPr="00A74E9B">
              <w:rPr>
                <w:lang w:val="en-US" w:eastAsia="zh-CN"/>
              </w:rPr>
              <w:t xml:space="preserve"> :</w:t>
            </w:r>
            <w:proofErr w:type="gramEnd"/>
            <w:r w:rsidRPr="00A74E9B">
              <w:rPr>
                <w:lang w:val="en-US" w:eastAsia="zh-CN"/>
              </w:rPr>
              <w:t>= {</w:t>
            </w:r>
          </w:p>
          <w:p w14:paraId="01DAE9B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protocolDiscriminator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tsc_EPD_GMM</w:t>
            </w:r>
            <w:proofErr w:type="spellEnd"/>
            <w:r w:rsidRPr="00A74E9B">
              <w:rPr>
                <w:lang w:val="en-US" w:eastAsia="zh-CN"/>
              </w:rPr>
              <w:t>,                                         /* cl. 9.2       M V 1   */</w:t>
            </w:r>
          </w:p>
          <w:p w14:paraId="4645016C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spareHalfOctet</w:t>
            </w:r>
            <w:proofErr w:type="spellEnd"/>
            <w:r w:rsidRPr="00A74E9B">
              <w:rPr>
                <w:lang w:val="en-US" w:eastAsia="zh-CN"/>
              </w:rPr>
              <w:t xml:space="preserve">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tsc_SpareHalfOctet</w:t>
            </w:r>
            <w:proofErr w:type="spellEnd"/>
            <w:r w:rsidRPr="00A74E9B">
              <w:rPr>
                <w:lang w:val="en-US" w:eastAsia="zh-CN"/>
              </w:rPr>
              <w:t>,                                  /* cl. 9.5       M V 1   */</w:t>
            </w:r>
          </w:p>
          <w:p w14:paraId="6054744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securityHeaderType</w:t>
            </w:r>
            <w:proofErr w:type="spellEnd"/>
            <w:r w:rsidRPr="00A74E9B">
              <w:rPr>
                <w:lang w:val="en-US" w:eastAsia="zh-CN"/>
              </w:rPr>
              <w:t xml:space="preserve">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tsc_SHT_NoSecurityProtection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22FEF70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messageType</w:t>
            </w:r>
            <w:proofErr w:type="spellEnd"/>
            <w:r w:rsidRPr="00A74E9B">
              <w:rPr>
                <w:lang w:val="en-US" w:eastAsia="zh-CN"/>
              </w:rPr>
              <w:t xml:space="preserve">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highlight w:val="yellow"/>
                <w:lang w:val="en-US" w:eastAsia="zh-CN"/>
              </w:rPr>
              <w:t>tsc_MT_NG_NetworkSliceSpecificAuthenticationResult</w:t>
            </w:r>
            <w:proofErr w:type="spellEnd"/>
            <w:r w:rsidRPr="00A74E9B">
              <w:rPr>
                <w:lang w:val="en-US" w:eastAsia="zh-CN"/>
              </w:rPr>
              <w:t>, /* cl. 9.7       M V 1   */</w:t>
            </w:r>
          </w:p>
          <w:p w14:paraId="2A56C85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sNSSAI</w:t>
            </w:r>
            <w:proofErr w:type="spellEnd"/>
            <w:r w:rsidRPr="00A74E9B">
              <w:rPr>
                <w:lang w:val="en-US" w:eastAsia="zh-CN"/>
              </w:rPr>
              <w:t xml:space="preserve">    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5E4F94EE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eapMessage</w:t>
            </w:r>
            <w:proofErr w:type="spellEnd"/>
            <w:r w:rsidRPr="00A74E9B">
              <w:rPr>
                <w:lang w:val="en-US" w:eastAsia="zh-CN"/>
              </w:rPr>
              <w:t xml:space="preserve">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</w:p>
          <w:p w14:paraId="2E114F9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}</w:t>
            </w:r>
          </w:p>
          <w:p w14:paraId="6926571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};</w:t>
            </w:r>
            <w:r w:rsidRPr="001B4F70">
              <w:rPr>
                <w:lang w:val="en-US" w:eastAsia="zh-CN"/>
              </w:rPr>
              <w:t xml:space="preserve"> </w:t>
            </w:r>
          </w:p>
          <w:p w14:paraId="7EE849B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6AD61737" w14:textId="260A2D8E" w:rsidR="00A019F3" w:rsidRDefault="00B27A88" w:rsidP="00BF6589">
      <w:pPr>
        <w:rPr>
          <w:rFonts w:cs="Arial"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bookmarkStart w:id="26" w:name="_Toc76740362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10102AB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="006D25CD" w:rsidRPr="006D25CD">
        <w:rPr>
          <w:rFonts w:ascii="Arial" w:hAnsi="Arial" w:cs="Arial"/>
        </w:rPr>
        <w:t xml:space="preserve"> TC_9_1_10_1_LOG.</w:t>
      </w:r>
      <w:r w:rsidR="006D25CD">
        <w:rPr>
          <w:rFonts w:ascii="Arial" w:hAnsi="Arial" w:cs="Arial"/>
        </w:rPr>
        <w:t>xml</w:t>
      </w:r>
    </w:p>
    <w:p w14:paraId="0B484FDA" w14:textId="2B5EB42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TC_9_1_10_1_LOG.html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1F30D7A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TC_9_1_10_1_PIXIT.txt</w:t>
      </w:r>
    </w:p>
    <w:p w14:paraId="633B086A" w14:textId="4457620E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76740364"/>
      <w:r w:rsidRPr="000A26C1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2309E18E" w:rsidR="00A431F9" w:rsidRPr="005959BD" w:rsidRDefault="00014161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14161">
              <w:rPr>
                <w:rFonts w:ascii="Arial" w:hAnsi="Arial"/>
                <w:b/>
              </w:rPr>
              <w:t xml:space="preserve">R5s211719 </w:t>
            </w:r>
            <w:r w:rsidR="00A97275">
              <w:rPr>
                <w:rFonts w:ascii="Arial" w:hAnsi="Arial"/>
                <w:b/>
              </w:rPr>
              <w:t>-</w:t>
            </w:r>
            <w:r w:rsidR="003313BA">
              <w:t xml:space="preserve">  </w:t>
            </w:r>
            <w:r w:rsidR="003313BA" w:rsidRPr="003313BA">
              <w:rPr>
                <w:rFonts w:ascii="Arial" w:hAnsi="Arial"/>
                <w:b/>
              </w:rPr>
              <w:t xml:space="preserve">Supporting information for addition of </w:t>
            </w:r>
            <w:proofErr w:type="spellStart"/>
            <w:r w:rsidR="003313BA" w:rsidRPr="003313BA">
              <w:rPr>
                <w:rFonts w:ascii="Arial" w:hAnsi="Arial"/>
                <w:b/>
              </w:rPr>
              <w:t>eNS</w:t>
            </w:r>
            <w:proofErr w:type="spellEnd"/>
            <w:r w:rsidR="003313BA" w:rsidRPr="003313BA">
              <w:rPr>
                <w:rFonts w:ascii="Arial" w:hAnsi="Arial"/>
                <w:b/>
              </w:rPr>
              <w:t xml:space="preserve"> NR5GC test case 9.1.10.1</w:t>
            </w:r>
            <w:r w:rsidR="00C14441">
              <w:rPr>
                <w:rFonts w:ascii="Arial" w:hAnsi="Arial"/>
                <w:b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7AE51" w14:textId="77777777" w:rsidR="00AB7892" w:rsidRDefault="00AB7892">
      <w:r>
        <w:separator/>
      </w:r>
    </w:p>
  </w:endnote>
  <w:endnote w:type="continuationSeparator" w:id="0">
    <w:p w14:paraId="24A861D6" w14:textId="77777777" w:rsidR="00AB7892" w:rsidRDefault="00AB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38F9C" w14:textId="77777777" w:rsidR="00AB7892" w:rsidRDefault="00AB7892">
      <w:r>
        <w:separator/>
      </w:r>
    </w:p>
  </w:footnote>
  <w:footnote w:type="continuationSeparator" w:id="0">
    <w:p w14:paraId="11E1A917" w14:textId="77777777" w:rsidR="00AB7892" w:rsidRDefault="00AB7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824C6"/>
    <w:multiLevelType w:val="hybridMultilevel"/>
    <w:tmpl w:val="57BC2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873DA"/>
    <w:multiLevelType w:val="hybridMultilevel"/>
    <w:tmpl w:val="57BC2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9"/>
  </w:num>
  <w:num w:numId="6">
    <w:abstractNumId w:val="3"/>
  </w:num>
  <w:num w:numId="7">
    <w:abstractNumId w:val="15"/>
  </w:num>
  <w:num w:numId="8">
    <w:abstractNumId w:val="11"/>
  </w:num>
  <w:num w:numId="9">
    <w:abstractNumId w:val="10"/>
  </w:num>
  <w:num w:numId="10">
    <w:abstractNumId w:val="7"/>
  </w:num>
  <w:num w:numId="11">
    <w:abstractNumId w:val="0"/>
  </w:num>
  <w:num w:numId="12">
    <w:abstractNumId w:val="5"/>
  </w:num>
  <w:num w:numId="13">
    <w:abstractNumId w:val="2"/>
  </w:num>
  <w:num w:numId="14">
    <w:abstractNumId w:val="16"/>
  </w:num>
  <w:num w:numId="15">
    <w:abstractNumId w:val="13"/>
  </w:num>
  <w:num w:numId="16">
    <w:abstractNumId w:val="14"/>
  </w:num>
  <w:num w:numId="17">
    <w:abstractNumId w:val="17"/>
  </w:num>
  <w:num w:numId="18">
    <w:abstractNumId w:val="1"/>
  </w:num>
  <w:num w:numId="19">
    <w:abstractNumId w:val="8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14161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9685D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205C"/>
    <w:rsid w:val="00134C93"/>
    <w:rsid w:val="001357DC"/>
    <w:rsid w:val="001375B5"/>
    <w:rsid w:val="00145D43"/>
    <w:rsid w:val="00156413"/>
    <w:rsid w:val="00170442"/>
    <w:rsid w:val="001833DB"/>
    <w:rsid w:val="00192C46"/>
    <w:rsid w:val="001A08B3"/>
    <w:rsid w:val="001A09A3"/>
    <w:rsid w:val="001A433F"/>
    <w:rsid w:val="001A7B60"/>
    <w:rsid w:val="001A7C41"/>
    <w:rsid w:val="001B1FD1"/>
    <w:rsid w:val="001B52F0"/>
    <w:rsid w:val="001B7A65"/>
    <w:rsid w:val="001C7E3E"/>
    <w:rsid w:val="001D2866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13BA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060C0"/>
    <w:rsid w:val="00512666"/>
    <w:rsid w:val="0051580D"/>
    <w:rsid w:val="00516F0C"/>
    <w:rsid w:val="00547111"/>
    <w:rsid w:val="00561AD2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B710E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68C4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A6218"/>
    <w:rsid w:val="00AB3A67"/>
    <w:rsid w:val="00AB7892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4441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838D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5E5F-D144-48DC-B742-83D23700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2696</Words>
  <Characters>15372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2021-12-16T16:02:00Z</dcterms:created>
  <dcterms:modified xsi:type="dcterms:W3CDTF">2021-12-17T09:56:00Z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