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446CA5D4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664193" w:rsidRPr="00664193">
        <w:rPr>
          <w:rFonts w:ascii="Arial" w:hAnsi="Arial" w:cs="Arial"/>
          <w:b/>
          <w:i/>
          <w:noProof/>
          <w:sz w:val="28"/>
          <w:lang w:eastAsia="en-US"/>
        </w:rPr>
        <w:t>R5s211710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5A70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31E4AAFB" w:rsidR="00AB6636" w:rsidRPr="003E4402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val="en-US"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8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3E4402">
              <w:rPr>
                <w:rFonts w:ascii="Arial" w:hAnsi="Arial" w:cs="Arial"/>
                <w:b/>
                <w:sz w:val="28"/>
                <w:lang w:val="en-US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</w:t>
            </w:r>
            <w:r w:rsidR="00A35A0A">
              <w:rPr>
                <w:rFonts w:ascii="Arial" w:hAnsi="Arial" w:cs="Arial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916FE47" w:rsidR="00AB6636" w:rsidRPr="006667FE" w:rsidRDefault="006667FE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sz w:val="28"/>
                <w:lang w:val="zh-CN" w:eastAsia="zh-CN"/>
              </w:rPr>
            </w:pPr>
            <w:r w:rsidRPr="006667FE">
              <w:rPr>
                <w:rFonts w:ascii="Arial" w:hAnsi="Arial" w:cs="Arial"/>
                <w:b/>
                <w:sz w:val="28"/>
                <w:lang w:val="zh-CN" w:eastAsia="zh-CN"/>
              </w:rPr>
              <w:t>2224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5A70E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5A70E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52221682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7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</w:t>
            </w:r>
            <w:r w:rsidR="003C02B8">
              <w:rPr>
                <w:rFonts w:ascii="Arial" w:hAnsi="Arial" w:cs="Arial"/>
                <w:b/>
                <w:sz w:val="28"/>
                <w:lang w:val="en-US" w:eastAsia="zh-CN"/>
              </w:rPr>
              <w:t>0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5A70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5A70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5A70EF">
        <w:tc>
          <w:tcPr>
            <w:tcW w:w="9641" w:type="dxa"/>
            <w:gridSpan w:val="9"/>
          </w:tcPr>
          <w:p w14:paraId="701274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5A70EF">
        <w:tc>
          <w:tcPr>
            <w:tcW w:w="2835" w:type="dxa"/>
            <w:hideMark/>
          </w:tcPr>
          <w:p w14:paraId="6999726F" w14:textId="77777777" w:rsidR="00AB6636" w:rsidRPr="00B120C3" w:rsidRDefault="00AB6636" w:rsidP="005A70E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5A70EF">
        <w:tc>
          <w:tcPr>
            <w:tcW w:w="9640" w:type="dxa"/>
            <w:gridSpan w:val="11"/>
          </w:tcPr>
          <w:p w14:paraId="3B2B18E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C146EBF" w:rsidR="00AB6636" w:rsidRPr="00B120C3" w:rsidRDefault="00E564DE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Corrections to NR MAC test case 7.1.1.9.1</w:t>
            </w:r>
          </w:p>
        </w:tc>
      </w:tr>
      <w:tr w:rsidR="00AB6636" w:rsidRPr="00B120C3" w14:paraId="372BA00B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3AE83AB3" w:rsidR="00AB6636" w:rsidRPr="00B120C3" w:rsidRDefault="002C14A5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2C14A5">
              <w:rPr>
                <w:rFonts w:ascii="Arial" w:hAnsi="Arial" w:cs="Arial"/>
                <w:noProof/>
                <w:lang w:val="en-US" w:eastAsia="en-US"/>
              </w:rPr>
              <w:t>5GS_NR_LTE-UEConTest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56A1EFA" w:rsidR="00AB6636" w:rsidRPr="00B120C3" w:rsidRDefault="00A870D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2</w:t>
            </w:r>
            <w:r>
              <w:rPr>
                <w:rFonts w:ascii="Arial" w:hAnsi="Arial" w:cs="Arial"/>
                <w:noProof/>
                <w:lang w:val="en-US" w:eastAsia="en-US"/>
              </w:rPr>
              <w:t>-</w:t>
            </w:r>
            <w:r w:rsidR="003E4402">
              <w:rPr>
                <w:rFonts w:ascii="Arial" w:hAnsi="Arial" w:cs="Arial"/>
                <w:noProof/>
                <w:lang w:val="en-US" w:eastAsia="en-US"/>
              </w:rPr>
              <w:t>06</w:t>
            </w:r>
          </w:p>
        </w:tc>
      </w:tr>
      <w:tr w:rsidR="00AB6636" w:rsidRPr="00B120C3" w14:paraId="6F212C73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5A70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5A70E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46B5681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FF1C72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5A70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5A70E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5A70EF">
        <w:tc>
          <w:tcPr>
            <w:tcW w:w="1843" w:type="dxa"/>
          </w:tcPr>
          <w:p w14:paraId="4B115B8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384FF301" w:rsidR="00BE53CD" w:rsidRDefault="00BE53CD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Test case shall send MAC PDU DATA marked as retransmission in order to verify the test purpose. Therefore, to indicate data as a retransmission, </w:t>
            </w:r>
            <w:r w:rsidR="00B464F2">
              <w:rPr>
                <w:rFonts w:ascii="Arial" w:hAnsi="Arial" w:cs="Arial"/>
                <w:noProof/>
                <w:lang w:eastAsia="en-US"/>
              </w:rPr>
              <w:t xml:space="preserve">TTCN shall configure the next DL assigment setting </w:t>
            </w:r>
            <w:r>
              <w:rPr>
                <w:rFonts w:ascii="Arial" w:hAnsi="Arial" w:cs="Arial"/>
                <w:noProof/>
                <w:lang w:eastAsia="en-US"/>
              </w:rPr>
              <w:t>toggle</w:t>
            </w:r>
            <w:r w:rsidR="00B464F2">
              <w:rPr>
                <w:rFonts w:ascii="Arial" w:hAnsi="Arial" w:cs="Arial"/>
                <w:noProof/>
                <w:lang w:eastAsia="en-US"/>
              </w:rPr>
              <w:t>NDI to false, then SS shall not toggle NDI in the next DL transmission.</w:t>
            </w:r>
          </w:p>
          <w:p w14:paraId="6E2A4148" w14:textId="48944EFF" w:rsidR="0057455E" w:rsidRPr="00E97FAF" w:rsidRDefault="0057455E" w:rsidP="00BE53C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Additionally, SS shall not use automatically the  HARQ id process used by test case procedure. Then, the HARQ id list of permited HARQ id is preconfigure in the test case preamble. </w:t>
            </w:r>
          </w:p>
          <w:p w14:paraId="001B2C8A" w14:textId="2DC2A0B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11D4C42F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025E70" w14:textId="77777777" w:rsidR="00AB6636" w:rsidRDefault="00BE53CD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MAC PDU sent in DL market as retransmission</w:t>
            </w:r>
            <w:r w:rsidR="009F74B6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49DCA7CA" w14:textId="77777777" w:rsidR="009F74B6" w:rsidRDefault="009F74B6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HARQ id process used by the SS in automatic mode are preconfigured.</w:t>
            </w:r>
          </w:p>
          <w:p w14:paraId="14D2B152" w14:textId="124DB31A" w:rsidR="00645AAE" w:rsidRPr="00E97FAF" w:rsidRDefault="00645AAE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B2357AA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06D553D4" w:rsidR="00AB6636" w:rsidRPr="00B120C3" w:rsidRDefault="00E564DE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564DE">
              <w:rPr>
                <w:rFonts w:ascii="Arial" w:hAnsi="Arial" w:cs="Arial"/>
                <w:noProof/>
                <w:lang w:eastAsia="en-US"/>
              </w:rPr>
              <w:t>A non-conformant UE may pass the test case</w:t>
            </w:r>
          </w:p>
        </w:tc>
      </w:tr>
      <w:tr w:rsidR="00AB6636" w:rsidRPr="00B120C3" w14:paraId="0C20428A" w14:textId="77777777" w:rsidTr="005A70EF">
        <w:tc>
          <w:tcPr>
            <w:tcW w:w="2694" w:type="dxa"/>
            <w:gridSpan w:val="2"/>
          </w:tcPr>
          <w:p w14:paraId="2EDC80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69F2610D" w:rsidR="00AB6636" w:rsidRPr="00B120C3" w:rsidRDefault="00CC65C3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CC65C3">
              <w:rPr>
                <w:rFonts w:ascii="Arial" w:hAnsi="Arial" w:cs="Arial"/>
                <w:noProof/>
                <w:lang w:eastAsia="en-US"/>
              </w:rPr>
              <w:t>7.1.1.9.1.ENDC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CC65C3">
              <w:rPr>
                <w:rFonts w:ascii="Arial" w:hAnsi="Arial" w:cs="Arial"/>
                <w:noProof/>
                <w:lang w:eastAsia="en-US"/>
              </w:rPr>
              <w:t>7.1.1.9.1.NR5GC</w:t>
            </w:r>
          </w:p>
        </w:tc>
      </w:tr>
      <w:tr w:rsidR="00AB6636" w:rsidRPr="00B120C3" w14:paraId="130C11FD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5A70E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5A70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5A7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5A70E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5A70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p w14:paraId="2813C637" w14:textId="77777777" w:rsidR="00070C0E" w:rsidRDefault="00070C0E" w:rsidP="00070C0E"/>
    <w:p w14:paraId="1CE8CBBA" w14:textId="27F3B342" w:rsidR="000E0537" w:rsidRPr="000E0537" w:rsidRDefault="000E0537" w:rsidP="000E0537">
      <w:pPr>
        <w:keepNext/>
        <w:keepLines/>
        <w:numPr>
          <w:ilvl w:val="0"/>
          <w:numId w:val="10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hAnsi="Arial"/>
          <w:b/>
          <w:sz w:val="36"/>
          <w:lang w:eastAsia="en-US"/>
        </w:rPr>
      </w:pPr>
      <w:bookmarkStart w:id="1" w:name="_Toc122434488"/>
      <w:bookmarkStart w:id="2" w:name="_Toc295288959"/>
      <w:bookmarkStart w:id="3" w:name="_Toc88425172"/>
      <w:r w:rsidRPr="000E0537">
        <w:rPr>
          <w:rFonts w:ascii="Arial" w:hAnsi="Arial"/>
          <w:b/>
          <w:sz w:val="36"/>
          <w:lang w:eastAsia="en-US"/>
        </w:rPr>
        <w:t>Corrections required</w:t>
      </w:r>
      <w:bookmarkEnd w:id="1"/>
      <w:bookmarkEnd w:id="2"/>
      <w:r w:rsidRPr="000E0537">
        <w:rPr>
          <w:rFonts w:ascii="Arial" w:hAnsi="Arial"/>
          <w:b/>
          <w:sz w:val="36"/>
          <w:lang w:eastAsia="en-US"/>
        </w:rPr>
        <w:t xml:space="preserve"> to test case 7.1.1.</w:t>
      </w:r>
      <w:r>
        <w:rPr>
          <w:rFonts w:ascii="Arial" w:hAnsi="Arial"/>
          <w:b/>
          <w:sz w:val="36"/>
          <w:lang w:eastAsia="en-US"/>
        </w:rPr>
        <w:t>9</w:t>
      </w:r>
      <w:r w:rsidRPr="000E0537">
        <w:rPr>
          <w:rFonts w:ascii="Arial" w:hAnsi="Arial"/>
          <w:b/>
          <w:sz w:val="36"/>
          <w:lang w:eastAsia="en-US"/>
        </w:rPr>
        <w:t>.1</w:t>
      </w:r>
      <w:bookmarkEnd w:id="3"/>
    </w:p>
    <w:p w14:paraId="29DC5E56" w14:textId="6B6BB856" w:rsidR="000E0537" w:rsidRPr="000E0537" w:rsidRDefault="000E0537" w:rsidP="00801054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bookmarkStart w:id="4" w:name="_Toc88425173"/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801054"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0537" w:rsidRPr="000E0537" w14:paraId="145B9717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D2D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A5D" w14:textId="6C2FBA28" w:rsidR="000E0537" w:rsidRPr="000E0537" w:rsidRDefault="00801054" w:rsidP="0080105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431106">
              <w:rPr>
                <w:rFonts w:ascii="Arial" w:hAnsi="Arial" w:cs="Arial"/>
              </w:rPr>
              <w:t>f_TC_7_1_1_9_1_NR5GC</w:t>
            </w:r>
          </w:p>
        </w:tc>
      </w:tr>
      <w:tr w:rsidR="000E0537" w:rsidRPr="000E0537" w14:paraId="23BC82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70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B4D1" w14:textId="5A8439DE" w:rsidR="000E0537" w:rsidRPr="000E0537" w:rsidRDefault="00CF4F8A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Configure the SS to not use the HARQ id </w:t>
            </w:r>
            <w:r w:rsidR="006C4202">
              <w:rPr>
                <w:rFonts w:ascii="Arial" w:hAnsi="Arial" w:cs="Arial"/>
              </w:rPr>
              <w:t>5 and 1</w:t>
            </w:r>
            <w:r>
              <w:rPr>
                <w:rFonts w:ascii="Arial" w:hAnsi="Arial" w:cs="Arial"/>
              </w:rPr>
              <w:t xml:space="preserve">used </w:t>
            </w:r>
            <w:r w:rsidR="006410EB">
              <w:rPr>
                <w:rFonts w:ascii="Arial" w:hAnsi="Arial" w:cs="Arial"/>
              </w:rPr>
              <w:t>in the test case body at steps 1/6 and 17/25</w:t>
            </w:r>
            <w:r>
              <w:rPr>
                <w:rFonts w:ascii="Arial" w:hAnsi="Arial" w:cs="Arial"/>
              </w:rPr>
              <w:t>.</w:t>
            </w:r>
          </w:p>
        </w:tc>
      </w:tr>
      <w:tr w:rsidR="000E0537" w:rsidRPr="000E0537" w14:paraId="5068A17A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AC5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B68A" w14:textId="5E091C7F" w:rsidR="000E0537" w:rsidRPr="000E0537" w:rsidRDefault="00545B39" w:rsidP="00801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 of allowed HARQ id process in the test case sent to the SS.</w:t>
            </w:r>
          </w:p>
        </w:tc>
      </w:tr>
      <w:tr w:rsidR="000E0537" w:rsidRPr="000E0537" w14:paraId="5C3B354C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9AE3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E0F1" w14:textId="77777777" w:rsidR="000E0537" w:rsidRPr="000E0537" w:rsidRDefault="000E0537" w:rsidP="000E05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MAC_NR5GC</w:t>
            </w:r>
          </w:p>
        </w:tc>
      </w:tr>
      <w:tr w:rsidR="000E0537" w:rsidRPr="000E0537" w14:paraId="5A65844B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3D7" w14:textId="77777777" w:rsidR="000E0537" w:rsidRPr="00D5264F" w:rsidRDefault="000E0537" w:rsidP="000E0537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magenta"/>
                <w:lang w:eastAsia="en-US"/>
              </w:rPr>
            </w:pPr>
            <w:r w:rsidRPr="00D5264F">
              <w:rPr>
                <w:rFonts w:ascii="Arial" w:hAnsi="Arial"/>
                <w:b/>
                <w:highlight w:val="magenta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CA23" w14:textId="5AACE5FB" w:rsidR="000E0537" w:rsidRPr="00D5264F" w:rsidRDefault="00D5264F" w:rsidP="000E053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magenta"/>
                <w:lang w:eastAsia="zh-CN"/>
              </w:rPr>
            </w:pPr>
            <w:r w:rsidRPr="00D5264F">
              <w:rPr>
                <w:rFonts w:ascii="Arial" w:hAnsi="Arial"/>
                <w:highlight w:val="magenta"/>
                <w:lang w:eastAsia="zh-CN"/>
              </w:rPr>
              <w:t>Postponed pending on further discussion</w:t>
            </w:r>
            <w:r>
              <w:rPr>
                <w:rFonts w:ascii="Arial" w:hAnsi="Arial"/>
                <w:highlight w:val="magenta"/>
                <w:lang w:eastAsia="zh-CN"/>
              </w:rPr>
              <w:t xml:space="preserve"> – related to R5w220021</w:t>
            </w:r>
          </w:p>
        </w:tc>
      </w:tr>
    </w:tbl>
    <w:p w14:paraId="03911A73" w14:textId="77777777" w:rsidR="000E0537" w:rsidRPr="000E0537" w:rsidRDefault="000E0537" w:rsidP="003C02B8">
      <w:pPr>
        <w:overflowPunct/>
        <w:autoSpaceDE/>
        <w:autoSpaceDN/>
        <w:adjustRightInd/>
        <w:spacing w:after="0"/>
        <w:ind w:left="852"/>
        <w:textAlignment w:val="auto"/>
        <w:rPr>
          <w:rFonts w:ascii="Arial" w:hAnsi="Arial"/>
          <w:b/>
        </w:rPr>
      </w:pPr>
    </w:p>
    <w:p w14:paraId="70B06226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E0537" w:rsidRPr="000E0537" w14:paraId="6794B71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0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395128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7985FD6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4574A2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3C4D68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1676F8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82F8B5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A8BE1DF" w14:textId="1CE8D91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364F1A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7297F5C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ABD9AA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6E2E922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A16AF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64B9E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D856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328A4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2EEF3D1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07E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preamble</w:t>
            </w:r>
          </w:p>
          <w:p w14:paraId="68FF8ED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f_NR5GC_Preamble(nr_Cell1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STATE_IDLE_1A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TESTModeA_ON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17EF2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43D85B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40080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E8033F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f_NR_GetDefaultDRB_ForFirstPDUSession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601D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DRB in No MAC header manipulation in DL and RLC and PDCP in transparent mode</w:t>
            </w:r>
          </w:p>
          <w:p w14:paraId="1990712A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552219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cs_38508_NRDRB_ToAddMod( f_NR_GetSDAP_InDRBList(v_DRBId)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AE0573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cs_38508_PDCP_Config(ms60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1B7E578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f_NR_ReconfigureRLC_AM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58F1D17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FFE2EEE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lastRenderedPageBreak/>
              <w:t>                                                     f_NR_UL_AM_T_PollRetransmit(f_NR_CellInfo_GetIsFR1(nr_Cell1))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55B32B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6B61AB4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32B6560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2DCE29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EEEEA4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f_NR_DL_AM_T_Reassembly(f_NR_CellInfo_GetIsFR1(nr_Cell1)))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9F14E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//Bring UE to State 3A</w:t>
            </w:r>
          </w:p>
          <w:p w14:paraId="47F139E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C475346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7525DAD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DE086F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9A7B39C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1A252BF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0B4D328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B97D69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B0FE9CB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952C05B" w14:textId="787A7E3A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AA459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D3C863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5F626C7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F3A73B1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0750725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349FF8F9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81F3CD3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16D58B8" w14:textId="77777777" w:rsidR="00F12808" w:rsidRPr="00F12808" w:rsidRDefault="00F12808" w:rsidP="00F12808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E73B286" w14:textId="77777777" w:rsidR="000E0537" w:rsidRPr="000E0537" w:rsidRDefault="000E0537" w:rsidP="00F12808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F40C34C" w14:textId="77777777" w:rsidR="000E0537" w:rsidRP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02912191" w14:textId="25C4FE89" w:rsidR="000E0537" w:rsidRDefault="000E0537" w:rsidP="000E05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49C55760" w14:textId="77777777" w:rsidR="000E0537" w:rsidRPr="000E0537" w:rsidRDefault="000E0537" w:rsidP="000E0537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377A64" w14:paraId="73A2D1F6" w14:textId="77777777" w:rsidTr="00377A64">
        <w:tc>
          <w:tcPr>
            <w:tcW w:w="9641" w:type="dxa"/>
          </w:tcPr>
          <w:p w14:paraId="5C2877F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f_TC_7_1_1_9_1_NR5GC()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NR5GC_PTC</w:t>
            </w:r>
          </w:p>
          <w:p w14:paraId="1790255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Reset</w:t>
            </w:r>
          </w:p>
          <w:p w14:paraId="0FF53AD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v_DRBId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DE575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C88D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9F3CC7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NR_RLC_BearerToAddModList_Type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v_RLC_BearerConfigList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8F8659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C5D788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12808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12808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8E6328E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22E452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141EF1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f_NR5GC_Init(NR_1)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2157FA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0DCE8BB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47D212B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f_NR5GC_RRC_ConnectedState3N_Def(nr_Cell1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123F7C6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TEST_LOOPModeA_ON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BE56137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9CF3F3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9F335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v_RLC_BearerConfigList</w:t>
            </w:r>
            <w:proofErr w:type="spellEnd"/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B40F3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MAC_CellGroupConfig</w:t>
            </w:r>
            <w:proofErr w:type="spellEnd"/>
          </w:p>
          <w:p w14:paraId="6CB9B94D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{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}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06C1E0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486E71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67C1A42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highlight w:val="yellow"/>
                <w:lang w:val="en-US" w:eastAsia="en-US"/>
              </w:rPr>
              <w:t>//Restrict the SS to use of the HARQ proccess id used by the test cases</w:t>
            </w:r>
          </w:p>
          <w:p w14:paraId="0AC2D0A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   f_NR_SS_CommonCellConfig(nr_Cell1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6ECC16E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</w:t>
            </w:r>
          </w:p>
          <w:p w14:paraId="26983DA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828C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048B05A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fl_TC_7_1_1_9_1_NR_TestBody(v_DRBId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v_SS_DRB_ConfigList)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FA25F42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32D5CC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12808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E4C935C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ABE0743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f_NR5GC_OpenUE_TestLoopMode_Deactivate_TestMode(nr_Cell1)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12808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R5s210138 sic@</w:t>
            </w:r>
          </w:p>
          <w:p w14:paraId="7729832F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f_NR_Postamble</w:t>
            </w:r>
            <w:proofErr w:type="spellEnd"/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STATE_CONNECTED_3A)</w:t>
            </w:r>
            <w:r w:rsidRPr="00F12808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E9A86DB" w14:textId="77777777" w:rsidR="00377A64" w:rsidRPr="00F12808" w:rsidRDefault="00377A64" w:rsidP="00377A64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12808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72098E3E" w14:textId="77777777" w:rsidR="00377A64" w:rsidRDefault="00377A64" w:rsidP="004A1A5A"/>
        </w:tc>
      </w:tr>
    </w:tbl>
    <w:p w14:paraId="2C92E679" w14:textId="46572A1F" w:rsidR="00A822F8" w:rsidRDefault="00A822F8" w:rsidP="004A1A5A"/>
    <w:p w14:paraId="18F7B4F7" w14:textId="71E62911" w:rsidR="00CF4F8A" w:rsidRDefault="00CF4F8A" w:rsidP="004A1A5A"/>
    <w:p w14:paraId="25C25A01" w14:textId="2C039056" w:rsidR="00CF4F8A" w:rsidRDefault="00CF4F8A" w:rsidP="004A1A5A"/>
    <w:p w14:paraId="63C4E51F" w14:textId="77777777" w:rsidR="00CF4F8A" w:rsidRPr="000E0537" w:rsidRDefault="00CF4F8A" w:rsidP="00CF4F8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801054">
        <w:rPr>
          <w:rFonts w:ascii="Arial" w:hAnsi="Arial" w:cs="Arial"/>
          <w:b/>
          <w:color w:val="000000"/>
          <w:sz w:val="32"/>
          <w:lang w:val="en-US"/>
        </w:rPr>
        <w:t>f_TC_7_1_1_9_1_NR5GC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4F8A" w:rsidRPr="000E0537" w14:paraId="526FFD6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BAF8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45E" w14:textId="179F3407" w:rsidR="00CF4F8A" w:rsidRPr="000E0537" w:rsidRDefault="00404B5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>
              <w:rPr>
                <w:rFonts w:ascii="Arial" w:hAnsi="Arial" w:cs="Arial"/>
              </w:rPr>
              <w:t>f_</w:t>
            </w:r>
            <w:r w:rsidR="00CF4F8A" w:rsidRPr="00801054">
              <w:rPr>
                <w:rFonts w:ascii="Arial" w:hAnsi="Arial" w:cs="Arial"/>
              </w:rPr>
              <w:t>TC_7_1_1_9_1_</w:t>
            </w:r>
            <w:r w:rsidRPr="00404B5F">
              <w:rPr>
                <w:rFonts w:ascii="Arial" w:hAnsi="Arial" w:cs="Arial"/>
              </w:rPr>
              <w:t>ENDC_NR</w:t>
            </w:r>
          </w:p>
        </w:tc>
      </w:tr>
      <w:tr w:rsidR="00CF4F8A" w:rsidRPr="000E0537" w14:paraId="76C7FA81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6983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66F" w14:textId="284A6FAB" w:rsidR="00CF4F8A" w:rsidRPr="000E0537" w:rsidRDefault="00404B5F" w:rsidP="00CF4F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11C8499F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312E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2EE" w14:textId="4DAB1C65" w:rsidR="00CF4F8A" w:rsidRPr="000E0537" w:rsidRDefault="00404B5F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1.1.</w:t>
            </w:r>
          </w:p>
        </w:tc>
      </w:tr>
      <w:tr w:rsidR="00CF4F8A" w:rsidRPr="000E0537" w14:paraId="7FF3C323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2557" w14:textId="77777777" w:rsidR="00CF4F8A" w:rsidRPr="000E0537" w:rsidRDefault="00CF4F8A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682" w14:textId="0BE3A0F2" w:rsidR="00CF4F8A" w:rsidRPr="000E0537" w:rsidRDefault="00CF4F8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0E0537">
              <w:rPr>
                <w:rFonts w:ascii="Arial" w:hAnsi="Arial" w:cs="Arial"/>
              </w:rPr>
              <w:t>MAC_</w:t>
            </w:r>
            <w:r w:rsidR="00F66A7B">
              <w:rPr>
                <w:rFonts w:ascii="Arial" w:hAnsi="Arial" w:cs="Arial"/>
              </w:rPr>
              <w:t>NR_END</w:t>
            </w:r>
            <w:r w:rsidR="006410EB">
              <w:rPr>
                <w:rFonts w:ascii="Arial" w:hAnsi="Arial" w:cs="Arial"/>
              </w:rPr>
              <w:t>C</w:t>
            </w:r>
          </w:p>
        </w:tc>
      </w:tr>
      <w:tr w:rsidR="00D5264F" w:rsidRPr="000E0537" w14:paraId="14B47DEB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0F9" w14:textId="77777777" w:rsidR="00D5264F" w:rsidRPr="00D5264F" w:rsidRDefault="00D5264F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magenta"/>
                <w:lang w:eastAsia="en-US"/>
              </w:rPr>
            </w:pPr>
            <w:r w:rsidRPr="00D5264F">
              <w:rPr>
                <w:rFonts w:ascii="Arial" w:hAnsi="Arial"/>
                <w:b/>
                <w:highlight w:val="magenta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D30" w14:textId="77777777" w:rsidR="00D5264F" w:rsidRPr="00D5264F" w:rsidRDefault="00D5264F" w:rsidP="00897386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magenta"/>
                <w:lang w:eastAsia="zh-CN"/>
              </w:rPr>
            </w:pPr>
            <w:r w:rsidRPr="00D5264F">
              <w:rPr>
                <w:rFonts w:ascii="Arial" w:hAnsi="Arial"/>
                <w:highlight w:val="magenta"/>
                <w:lang w:eastAsia="zh-CN"/>
              </w:rPr>
              <w:t>Postponed pending on further discussion</w:t>
            </w:r>
            <w:r>
              <w:rPr>
                <w:rFonts w:ascii="Arial" w:hAnsi="Arial"/>
                <w:highlight w:val="magenta"/>
                <w:lang w:eastAsia="zh-CN"/>
              </w:rPr>
              <w:t xml:space="preserve"> – related to R5w220021</w:t>
            </w:r>
          </w:p>
        </w:tc>
      </w:tr>
    </w:tbl>
    <w:p w14:paraId="2159A7D7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07889ADB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4F8A" w:rsidRPr="000E0537" w14:paraId="485D0CB6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EC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7F21DC8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5115DC2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EAC46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BE2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F8DE8A6" w14:textId="683A6D28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Cell parameters</w:t>
            </w:r>
          </w:p>
          <w:p w14:paraId="7222F45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2052EE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BE5713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v_MAC_CellGroupConfig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f_NR_CellInfo_GetMAC_CellGroupConfig(nr_Cell1)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0C3448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schedulingRequestConfig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schedulingRequestToAddModList[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sr_TransMax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n64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D7F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f_NR_CellInfo_SetMAC_CellGroupConfig(nr_Cell1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496A6E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28CE02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//Create and configure NR cell1</w:t>
            </w:r>
          </w:p>
          <w:p w14:paraId="2181016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f_NR_CellConfig_Def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D1FAB5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Get NR capabilities sent during EUTRA preamble</w:t>
            </w:r>
          </w:p>
          <w:p w14:paraId="72FD7AD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f_NR_ENDC_PreambleOnEUTRA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MCG_Only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5EF16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f_NR_AS_CipheringAlgorithm_Set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(nea0)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60187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B98815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//set PDCP parameter 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discardTimer</w:t>
            </w:r>
            <w:proofErr w:type="spellEnd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 to 60ms</w:t>
            </w:r>
          </w:p>
          <w:p w14:paraId="14A6338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v_DRB_ToAddModList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[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]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cs_38508_DRB_ToAddMod(tsc_NR_DRB2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DRB id</w:t>
            </w:r>
          </w:p>
          <w:p w14:paraId="47142A4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cs_38508_PDCP_Config 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len18bits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default is 18 bits from 38.508-1</w:t>
            </w:r>
          </w:p>
          <w:p w14:paraId="6BA6F8F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AAE88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5AA8B07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48651B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//Configure on SS the SCG DRB in No MAC header manipulation in DL and RLC and PDCP in transparent mode</w:t>
            </w:r>
          </w:p>
          <w:p w14:paraId="7FFACCA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v_SS_Drb_ConfigList 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{cs_NR_SS_RadioBearer_MAC_TestMode(tsc_NR_DRB2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cs_NR_MAC_TestModeInfo_NoHeaderManipulationDL_UL)}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38ADCD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f_NR_ENDC_ConfigAM_UM(nr_Cell1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v_DRB_ToAddModList)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E84668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685F2C0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629E03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F8C65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</w:p>
          <w:p w14:paraId="38100B6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A91A67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0ACD4DD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6EF8C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949CF1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F9B84EB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6C470F1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D1B293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6091BFE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7683A0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2A70A2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4D3CFA1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533D9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0F6E9F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968E66E" w14:textId="77777777" w:rsidR="00CF4F8A" w:rsidRPr="000E0537" w:rsidRDefault="00CF4F8A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4BD7A9C" w14:textId="77777777" w:rsidR="00CF4F8A" w:rsidRPr="000E0537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4157A00" w14:textId="77777777" w:rsidR="00CF4F8A" w:rsidRDefault="00CF4F8A" w:rsidP="00CF4F8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26F64F35" w14:textId="77777777" w:rsidR="00CF4F8A" w:rsidRPr="000E0537" w:rsidRDefault="00CF4F8A" w:rsidP="00CF4F8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CF4F8A" w14:paraId="0131FF5A" w14:textId="77777777" w:rsidTr="005A70EF">
        <w:tc>
          <w:tcPr>
            <w:tcW w:w="9641" w:type="dxa"/>
          </w:tcPr>
          <w:p w14:paraId="211885B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f_TC_7_1_1_9_1_ENDC_NR()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ENDC_NR_PTC</w:t>
            </w:r>
          </w:p>
          <w:p w14:paraId="44CDDFD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MAC Reconfiguration and Reset</w:t>
            </w:r>
          </w:p>
          <w:p w14:paraId="2910532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v_SS_Drb_ConfigList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253E8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proofErr w:type="spellStart"/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DRB_ToAddModList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v_DRB_ToAddModList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F8FFA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MAC_CellGroupConfig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v_MAC_CellGroupConfig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73880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template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(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value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 </w:t>
            </w:r>
            <w:r w:rsidRPr="00F66A7B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NR_HarqProcessConfig_Type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v_NR_HarqProcessConfig_DL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 </w:t>
            </w:r>
            <w:r w:rsidRPr="00F66A7B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SpecificSubset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{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0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2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3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4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6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7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}}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93715E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//Init Cell parameters</w:t>
            </w:r>
          </w:p>
          <w:p w14:paraId="31509EE1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f_ENDC_NR_Init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CEBF4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0B041E6B" w14:textId="4975D92D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...</w:t>
            </w:r>
          </w:p>
          <w:p w14:paraId="380FB0B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CFBE92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//Restrict the SS to use of the HARQ proccess id used by the test cases</w:t>
            </w:r>
          </w:p>
          <w:p w14:paraId="772D24C2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f_NR_SS_CommonCellConfig(nr_Cell1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cas_NR_DciDlInfo_REQ(nr_Cell1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cs_TimingInfo_Now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cs_NR_DciDlInfo(cs_NR_DciFormat_1_X_ResourceAssignment(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v_NR_HarqProcessConfig_DL)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)))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19E81646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</w:t>
            </w:r>
          </w:p>
          <w:p w14:paraId="77AB2F34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Wait for Trigger from EUTRA indicating start of Test Body</w:t>
            </w:r>
          </w:p>
          <w:p w14:paraId="7D3ECB6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B08034F" w14:textId="69EC1695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 xml:space="preserve">     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true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73B7A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1B59663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fl_TC_7_1_1_9_1_ENDC_TestBody(tsc_NR_DRB2)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B36967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30DF864F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f_NR_TestBody_Set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r w:rsidRPr="00F66A7B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306223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Send Trigger to EUTRA indicating Finish of Test Body</w:t>
            </w:r>
          </w:p>
          <w:p w14:paraId="7D319F98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f_EUTRA_NR_SendCoOrd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cms_EUTRA_NR_Trigger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3C483F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5507EE1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//Wait from coordination AFTER the connection is released in E-UTRA</w:t>
            </w:r>
          </w:p>
          <w:p w14:paraId="2C464505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f_EUTRA_NR_WaitForCoOrd_Trigger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(EUTRA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proofErr w:type="spellStart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</w:t>
            </w: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ED2A809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</w:t>
            </w:r>
            <w:proofErr w:type="spellStart"/>
            <w:r w:rsidRPr="00F66A7B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Postamble</w:t>
            </w:r>
            <w:proofErr w:type="spellEnd"/>
          </w:p>
          <w:p w14:paraId="1285253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f_NR_ReleaseAllCells</w:t>
            </w:r>
            <w:proofErr w:type="spellEnd"/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()</w:t>
            </w:r>
            <w:r w:rsidRPr="00F66A7B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8F2189C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1AA6D9CA" w14:textId="77777777" w:rsidR="00F66A7B" w:rsidRPr="00F66A7B" w:rsidRDefault="00F66A7B" w:rsidP="00F66A7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CEED36E" w14:textId="77777777" w:rsidR="00CF4F8A" w:rsidRDefault="00CF4F8A" w:rsidP="005A70EF"/>
        </w:tc>
      </w:tr>
    </w:tbl>
    <w:p w14:paraId="1FC50105" w14:textId="48C4F1A7" w:rsidR="00CF4F8A" w:rsidRDefault="00CF4F8A" w:rsidP="004A1A5A"/>
    <w:p w14:paraId="46775D06" w14:textId="6C388259" w:rsidR="005A70EF" w:rsidRDefault="005A70EF" w:rsidP="004A1A5A"/>
    <w:p w14:paraId="2C54DA4F" w14:textId="0BCAA253" w:rsidR="005A70EF" w:rsidRPr="000E0537" w:rsidRDefault="005A70EF" w:rsidP="005A70EF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function </w:t>
      </w:r>
      <w:proofErr w:type="spellStart"/>
      <w:r w:rsidRPr="005A70EF">
        <w:rPr>
          <w:rFonts w:ascii="Arial" w:hAnsi="Arial" w:cs="Arial"/>
          <w:b/>
          <w:color w:val="000000"/>
          <w:sz w:val="32"/>
        </w:rPr>
        <w:t>f_NR_SS_CellConfig_DciDlInfo_Retransmission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A70EF" w:rsidRPr="000E0537" w14:paraId="5C9FDFE0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D87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B23" w14:textId="37556066" w:rsidR="005A70EF" w:rsidRPr="000E0537" w:rsidRDefault="005A70EF" w:rsidP="005A70EF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5A70EF">
              <w:rPr>
                <w:rFonts w:ascii="Arial" w:hAnsi="Arial" w:cs="Arial"/>
              </w:rPr>
              <w:t>f_NR_SS_CellConfig_DciDlInfo_Retransmission</w:t>
            </w:r>
            <w:proofErr w:type="spellEnd"/>
          </w:p>
        </w:tc>
      </w:tr>
      <w:tr w:rsidR="005A70EF" w:rsidRPr="000E0537" w14:paraId="3E8B0160" w14:textId="77777777" w:rsidTr="005A70E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D1F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BEC" w14:textId="03EC630E" w:rsidR="005A70EF" w:rsidRPr="000E0537" w:rsidRDefault="006410EB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function to reconfigure </w:t>
            </w:r>
            <w:r w:rsidR="00051E57">
              <w:rPr>
                <w:rFonts w:ascii="Arial" w:hAnsi="Arial" w:cs="Arial"/>
              </w:rPr>
              <w:t xml:space="preserve">DL DCI </w:t>
            </w:r>
            <w:r>
              <w:rPr>
                <w:rFonts w:ascii="Arial" w:hAnsi="Arial" w:cs="Arial"/>
              </w:rPr>
              <w:t>in SS</w:t>
            </w:r>
            <w:r w:rsidR="00051E57">
              <w:rPr>
                <w:rFonts w:ascii="Arial" w:hAnsi="Arial" w:cs="Arial"/>
              </w:rPr>
              <w:t xml:space="preserve"> to not </w:t>
            </w:r>
            <w:proofErr w:type="spellStart"/>
            <w:r w:rsidR="00051E57">
              <w:rPr>
                <w:rFonts w:ascii="Arial" w:hAnsi="Arial" w:cs="Arial"/>
              </w:rPr>
              <w:t>toggleNDI</w:t>
            </w:r>
            <w:proofErr w:type="spellEnd"/>
            <w:r w:rsidR="00051E57">
              <w:rPr>
                <w:rFonts w:ascii="Arial" w:hAnsi="Arial" w:cs="Arial"/>
              </w:rPr>
              <w:t xml:space="preserve"> in order to signal tha</w:t>
            </w:r>
            <w:r>
              <w:rPr>
                <w:rFonts w:ascii="Arial" w:hAnsi="Arial" w:cs="Arial"/>
              </w:rPr>
              <w:t>t</w:t>
            </w:r>
            <w:r w:rsidR="00051E57">
              <w:rPr>
                <w:rFonts w:ascii="Arial" w:hAnsi="Arial" w:cs="Arial"/>
              </w:rPr>
              <w:t xml:space="preserve"> the next DL data is a retransmission</w:t>
            </w:r>
          </w:p>
        </w:tc>
      </w:tr>
      <w:tr w:rsidR="005A70EF" w:rsidRPr="000E0537" w14:paraId="0E7D2CF5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92E5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55EC" w14:textId="4C32CD1B" w:rsidR="005A70EF" w:rsidRPr="000E0537" w:rsidRDefault="00051E57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Set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flag to false in the configuration of the next TBS sent in DL.</w:t>
            </w:r>
          </w:p>
        </w:tc>
      </w:tr>
      <w:tr w:rsidR="005A70EF" w:rsidRPr="000E0537" w14:paraId="6E562FA9" w14:textId="77777777" w:rsidTr="005A70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6DF8" w14:textId="77777777" w:rsidR="005A70EF" w:rsidRPr="000E0537" w:rsidRDefault="005A70EF" w:rsidP="005A70EF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C16C" w14:textId="15BFE4A8" w:rsidR="005A70EF" w:rsidRPr="000E0537" w:rsidRDefault="00676EAA" w:rsidP="005A70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D5264F" w:rsidRPr="000E0537" w14:paraId="3D9FC44D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209B" w14:textId="77777777" w:rsidR="00D5264F" w:rsidRPr="00D5264F" w:rsidRDefault="00D5264F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magenta"/>
                <w:lang w:eastAsia="en-US"/>
              </w:rPr>
            </w:pPr>
            <w:r w:rsidRPr="00D5264F">
              <w:rPr>
                <w:rFonts w:ascii="Arial" w:hAnsi="Arial"/>
                <w:b/>
                <w:highlight w:val="magenta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888" w14:textId="4A83FF7D" w:rsidR="00D5264F" w:rsidRPr="00D5264F" w:rsidRDefault="00D5264F" w:rsidP="00897386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magenta"/>
                <w:lang w:eastAsia="zh-CN"/>
              </w:rPr>
            </w:pPr>
            <w:r w:rsidRPr="00D5264F">
              <w:rPr>
                <w:rFonts w:ascii="Arial" w:hAnsi="Arial"/>
                <w:highlight w:val="magenta"/>
                <w:lang w:eastAsia="zh-CN"/>
              </w:rPr>
              <w:t>Postponed pending on further discussion – related to R5w220021</w:t>
            </w:r>
          </w:p>
        </w:tc>
      </w:tr>
    </w:tbl>
    <w:p w14:paraId="33DC527B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26550DF4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A70EF" w:rsidRPr="000E0537" w14:paraId="52B10E84" w14:textId="77777777" w:rsidTr="005A70E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AFE" w14:textId="77777777" w:rsidR="00271193" w:rsidRPr="00271193" w:rsidRDefault="005A70EF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="00271193"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f_NR_SS_CellConfig_DciDlInfo_Retransmission(</w:t>
            </w:r>
            <w:r w:rsidR="00271193"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NR_CellId_Type</w:t>
            </w:r>
            <w:r w:rsidR="00271193"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p_NR_CellId</w:t>
            </w:r>
            <w:r w:rsidR="00271193"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7D2299C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TimingInfo_Type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64932D5F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D407E55" w14:textId="77777777" w:rsidR="00271193" w:rsidRPr="003B0875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NR_TransportBlockRetransmissionList_Type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p_TransportBlockRetransmissionList2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E3B878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NR_HarqProcessConfig_Type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p_HarqProcessConfig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CCA26D2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p_CnfFlag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4020A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613182C1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43720905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271193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template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271193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NR_DciDlInfo_Type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 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cs_NR_DciDlInfo(cs_NR_DciFormat_1_X_ResourceAssignment(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8D0D5AB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cs_NR_TransportBlockSchedulingDL_Explicit(p_TransportBlockRetransmissionList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EA1B439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p_TransportBlockRetransmissionList2)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C8BC3E7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p_HarqProcessConfig))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E73C8E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f_NR_SS_CommonCellConfig(p_NR_CellId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cas_NR_DciDlInfo_REQ(p_NR_CellId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p_TimingInfo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v_DciDlInfo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p_CnfFlag))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A0AB994" w14:textId="77777777" w:rsidR="00271193" w:rsidRPr="00271193" w:rsidRDefault="00271193" w:rsidP="00271193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271193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271193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6D77505" w14:textId="7D8254F4" w:rsidR="005A70EF" w:rsidRPr="000E0537" w:rsidRDefault="005A70EF" w:rsidP="005A70EF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6D86C5A7" w14:textId="77777777" w:rsidR="005A70EF" w:rsidRPr="000E0537" w:rsidRDefault="005A70EF" w:rsidP="005A70E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6CDDFE9D" w14:textId="77777777" w:rsidR="005A70EF" w:rsidRPr="004A1A5A" w:rsidRDefault="005A70EF" w:rsidP="005A70EF"/>
    <w:p w14:paraId="5D25CE85" w14:textId="6322A847" w:rsidR="000D2E7D" w:rsidRPr="000E0537" w:rsidRDefault="000D2E7D" w:rsidP="000D2E7D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New template </w:t>
      </w:r>
      <w:proofErr w:type="spellStart"/>
      <w:r w:rsidRPr="000D2E7D">
        <w:rPr>
          <w:rFonts w:ascii="Arial" w:hAnsi="Arial" w:cs="Arial"/>
          <w:b/>
          <w:color w:val="000000"/>
          <w:sz w:val="32"/>
        </w:rPr>
        <w:t>cs_NR_TransportBlockRetransmissio</w:t>
      </w:r>
      <w:r w:rsidR="00136CE5">
        <w:rPr>
          <w:rFonts w:ascii="Arial" w:hAnsi="Arial" w:cs="Arial"/>
          <w:b/>
          <w:color w:val="000000"/>
          <w:sz w:val="32"/>
        </w:rPr>
        <w:t>n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2E7D" w:rsidRPr="000E0537" w14:paraId="2DC80EF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BD5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2FE" w14:textId="1A6A13A1" w:rsidR="000D2E7D" w:rsidRPr="000E0537" w:rsidRDefault="008B0C51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proofErr w:type="spellStart"/>
            <w:r w:rsidRPr="008B0C51">
              <w:rPr>
                <w:rFonts w:ascii="Arial" w:hAnsi="Arial" w:cs="Arial"/>
              </w:rPr>
              <w:t>cs_NR_TransportBlockRetransmissio</w:t>
            </w:r>
            <w:r w:rsidR="00B81DE2">
              <w:rPr>
                <w:rFonts w:ascii="Arial" w:hAnsi="Arial" w:cs="Arial"/>
              </w:rPr>
              <w:t>n</w:t>
            </w:r>
            <w:proofErr w:type="spellEnd"/>
          </w:p>
        </w:tc>
      </w:tr>
      <w:tr w:rsidR="000D2E7D" w:rsidRPr="000E0537" w14:paraId="15233F10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A2AD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B7B" w14:textId="4B0875DF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1.3</w:t>
            </w:r>
          </w:p>
        </w:tc>
      </w:tr>
      <w:tr w:rsidR="000D2E7D" w:rsidRPr="000E0537" w14:paraId="0F37C3BA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1731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20" w14:textId="405088E5" w:rsidR="000D2E7D" w:rsidRPr="000E0537" w:rsidRDefault="00EF5C67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New template adding </w:t>
            </w:r>
            <w:proofErr w:type="spellStart"/>
            <w:r>
              <w:rPr>
                <w:rFonts w:ascii="Arial" w:hAnsi="Arial" w:cs="Arial"/>
              </w:rPr>
              <w:t>toggleNDI</w:t>
            </w:r>
            <w:proofErr w:type="spellEnd"/>
            <w:r>
              <w:rPr>
                <w:rFonts w:ascii="Arial" w:hAnsi="Arial" w:cs="Arial"/>
              </w:rPr>
              <w:t xml:space="preserve"> as a</w:t>
            </w:r>
            <w:r w:rsidR="006410E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parameter created.</w:t>
            </w:r>
          </w:p>
        </w:tc>
      </w:tr>
      <w:tr w:rsidR="000D2E7D" w:rsidRPr="000E0537" w14:paraId="713DB0EC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71D6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295" w14:textId="3E936623" w:rsidR="000D2E7D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0D2E7D" w:rsidRPr="000E0537" w14:paraId="4F7E2062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42EC" w14:textId="77777777" w:rsidR="000D2E7D" w:rsidRPr="000E0537" w:rsidRDefault="000D2E7D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4DE" w14:textId="2D1645E4" w:rsidR="000D2E7D" w:rsidRPr="000E0537" w:rsidRDefault="00D5264F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  <w:r w:rsidRPr="00D5264F">
              <w:rPr>
                <w:rFonts w:ascii="Arial" w:hAnsi="Arial"/>
                <w:highlight w:val="magenta"/>
                <w:lang w:eastAsia="zh-CN"/>
              </w:rPr>
              <w:t>Postponed pending on further discussion</w:t>
            </w:r>
            <w:r>
              <w:rPr>
                <w:rFonts w:ascii="Arial" w:hAnsi="Arial"/>
                <w:highlight w:val="magenta"/>
                <w:lang w:eastAsia="zh-CN"/>
              </w:rPr>
              <w:t xml:space="preserve"> – related to R5w220021</w:t>
            </w:r>
          </w:p>
        </w:tc>
      </w:tr>
    </w:tbl>
    <w:p w14:paraId="34AD33A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3A29422" w14:textId="77777777" w:rsidR="000D2E7D" w:rsidRPr="000E0537" w:rsidRDefault="000D2E7D" w:rsidP="000D2E7D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D2E7D" w:rsidRPr="000E0537" w14:paraId="4D645606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2C2" w14:textId="77777777" w:rsidR="00D51E91" w:rsidRPr="00D51E91" w:rsidRDefault="000D2E7D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NR_TransportBlockRetransmissionList_Type cs_NR_TransportBlockRetransmission(</w:t>
            </w:r>
            <w:r w:rsidR="00D51E91" w:rsidRPr="00D51E91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="00D51E91"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NR_ImcsValue_Type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p_ImcsValue</w:t>
            </w:r>
            <w:r w:rsidR="00D51E91"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="00D51E91"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019C9FB1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                                                             </w:t>
            </w:r>
            <w:r w:rsidRPr="00D51E91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boolean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p_ToggleNDI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D51E91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false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</w:p>
          <w:p w14:paraId="70A6FA27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</w:t>
            </w:r>
          </w:p>
          <w:p w14:paraId="50D7947E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cs_NR_TransportBlockSingleTransmission(p_ImcsValue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p_ToggleNDI)</w:t>
            </w:r>
          </w:p>
          <w:p w14:paraId="7968818F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  <w:r w:rsidRPr="00D51E91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3F3858" w14:textId="77777777" w:rsidR="00D51E91" w:rsidRPr="00D51E91" w:rsidRDefault="00D51E91" w:rsidP="00D51E91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51E91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//-----</w:t>
            </w:r>
          </w:p>
          <w:p w14:paraId="5555888C" w14:textId="2AB2F3BD" w:rsidR="000D2E7D" w:rsidRPr="000E0537" w:rsidRDefault="000D2E7D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EED81FF" w14:textId="4B45A4B6" w:rsidR="005A70EF" w:rsidRDefault="005A70EF" w:rsidP="004A1A5A"/>
    <w:p w14:paraId="49CCB4B5" w14:textId="4D3D4E62" w:rsidR="00EA3720" w:rsidRDefault="00EA3720" w:rsidP="004A1A5A"/>
    <w:p w14:paraId="64D0235F" w14:textId="77777777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Pr="00AC0382">
        <w:rPr>
          <w:rFonts w:ascii="Arial" w:hAnsi="Arial" w:cs="Arial"/>
          <w:b/>
          <w:color w:val="000000"/>
          <w:sz w:val="32"/>
        </w:rPr>
        <w:t>f_TC_7_1_1_9_1_Step5to9A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58C827C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F01F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8B5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C0382">
              <w:rPr>
                <w:rFonts w:ascii="Arial" w:hAnsi="Arial" w:cs="Arial"/>
              </w:rPr>
              <w:t>f_TC_7_1_1_9_1_Step5to9A</w:t>
            </w:r>
          </w:p>
        </w:tc>
      </w:tr>
      <w:tr w:rsidR="00676EAA" w:rsidRPr="000E0537" w14:paraId="3068D7CE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EC8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6643" w14:textId="21795650" w:rsidR="00676EAA" w:rsidRPr="000E0537" w:rsidRDefault="00932009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 the test case before step 6, reconfigure DL DCI in SS to not toggle NDI when sending the next DL Data.</w:t>
            </w:r>
          </w:p>
        </w:tc>
      </w:tr>
      <w:tr w:rsidR="00676EAA" w:rsidRPr="000E0537" w14:paraId="00699F2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DE8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34A" w14:textId="77777777" w:rsidR="00676EAA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  <w:p w14:paraId="48870F7A" w14:textId="4BD85604" w:rsidR="00D76C1C" w:rsidRPr="000E0537" w:rsidRDefault="00D76C1C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Additional change: after step 6 the </w:t>
            </w:r>
            <w:proofErr w:type="spellStart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toggleNDI</w:t>
            </w:r>
            <w:proofErr w:type="spellEnd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needs to be reconfigured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back to normal.</w:t>
            </w:r>
          </w:p>
        </w:tc>
      </w:tr>
      <w:tr w:rsidR="00676EAA" w:rsidRPr="000E0537" w14:paraId="6835E6C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665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2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02EB4E9E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5F7D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F069" w14:textId="086E874A" w:rsidR="00D76C1C" w:rsidRDefault="00D5264F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Additional change</w:t>
            </w:r>
            <w:r w:rsidR="00913B84"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: </w:t>
            </w:r>
          </w:p>
          <w:p w14:paraId="225AC3B2" w14:textId="60807604" w:rsidR="00676EAA" w:rsidRDefault="00D76C1C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In the </w:t>
            </w:r>
            <w:r w:rsidRPr="00D76C1C">
              <w:rPr>
                <w:rFonts w:ascii="Arial" w:hAnsi="Arial"/>
                <w:b/>
                <w:color w:val="000000"/>
                <w:highlight w:val="cyan"/>
              </w:rPr>
              <w:t>After Change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: </w:t>
            </w:r>
            <w:r w:rsidR="00913B84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Added function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="00A64DE3">
              <w:rPr>
                <w:rFonts w:ascii="Arial" w:hAnsi="Arial" w:cs="Arial"/>
                <w:sz w:val="18"/>
                <w:szCs w:val="18"/>
                <w:highlight w:val="cyan"/>
              </w:rPr>
              <w:t>before step 9A</w:t>
            </w:r>
            <w:r w:rsidR="00A64DE3"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(see also change 1.7</w:t>
            </w:r>
            <w:r w:rsidR="00A64DE3">
              <w:rPr>
                <w:rFonts w:ascii="Arial" w:hAnsi="Arial" w:cs="Arial"/>
                <w:sz w:val="18"/>
                <w:szCs w:val="18"/>
                <w:highlight w:val="cyan"/>
              </w:rPr>
              <w:t>)</w:t>
            </w:r>
            <w:r w:rsidR="00D5264F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.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D5264F"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</w:t>
            </w:r>
          </w:p>
          <w:p w14:paraId="65763565" w14:textId="1DB075A3" w:rsidR="00D5264F" w:rsidRPr="000E0537" w:rsidRDefault="00D5264F" w:rsidP="006D233B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Postponed pending on further discussion – related to R5w220021</w:t>
            </w:r>
          </w:p>
        </w:tc>
      </w:tr>
    </w:tbl>
    <w:p w14:paraId="1833BE98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42393BB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6DDEB037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47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F66A7B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bookmarkStart w:id="5" w:name="_Hlk89677893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f_TC_7_1_1_9_1_Step5to9A(</w:t>
            </w:r>
            <w:bookmarkEnd w:id="5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47D58B2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66485F03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171DBF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8117A5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8E1D2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400B76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A88809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31B8CE7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</w:p>
          <w:p w14:paraId="19D5368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39A5CB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73E4D49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2CBC907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8FE85A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375B78B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...</w:t>
            </w:r>
          </w:p>
          <w:p w14:paraId="4B33052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58B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A8FE8A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4DDBEC4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090576A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31A5CA5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40507E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6B1075AB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717F042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30D01148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...</w:t>
            </w:r>
          </w:p>
          <w:p w14:paraId="3933D66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14B48F00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31B172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11551A74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08E48659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4CE0742A" w14:textId="77777777" w:rsidTr="006D233B">
        <w:tc>
          <w:tcPr>
            <w:tcW w:w="9641" w:type="dxa"/>
          </w:tcPr>
          <w:p w14:paraId="4202AC4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f_TC_7_1_1_9_1_Step5to9A(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7B97A5C9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R5-206320 sic@</w:t>
            </w:r>
          </w:p>
          <w:p w14:paraId="03BFFE3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7894B7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921F8B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57504E1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v_TimingDL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ED0A39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SubFrameTiming_Type</w:t>
            </w:r>
            <w:proofErr w:type="spellEnd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v_TimingUL</w:t>
            </w:r>
            <w:proofErr w:type="spellEnd"/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6521C76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BEAAC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</w:t>
            </w:r>
            <w:proofErr w:type="spellEnd"/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54D76A6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671AD38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5"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sigloc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B31CC8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void</w:t>
            </w:r>
          </w:p>
          <w:p w14:paraId="107FC211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 R5-213132 sic@</w:t>
            </w:r>
          </w:p>
          <w:p w14:paraId="1044BF0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62040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234164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gets prepared for SR indication and stops default UL grant allocation.</w:t>
            </w:r>
          </w:p>
          <w:p w14:paraId="1EAAE277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CBEA39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589749DF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5A"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 //@sic R5-204418 sic@</w:t>
            </w:r>
          </w:p>
          <w:p w14:paraId="3EF9E4AD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3C6939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4180FE5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6A26A57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6" </w:t>
            </w:r>
            <w:proofErr w:type="spellStart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7A5FDC6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1.</w:t>
            </w:r>
          </w:p>
          <w:p w14:paraId="66057C5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(37B + 3B PDCP Header) + 3B RLC Header + 2B MAC Header = 48B = 384 bits (an allowed TB size as per 38.523-3 Annex B)</w:t>
            </w:r>
          </w:p>
          <w:p w14:paraId="7B7F95D4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v_TimingDL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f_NR_GetNextSendOccasion_DL(nr_Cell1)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Timing of DL</w:t>
            </w:r>
          </w:p>
          <w:p w14:paraId="68A3D4C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v_TimingUL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f_NR_GetNextSendOccasion_ULafterDL(nr_Cell1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v_TimingDL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100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100 ms later</w:t>
            </w:r>
          </w:p>
          <w:p w14:paraId="7026024C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 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R5s210896 sic@</w:t>
            </w:r>
          </w:p>
          <w:p w14:paraId="7D33060E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97C4F62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04AF6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20FE25AA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{cs_NR_DL_MAC_PDU_SDU_SubPDU_Padding ( {cs_NR_MAC_SDU_SubPDU_LI8(p_LCID 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304AF6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304AF6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04AF6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6C2BB218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</w:p>
          <w:p w14:paraId="635C43AB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7 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59CE830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//Check: Does the UE transmit a Scheduling Request</w:t>
            </w:r>
          </w:p>
          <w:p w14:paraId="4F8456F3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3087621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f_NR_PreliminaryPass(__FILE__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7: UE sent Scheduling Request"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A89F44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5DF2ADEC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420715BE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8"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4DA0027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5A44A1BF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3B0875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</w:t>
            </w:r>
          </w:p>
          <w:p w14:paraId="15FE0477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cs_TimingInfo_NR(v_TimingUL)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cs_HarqProcessConfig(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5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4CFE082B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88C49A4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9"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8F1E142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  <w:r w:rsidRPr="003B0875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cr_TimingInfo_Any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025B822A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{cr_NR_UL_MAC_PDU ( {cr_NR_MAC_SDU_SubPDU(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B9D28ED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3B0875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737D143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9C26E9C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9A" </w:t>
            </w:r>
            <w:proofErr w:type="spellStart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31A1790" w14:textId="56AACBFB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  <w:r w:rsidRPr="003B0875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4C2257E9" w14:textId="00DC4EF6" w:rsidR="00D76C1C" w:rsidRPr="00D76C1C" w:rsidRDefault="00D76C1C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 </w:t>
            </w:r>
            <w:proofErr w:type="spellStart"/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>f_NR_SS_CellConfig_DciDlInfo_Automatic</w:t>
            </w:r>
            <w:proofErr w:type="spellEnd"/>
            <w:r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>(nr_Cell1);</w:t>
            </w:r>
            <w:r w:rsidR="00E2756E" w:rsidRPr="008B38C9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</w:t>
            </w:r>
          </w:p>
          <w:p w14:paraId="43D95248" w14:textId="77777777" w:rsidR="003B0875" w:rsidRPr="003B0875" w:rsidRDefault="003B0875" w:rsidP="003B087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f_NR_RLC_Status_MAC_PDU_Tx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p_LCID</w:t>
            </w:r>
            <w:proofErr w:type="spellEnd"/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3B0875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p_NR_DRB_Id</w:t>
            </w:r>
            <w:proofErr w:type="spellEnd"/>
            <w:r w:rsidRPr="003B0875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3B0875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9C2AFD6" w14:textId="77777777" w:rsidR="00676EAA" w:rsidRPr="00304AF6" w:rsidRDefault="00676EAA" w:rsidP="006D233B">
            <w:pPr>
              <w:rPr>
                <w:lang w:val="en-US"/>
              </w:rPr>
            </w:pPr>
          </w:p>
        </w:tc>
      </w:tr>
    </w:tbl>
    <w:p w14:paraId="59D55DC7" w14:textId="77777777" w:rsidR="00676EAA" w:rsidRDefault="00676EAA" w:rsidP="00676EAA"/>
    <w:p w14:paraId="697B720F" w14:textId="77777777" w:rsidR="00676EAA" w:rsidRPr="004A1A5A" w:rsidRDefault="00676EAA" w:rsidP="00676EAA"/>
    <w:p w14:paraId="660DF180" w14:textId="11A2EE32" w:rsidR="00676EAA" w:rsidRPr="000E0537" w:rsidRDefault="00676EAA" w:rsidP="00676EAA">
      <w:pPr>
        <w:keepNext/>
        <w:keepLines/>
        <w:numPr>
          <w:ilvl w:val="1"/>
          <w:numId w:val="11"/>
        </w:numPr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color w:val="000000"/>
          <w:sz w:val="32"/>
          <w:lang w:val="en-US"/>
        </w:rPr>
      </w:pPr>
      <w:r>
        <w:rPr>
          <w:rFonts w:ascii="Arial" w:hAnsi="Arial" w:cs="Arial"/>
          <w:b/>
          <w:color w:val="000000"/>
          <w:sz w:val="32"/>
        </w:rPr>
        <w:t xml:space="preserve">Correction to function </w:t>
      </w:r>
      <w:r w:rsidR="00A91F31" w:rsidRPr="00A91F31">
        <w:rPr>
          <w:rFonts w:ascii="Arial" w:hAnsi="Arial" w:cs="Arial"/>
          <w:b/>
          <w:color w:val="000000"/>
          <w:sz w:val="32"/>
        </w:rPr>
        <w:t>f_TC_7_1_1_9_1_Step24to29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76EAA" w:rsidRPr="000E0537" w14:paraId="4503619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A586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057" w14:textId="38D58850" w:rsidR="00676EAA" w:rsidRPr="000E0537" w:rsidRDefault="00A91F31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onsolas" w:eastAsia="Times New Roman" w:hAnsi="Consolas"/>
                <w:color w:val="333333"/>
                <w:sz w:val="21"/>
                <w:szCs w:val="21"/>
                <w:lang w:val="en-US" w:eastAsia="en-US"/>
              </w:rPr>
            </w:pPr>
            <w:r w:rsidRPr="00A91F31">
              <w:rPr>
                <w:rFonts w:ascii="Arial" w:hAnsi="Arial" w:cs="Arial"/>
              </w:rPr>
              <w:t>f_TC_7_1_1_9_1_Step24to29</w:t>
            </w:r>
          </w:p>
        </w:tc>
      </w:tr>
      <w:tr w:rsidR="00676EAA" w:rsidRPr="000E0537" w14:paraId="4700F83B" w14:textId="77777777" w:rsidTr="006D233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CA2C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34D" w14:textId="2C2D2504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Same as 1.</w:t>
            </w:r>
            <w:r w:rsidR="00932009">
              <w:rPr>
                <w:rFonts w:ascii="Arial" w:hAnsi="Arial" w:cs="Arial"/>
              </w:rPr>
              <w:t>5 in step 25</w:t>
            </w:r>
          </w:p>
        </w:tc>
      </w:tr>
      <w:tr w:rsidR="00676EAA" w:rsidRPr="000E0537" w14:paraId="01273F61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BF5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392" w14:textId="77777777" w:rsidR="00676EAA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DL DCI configured not toggling NDI before sending DL Data. </w:t>
            </w:r>
          </w:p>
          <w:p w14:paraId="279B054E" w14:textId="1FB5FFBE" w:rsidR="003C0F55" w:rsidRPr="000E0537" w:rsidRDefault="003C0F55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An additional change: after step 6 the </w:t>
            </w:r>
            <w:proofErr w:type="spellStart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toggleNDI</w:t>
            </w:r>
            <w:proofErr w:type="spellEnd"/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 needs to be reconfigured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back to normal.</w:t>
            </w:r>
          </w:p>
        </w:tc>
      </w:tr>
      <w:tr w:rsidR="00676EAA" w:rsidRPr="000E0537" w14:paraId="15ABFBB8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F00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6C5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676EAA" w:rsidRPr="000E0537" w14:paraId="16A9F55D" w14:textId="77777777" w:rsidTr="006D233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87C2" w14:textId="77777777" w:rsidR="00676EAA" w:rsidRPr="000E0537" w:rsidRDefault="00676EAA" w:rsidP="006D233B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cyan"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C6D3" w14:textId="77777777" w:rsidR="003C0F55" w:rsidRDefault="003C0F55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Additional change: </w:t>
            </w:r>
          </w:p>
          <w:p w14:paraId="264C7148" w14:textId="382C5BE7" w:rsidR="003C0F55" w:rsidRPr="00D76C1C" w:rsidRDefault="003C0F55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In the </w:t>
            </w:r>
            <w:r w:rsidRPr="00D76C1C">
              <w:rPr>
                <w:rFonts w:ascii="Arial" w:hAnsi="Arial"/>
                <w:b/>
                <w:color w:val="000000"/>
                <w:highlight w:val="cyan"/>
              </w:rPr>
              <w:t>After Change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: Added function </w:t>
            </w:r>
            <w:proofErr w:type="spellStart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highlight w:val="cyan"/>
              </w:rPr>
              <w:t xml:space="preserve">before step 29 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</w:rPr>
              <w:t>(see also change 1.7)</w:t>
            </w:r>
            <w:r w:rsidRPr="00D76C1C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.  </w:t>
            </w:r>
          </w:p>
          <w:p w14:paraId="3738BCA6" w14:textId="5DA2AED2" w:rsidR="00676EAA" w:rsidRPr="000E0537" w:rsidRDefault="003C0F55" w:rsidP="003C0F5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cyan"/>
                <w:lang w:eastAsia="zh-CN"/>
              </w:rPr>
            </w:pPr>
            <w:r w:rsidRPr="00D76C1C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Postponed pending on further discussion – related to R5w220021</w:t>
            </w:r>
          </w:p>
        </w:tc>
      </w:tr>
    </w:tbl>
    <w:p w14:paraId="1136BF17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7C4D81B6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  <w:r w:rsidRPr="000E0537"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EAA" w:rsidRPr="000E0537" w14:paraId="369EE6F9" w14:textId="77777777" w:rsidTr="006D233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8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3290CE9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7853843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7037B9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BA8E2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F55EF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849442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43D1B242" w14:textId="7292855F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5EB06C4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313806D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4D6B2E6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23E056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070A17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EF3BE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3D9051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7A477A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B90168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71BCAAA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6DEBCDA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02403FE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5E0B6B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8CD977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238A8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229372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D9BB34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29394F0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9AC8F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4B1D8A3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74D61C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EAD40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5781D8E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B69EDB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9D0F48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04276C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10D2801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( {cr_NR_MAC_SDU_SubPDU(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687B74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F8E583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2DA2D8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2711C38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6F86D4F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22A476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1A5D08C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7E2688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2761614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5DDE53E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f_NR_ULGrantConfiguration_Start(nr_Cell1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3546E1E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5A2F6520" w14:textId="77777777" w:rsidR="00676EAA" w:rsidRPr="00304AF6" w:rsidRDefault="00676EAA" w:rsidP="006D233B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304AF6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7475543" w14:textId="77777777" w:rsidR="00676EAA" w:rsidRPr="000E0537" w:rsidRDefault="00676EAA" w:rsidP="006D233B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90FAD0F" w14:textId="77777777" w:rsidR="00676EAA" w:rsidRPr="000E0537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</w:p>
    <w:p w14:paraId="396EE0AE" w14:textId="77777777" w:rsidR="00676EAA" w:rsidRDefault="00676EAA" w:rsidP="00676EAA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color w:val="000000"/>
        </w:rPr>
      </w:pPr>
      <w:r w:rsidRPr="000E0537">
        <w:rPr>
          <w:rFonts w:ascii="Arial" w:hAnsi="Arial"/>
          <w:b/>
          <w:color w:val="000000"/>
        </w:rPr>
        <w:t>After Change:</w:t>
      </w:r>
    </w:p>
    <w:p w14:paraId="6DAE50F2" w14:textId="77777777" w:rsidR="00676EAA" w:rsidRPr="000E0537" w:rsidRDefault="00676EAA" w:rsidP="00676EAA">
      <w:pPr>
        <w:overflowPunct/>
        <w:autoSpaceDE/>
        <w:autoSpaceDN/>
        <w:adjustRightInd/>
        <w:textAlignment w:val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1"/>
      </w:tblGrid>
      <w:tr w:rsidR="00676EAA" w14:paraId="00C595C0" w14:textId="77777777" w:rsidTr="006D233B">
        <w:tc>
          <w:tcPr>
            <w:tcW w:w="9641" w:type="dxa"/>
          </w:tcPr>
          <w:p w14:paraId="5B3F5AD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function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f_TC_7_1_1_9_1_Step24to29(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DRB_Identity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B6_Type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template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(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NR_RadioBearerList_Type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runs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on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NR_BASE_PTC</w:t>
            </w:r>
          </w:p>
          <w:p w14:paraId="288D2D7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{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R5-206320 sic@</w:t>
            </w:r>
          </w:p>
          <w:p w14:paraId="4B15367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NR_UplinkBWP_Type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v_NR_UplinkBWP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f_NR_CellInfo_GetUplinkBWP(nr_Cell1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tsc_NR_BWP_Id)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7D875F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NR_ResourceAllocation_Type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v_NR_ResourceAllocation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6313CD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NR_MAC_SDU_Type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v_EncodedRlcPdu1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79F72CD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NR_DRB_COMMON_IND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v_NR_DRB_COMMON_IND</w:t>
            </w:r>
            <w:proofErr w:type="spellEnd"/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A7F1051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 default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null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17A1A48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highlight w:val="yellow"/>
                <w:lang w:val="en-US" w:eastAsia="en-US"/>
              </w:rPr>
              <w:t>var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highlight w:val="yellow"/>
                <w:lang w:val="en-US" w:eastAsia="en-US"/>
              </w:rPr>
              <w:t> integer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proofErr w:type="spellStart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v_N_PRB</w:t>
            </w:r>
            <w:proofErr w:type="spellEnd"/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highlight w:val="yellow"/>
                <w:lang w:val="en-US" w:eastAsia="en-US"/>
              </w:rPr>
              <w:t>12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2F30C1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f_NR_SS_CommonRadioBearerConfig(nr_Cell1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p_NR_RadioBearerList)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R5s200855 sic@</w:t>
            </w:r>
          </w:p>
          <w:p w14:paraId="7C84E6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24A"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1194EF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ignores scheduling requests and does not allocate any uplink grant.</w:t>
            </w:r>
          </w:p>
          <w:p w14:paraId="19B9967C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7FCEBFD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f_NR_ULGrantConfiguration_Stop(nr_Cell1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cs_NR_UplinkTimeAlignment_Keep)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9A2FF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cds_NR_SystemIndCtrl_SchedReq(enable))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E89E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v_IgnoreNRSR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activate(a_NR5GC_SR_Handler(nr_Cell1))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233CCA0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6E1FD62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25"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6673496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MAC PDU using same HARQ process and NDI as in step 17.</w:t>
            </w:r>
          </w:p>
          <w:p w14:paraId="5059551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//PDCP SDU = 37B + 3B PDCP Header + 3B RLC Header + 2B MAC Header = 45B = 360 bits (an allowed TB size as per 38.523-3 Annex B)</w:t>
            </w:r>
          </w:p>
          <w:p w14:paraId="0E22B4E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R5s201457 sic@</w:t>
            </w:r>
          </w:p>
          <w:p w14:paraId="64825EA0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f_NR_SS_CellConfig_DciDlInfo_Retransmission(nr_Cell1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777777"/>
                <w:sz w:val="16"/>
                <w:szCs w:val="16"/>
                <w:highlight w:val="yellow"/>
                <w:lang w:val="en-US" w:eastAsia="en-US"/>
              </w:rPr>
              <w:t>-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,</w:t>
            </w:r>
            <w:r w:rsidRPr="00464F07">
              <w:rPr>
                <w:rFonts w:ascii="Consolas" w:eastAsia="Times New Roman" w:hAnsi="Consolas"/>
                <w:color w:val="333333"/>
                <w:sz w:val="16"/>
                <w:szCs w:val="16"/>
                <w:highlight w:val="yellow"/>
                <w:lang w:val="en-US" w:eastAsia="en-US"/>
              </w:rPr>
              <w:t>cs_NR_TransportBlockRetransmission(tsc_NR_DefaultGrant_Imcs))</w:t>
            </w:r>
            <w:r w:rsidRPr="00464F07">
              <w:rPr>
                <w:rFonts w:ascii="Consolas" w:eastAsia="Times New Roman" w:hAnsi="Consolas"/>
                <w:color w:val="448C27"/>
                <w:sz w:val="16"/>
                <w:szCs w:val="16"/>
                <w:highlight w:val="yellow"/>
                <w:lang w:val="en-US" w:eastAsia="en-US"/>
              </w:rPr>
              <w:t>;</w:t>
            </w:r>
          </w:p>
          <w:p w14:paraId="78750B1F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v_EncodedRlcPdu1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f_NR_RLC_AMD_FullPDU_Encvalue(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0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tsc_NR_P_NoPoll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f_NR_PDCP_PDU_Encvalue (cs_NR_PDCP_PDU_18B(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crs_NR_PDCP_SDU_37B)))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3D388C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send(cas_NR_DRB_COMMON_REQ_MAC_PDUList(nr_Cell1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3D7DE3D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{cs_NR_DL_MAC_PDU_SDU_SubPDU_Padding ( {cs_NR_MAC_SDU_SubPDU_LI8(p_LCID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v_EncodedRlcPdu1)}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omit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cs_NR_HarqProcessAssignment(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219AB3B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46EDD3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26 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2CE0EC7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//Indication of Scheduling Request</w:t>
            </w:r>
          </w:p>
          <w:p w14:paraId="4BDBDC1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SYSIND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receive(car_NR_SYSTEM_IND(nr_Cell1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cr_NR_SystemIndication_SchedReq))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C97D9F7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7891B0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//@siclog "Step 27"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0831A014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allocates single UL grant sufficient for one RLC SDU to be loop backed in a TTI, and NDI indicates new transmission redundancy version to be used as 0.</w:t>
            </w:r>
          </w:p>
          <w:p w14:paraId="72D6CA59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7A3E9D"/>
                <w:sz w:val="16"/>
                <w:szCs w:val="16"/>
                <w:lang w:val="en-US" w:eastAsia="en-US"/>
              </w:rPr>
              <w:t>v_NR_ResourceAllocation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:=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f_NR_ResourceAllocation_UplinkGrant(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384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v_NR_UplinkBWP)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384 bits  @sic R5s201457 sic@</w:t>
            </w:r>
          </w:p>
          <w:p w14:paraId="351DA32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f_NR_OneULGrantTransmission(nr_Cell1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v_NR_ResourceAllocation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cs_HarqProcessConfig(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4D09F673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</w:p>
          <w:p w14:paraId="12407258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28"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4D6F6845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b/>
                <w:bCs/>
                <w:color w:val="AA3731"/>
                <w:sz w:val="16"/>
                <w:szCs w:val="16"/>
                <w:lang w:val="en-US" w:eastAsia="en-US"/>
              </w:rPr>
              <w:t>DRB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.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receive(car_NR_DRB_COMMON_IND_MAC_PDUList(nr_Cell1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cr_TimingInfo_Any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</w:p>
          <w:p w14:paraId="45FFF1C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                                              {cr_NR_UL_MAC_PDU ( {cr_NR_MAC_SDU_SubPDU(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?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*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)})) </w:t>
            </w:r>
            <w:r w:rsidRPr="00676EAA">
              <w:rPr>
                <w:rFonts w:ascii="Consolas" w:eastAsia="Times New Roman" w:hAnsi="Consolas"/>
                <w:color w:val="777777"/>
                <w:sz w:val="16"/>
                <w:szCs w:val="16"/>
                <w:lang w:val="en-US" w:eastAsia="en-US"/>
              </w:rPr>
              <w:t>-&gt;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value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v_NR_DRB_COMMON_IND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06EB9A3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f_NR_PreliminaryPass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(__FILE__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__LINE__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"Step 28"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</w:p>
          <w:p w14:paraId="1788F76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color w:val="4B69C6"/>
                <w:sz w:val="16"/>
                <w:szCs w:val="16"/>
                <w:lang w:val="en-US" w:eastAsia="en-US"/>
              </w:rPr>
              <w:t>deactivate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(</w:t>
            </w:r>
            <w:proofErr w:type="spellStart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v_IgnoreNRSR</w:t>
            </w:r>
            <w:proofErr w:type="spellEnd"/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sic@</w:t>
            </w:r>
          </w:p>
          <w:p w14:paraId="7C8894D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</w:p>
          <w:p w14:paraId="1EC3F00D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 @siclog "Step 29" </w:t>
            </w:r>
            <w:proofErr w:type="spellStart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siclog</w:t>
            </w:r>
            <w:proofErr w:type="spellEnd"/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@</w:t>
            </w:r>
          </w:p>
          <w:p w14:paraId="5DDCEFAC" w14:textId="3AA32645" w:rsid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//The SS transmits a STATUS PDU.</w:t>
            </w:r>
          </w:p>
          <w:p w14:paraId="3805DCEF" w14:textId="77777777" w:rsidR="003C0F55" w:rsidRPr="00D76C1C" w:rsidRDefault="003C0F55" w:rsidP="003C0F55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 xml:space="preserve">   </w:t>
            </w:r>
            <w:proofErr w:type="spellStart"/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>f_NR_SS_CellConfig_DciDlInfo_Automatic</w:t>
            </w:r>
            <w:proofErr w:type="spellEnd"/>
            <w:r w:rsidRPr="00D76C1C">
              <w:rPr>
                <w:rFonts w:ascii="Consolas" w:hAnsi="Consolas" w:cs="Arial"/>
                <w:sz w:val="16"/>
                <w:szCs w:val="16"/>
                <w:highlight w:val="cyan"/>
              </w:rPr>
              <w:t>(nr_Cell1);</w:t>
            </w:r>
          </w:p>
          <w:p w14:paraId="1FFFEBCD" w14:textId="77777777" w:rsidR="003C0F55" w:rsidRPr="00676EAA" w:rsidRDefault="003C0F55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</w:p>
          <w:p w14:paraId="7FE3883A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f_NR_RLC_Status_MAC_PDU_Tx(p_LCID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color w:val="9C5D27"/>
                <w:sz w:val="16"/>
                <w:szCs w:val="16"/>
                <w:lang w:val="en-US" w:eastAsia="en-US"/>
              </w:rPr>
              <w:t>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p_NR_DRB_Id)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//@sic R5-204418 R5s201457 sic@</w:t>
            </w:r>
          </w:p>
          <w:p w14:paraId="56EE04B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</w:t>
            </w:r>
          </w:p>
          <w:p w14:paraId="0438C79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cds_NR_SystemIndCtrl_SchedReq(disable))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SR indications.</w:t>
            </w:r>
          </w:p>
          <w:p w14:paraId="114E9CAB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f_NR_SS_SystemIndCtrlConfig(nr_Cell1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cds_NR_SystemIndCtrl_UL_HARQ(disable))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//Disable UL HARQ indications.</w:t>
            </w:r>
          </w:p>
          <w:p w14:paraId="0FDCFC4E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  f_NR_ULGrantConfiguration_Start(nr_Cell1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,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cs_TimingInfo_Now)</w:t>
            </w:r>
            <w:r w:rsidRPr="00676EAA">
              <w:rPr>
                <w:rFonts w:ascii="Consolas" w:eastAsia="Times New Roman" w:hAnsi="Consolas"/>
                <w:color w:val="448C27"/>
                <w:sz w:val="16"/>
                <w:szCs w:val="16"/>
                <w:lang w:val="en-US" w:eastAsia="en-US"/>
              </w:rPr>
              <w:t>;</w:t>
            </w: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</w:t>
            </w:r>
            <w:r w:rsidRPr="00676EAA">
              <w:rPr>
                <w:rFonts w:ascii="Consolas" w:eastAsia="Times New Roman" w:hAnsi="Consolas"/>
                <w:i/>
                <w:iCs/>
                <w:color w:val="448C27"/>
                <w:sz w:val="16"/>
                <w:szCs w:val="16"/>
                <w:lang w:val="en-US" w:eastAsia="en-US"/>
              </w:rPr>
              <w:t>//Default Grant configuration.</w:t>
            </w:r>
          </w:p>
          <w:p w14:paraId="2BC7E7F2" w14:textId="77777777" w:rsidR="00676EAA" w:rsidRPr="00676EAA" w:rsidRDefault="00676EAA" w:rsidP="00676EAA">
            <w:pPr>
              <w:shd w:val="clear" w:color="auto" w:fill="F5F5F5"/>
              <w:overflowPunct/>
              <w:autoSpaceDE/>
              <w:autoSpaceDN/>
              <w:adjustRightInd/>
              <w:spacing w:after="0" w:line="285" w:lineRule="atLeast"/>
              <w:textAlignment w:val="auto"/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</w:pPr>
            <w:r w:rsidRPr="00676EAA">
              <w:rPr>
                <w:rFonts w:ascii="Consolas" w:eastAsia="Times New Roman" w:hAnsi="Consolas"/>
                <w:color w:val="333333"/>
                <w:sz w:val="16"/>
                <w:szCs w:val="16"/>
                <w:lang w:val="en-US" w:eastAsia="en-US"/>
              </w:rPr>
              <w:t>  }</w:t>
            </w:r>
          </w:p>
          <w:p w14:paraId="61331BFD" w14:textId="77777777" w:rsidR="00676EAA" w:rsidRPr="006D233B" w:rsidRDefault="00676EAA" w:rsidP="006D233B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370E9C40" w14:textId="0ACA6C60" w:rsidR="00676EAA" w:rsidRDefault="00676EAA" w:rsidP="00676EAA"/>
    <w:p w14:paraId="62794257" w14:textId="0F780466" w:rsidR="00913B84" w:rsidRPr="00913B84" w:rsidRDefault="00913B84" w:rsidP="00913B84">
      <w:pPr>
        <w:pStyle w:val="Heading2"/>
        <w:rPr>
          <w:b/>
          <w:bCs/>
        </w:rPr>
      </w:pPr>
      <w:r w:rsidRPr="00913B84">
        <w:rPr>
          <w:b/>
          <w:bCs/>
          <w:highlight w:val="cyan"/>
        </w:rPr>
        <w:t>1.7</w:t>
      </w:r>
      <w:r w:rsidRPr="00913B84">
        <w:rPr>
          <w:b/>
          <w:bCs/>
          <w:highlight w:val="cyan"/>
        </w:rPr>
        <w:tab/>
        <w:t xml:space="preserve">MCC160 Additional change - </w:t>
      </w:r>
      <w:proofErr w:type="spellStart"/>
      <w:r w:rsidRPr="00913B84">
        <w:rPr>
          <w:b/>
          <w:bCs/>
          <w:highlight w:val="cyan"/>
        </w:rPr>
        <w:t>f_NR_SS_CellConfig_DciDlInfo_Automatic</w:t>
      </w:r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13B84" w:rsidRPr="000E0537" w14:paraId="4DC01E6C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AC2B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0E0537">
              <w:rPr>
                <w:rFonts w:ascii="Arial" w:hAnsi="Arial" w:cs="Arial"/>
                <w:b/>
                <w:bCs/>
                <w:lang w:val="de-DE" w:eastAsia="en-US"/>
              </w:rPr>
              <w:t xml:space="preserve">Function </w:t>
            </w:r>
            <w:r w:rsidRPr="000E0537">
              <w:rPr>
                <w:rFonts w:ascii="Arial" w:hAnsi="Arial" w:cs="Arial"/>
                <w:b/>
                <w:lang w:eastAsia="en-US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BC85" w14:textId="082C8D3B" w:rsidR="00913B84" w:rsidRPr="00913B84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333333"/>
                <w:lang w:val="en-US" w:eastAsia="en-US"/>
              </w:rPr>
            </w:pPr>
            <w:proofErr w:type="spellStart"/>
            <w:r w:rsidRPr="00913B84">
              <w:rPr>
                <w:rFonts w:ascii="Arial" w:hAnsi="Arial" w:cs="Arial"/>
              </w:rPr>
              <w:t>f_NR_SS_CellConfig_DciDlInfo_Automatic</w:t>
            </w:r>
            <w:proofErr w:type="spellEnd"/>
          </w:p>
        </w:tc>
      </w:tr>
      <w:tr w:rsidR="00913B84" w:rsidRPr="000E0537" w14:paraId="2B7BCC29" w14:textId="77777777" w:rsidTr="0089738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E27C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34E" w14:textId="4B68953A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new function  is needed to reconfigure the default </w:t>
            </w:r>
            <w:proofErr w:type="spellStart"/>
            <w:r>
              <w:rPr>
                <w:rFonts w:ascii="Arial" w:hAnsi="Arial" w:cs="Arial"/>
              </w:rPr>
              <w:t>TransportBlockScheduling</w:t>
            </w:r>
            <w:proofErr w:type="spellEnd"/>
            <w:r>
              <w:rPr>
                <w:rFonts w:ascii="Arial" w:hAnsi="Arial" w:cs="Arial"/>
              </w:rPr>
              <w:t xml:space="preserve"> to automatic mode</w:t>
            </w:r>
          </w:p>
        </w:tc>
      </w:tr>
      <w:tr w:rsidR="00913B84" w:rsidRPr="000E0537" w14:paraId="0AD85551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1CE8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C39" w14:textId="3BFD4E2A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Added </w:t>
            </w:r>
            <w:proofErr w:type="spellStart"/>
            <w:r w:rsidRPr="00913B84">
              <w:rPr>
                <w:rFonts w:ascii="Arial" w:hAnsi="Arial" w:cs="Arial"/>
              </w:rPr>
              <w:t>f_NR_SS_CellConfig_DciDlInfo_Automatic</w:t>
            </w:r>
            <w:proofErr w:type="spellEnd"/>
          </w:p>
        </w:tc>
      </w:tr>
      <w:tr w:rsidR="00913B84" w:rsidRPr="000E0537" w14:paraId="46F1957D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728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lang w:eastAsia="en-US"/>
              </w:rPr>
            </w:pPr>
            <w:r w:rsidRPr="000E0537">
              <w:rPr>
                <w:rFonts w:ascii="Arial" w:hAnsi="Arial"/>
                <w:b/>
                <w:lang w:eastAsia="en-US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3762" w14:textId="77777777" w:rsidR="00913B84" w:rsidRPr="000E0537" w:rsidRDefault="00913B84" w:rsidP="008973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proofErr w:type="spellStart"/>
            <w:r w:rsidRPr="00676EAA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913B84" w:rsidRPr="000E0537" w14:paraId="42F494E2" w14:textId="77777777" w:rsidTr="008973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A757" w14:textId="77777777" w:rsidR="00913B84" w:rsidRPr="00E2756E" w:rsidRDefault="00913B84" w:rsidP="00897386">
            <w:p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/>
                <w:highlight w:val="magenta"/>
                <w:lang w:eastAsia="en-US"/>
              </w:rPr>
            </w:pPr>
            <w:r w:rsidRPr="00E2756E">
              <w:rPr>
                <w:rFonts w:ascii="Arial" w:hAnsi="Arial"/>
                <w:b/>
                <w:highlight w:val="magenta"/>
                <w:lang w:eastAsia="en-US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0A8" w14:textId="41CE0DAA" w:rsidR="00913B84" w:rsidRPr="00E2756E" w:rsidRDefault="00E2756E" w:rsidP="00897386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highlight w:val="magenta"/>
                <w:lang w:eastAsia="zh-CN"/>
              </w:rPr>
            </w:pPr>
            <w:r w:rsidRPr="00E2756E">
              <w:rPr>
                <w:rFonts w:ascii="Arial" w:hAnsi="Arial"/>
                <w:highlight w:val="magenta"/>
                <w:lang w:eastAsia="zh-CN"/>
              </w:rPr>
              <w:t>Postponed pending on further discussion – related to R5w220021</w:t>
            </w:r>
          </w:p>
        </w:tc>
      </w:tr>
    </w:tbl>
    <w:p w14:paraId="3C007280" w14:textId="77777777" w:rsidR="00913B84" w:rsidRDefault="00913B84" w:rsidP="00913B84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</w:rPr>
      </w:pPr>
    </w:p>
    <w:p w14:paraId="12AC5A25" w14:textId="15540C01" w:rsidR="00913B84" w:rsidRPr="00913B84" w:rsidRDefault="00913B84" w:rsidP="00676EAA">
      <w:pPr>
        <w:rPr>
          <w:b/>
          <w:bCs/>
        </w:rPr>
      </w:pPr>
      <w:r w:rsidRPr="00913B84">
        <w:rPr>
          <w:b/>
          <w:bCs/>
          <w:highlight w:val="cyan"/>
        </w:rPr>
        <w:t>New function</w:t>
      </w:r>
    </w:p>
    <w:p w14:paraId="468D1140" w14:textId="77777777" w:rsidR="00676EAA" w:rsidRPr="004A1A5A" w:rsidRDefault="00676EAA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</w:p>
    <w:p w14:paraId="50D755E7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/*</w:t>
      </w:r>
    </w:p>
    <w:p w14:paraId="700768A4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* @desc      To reconfigure the DL DCI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to automatic mode</w:t>
      </w:r>
    </w:p>
    <w:p w14:paraId="674640BB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*/</w:t>
      </w:r>
    </w:p>
    <w:p w14:paraId="0D2E282B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function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f_NR_SS_CellConfig_DciDlInfo_Automatic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NR_CellId_Type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,</w:t>
      </w:r>
    </w:p>
    <w:p w14:paraId="3EC7B21E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template (value)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TimingInfo_Type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p_TimingInfo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cs_TimingInfo_Now</w:t>
      </w:r>
      <w:proofErr w:type="spellEnd"/>
    </w:p>
    <w:p w14:paraId="0E090118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) runs on NR_BASE_PTC</w:t>
      </w:r>
    </w:p>
    <w:p w14:paraId="0A7BA12E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{</w:t>
      </w:r>
    </w:p>
    <w:p w14:paraId="43E322AD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NR_PhysicalParameters_Type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v_NR_PhysicalParameters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f_NR_CellInfo_GetPhysicalParameters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);   </w:t>
      </w:r>
    </w:p>
    <w:p w14:paraId="7BB60CD4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NR_DciDlInfo_Type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v_DciDlInfo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f_NR_DciDlInfo_Init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v_NR_PhysicalParameters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,</w:t>
      </w:r>
    </w:p>
    <w:p w14:paraId="121713E2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cs_NR_DciFormat_1_1_Params(v_NR_PhysicalParameters.SubcarrierSpacing),</w:t>
      </w:r>
    </w:p>
    <w:p w14:paraId="1A628A1D" w14:textId="77777777" w:rsidR="00913B84" w:rsidRPr="00913B84" w:rsidRDefault="00913B84" w:rsidP="005B6C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cs_NR_RedundancyVersionList_Def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);</w:t>
      </w:r>
    </w:p>
    <w:p w14:paraId="5159392D" w14:textId="77777777" w:rsidR="00913B84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//reconfigure only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 to default automatic </w:t>
      </w:r>
    </w:p>
    <w:p w14:paraId="66F3477D" w14:textId="77777777" w:rsidR="00913B84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f_NR_SS_CommonCellConfig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cas_NR_DciDlInfo_REQ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p_NR_CellId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p_TimingInfo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cs_NR_DciDlInfo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 xml:space="preserve">(cs_NR_DciFormat_1_X_ResourceAssignment(-,-,-, </w:t>
      </w:r>
      <w:proofErr w:type="spellStart"/>
      <w:r w:rsidRPr="00913B84">
        <w:rPr>
          <w:rFonts w:ascii="Courier New" w:hAnsi="Courier New" w:cs="Courier New"/>
          <w:sz w:val="16"/>
          <w:szCs w:val="16"/>
        </w:rPr>
        <w:t>v_DciDlInfo.ResoureAssignment.TransportBlockScheduling</w:t>
      </w:r>
      <w:proofErr w:type="spellEnd"/>
      <w:r w:rsidRPr="00913B84">
        <w:rPr>
          <w:rFonts w:ascii="Courier New" w:hAnsi="Courier New" w:cs="Courier New"/>
          <w:sz w:val="16"/>
          <w:szCs w:val="16"/>
        </w:rPr>
        <w:t>))));</w:t>
      </w:r>
    </w:p>
    <w:p w14:paraId="5B623E97" w14:textId="1E0A85F1" w:rsidR="00EA3720" w:rsidRPr="00913B84" w:rsidRDefault="00913B84" w:rsidP="00913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</w:rPr>
      </w:pPr>
      <w:r w:rsidRPr="00913B84">
        <w:rPr>
          <w:rFonts w:ascii="Courier New" w:hAnsi="Courier New" w:cs="Courier New"/>
          <w:sz w:val="16"/>
          <w:szCs w:val="16"/>
        </w:rPr>
        <w:t xml:space="preserve">  };</w:t>
      </w:r>
    </w:p>
    <w:sectPr w:rsidR="00EA3720" w:rsidRPr="00913B8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4EA93" w14:textId="77777777" w:rsidR="00066C92" w:rsidRDefault="00066C92">
      <w:r>
        <w:separator/>
      </w:r>
    </w:p>
  </w:endnote>
  <w:endnote w:type="continuationSeparator" w:id="0">
    <w:p w14:paraId="4F8D8AEB" w14:textId="77777777" w:rsidR="00066C92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6D233B" w:rsidRDefault="006D23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726B" w14:textId="77777777" w:rsidR="00066C92" w:rsidRDefault="00066C92">
      <w:r>
        <w:separator/>
      </w:r>
    </w:p>
  </w:footnote>
  <w:footnote w:type="continuationSeparator" w:id="0">
    <w:p w14:paraId="6559632A" w14:textId="77777777" w:rsidR="00066C92" w:rsidRDefault="00066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9E43DF0"/>
    <w:multiLevelType w:val="hybridMultilevel"/>
    <w:tmpl w:val="7A0C7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4CF"/>
    <w:rsid w:val="00037728"/>
    <w:rsid w:val="00040095"/>
    <w:rsid w:val="00042DBB"/>
    <w:rsid w:val="00051834"/>
    <w:rsid w:val="00051E57"/>
    <w:rsid w:val="00066C92"/>
    <w:rsid w:val="00070C0E"/>
    <w:rsid w:val="0007140F"/>
    <w:rsid w:val="0007234D"/>
    <w:rsid w:val="00080512"/>
    <w:rsid w:val="00082A23"/>
    <w:rsid w:val="000B1917"/>
    <w:rsid w:val="000B247B"/>
    <w:rsid w:val="000B5A27"/>
    <w:rsid w:val="000C28A9"/>
    <w:rsid w:val="000C4F05"/>
    <w:rsid w:val="000D2E7D"/>
    <w:rsid w:val="000D58AB"/>
    <w:rsid w:val="000D69C1"/>
    <w:rsid w:val="000E0537"/>
    <w:rsid w:val="000E33CF"/>
    <w:rsid w:val="000F58F4"/>
    <w:rsid w:val="00115040"/>
    <w:rsid w:val="00136CE5"/>
    <w:rsid w:val="00162C3F"/>
    <w:rsid w:val="00170754"/>
    <w:rsid w:val="001712ED"/>
    <w:rsid w:val="001946B0"/>
    <w:rsid w:val="001A6E9A"/>
    <w:rsid w:val="001B38F0"/>
    <w:rsid w:val="001B7489"/>
    <w:rsid w:val="001E03E1"/>
    <w:rsid w:val="001F1258"/>
    <w:rsid w:val="001F168B"/>
    <w:rsid w:val="001F74A4"/>
    <w:rsid w:val="00212FF3"/>
    <w:rsid w:val="00213896"/>
    <w:rsid w:val="00232DE2"/>
    <w:rsid w:val="00233062"/>
    <w:rsid w:val="002347A2"/>
    <w:rsid w:val="00250751"/>
    <w:rsid w:val="0026395B"/>
    <w:rsid w:val="002661CF"/>
    <w:rsid w:val="00271193"/>
    <w:rsid w:val="0029083F"/>
    <w:rsid w:val="002A565A"/>
    <w:rsid w:val="002A5EA6"/>
    <w:rsid w:val="002A6237"/>
    <w:rsid w:val="002B2470"/>
    <w:rsid w:val="002C14A5"/>
    <w:rsid w:val="002C3C64"/>
    <w:rsid w:val="002C42A1"/>
    <w:rsid w:val="002C6871"/>
    <w:rsid w:val="002C6AD6"/>
    <w:rsid w:val="002D3B2C"/>
    <w:rsid w:val="002E0748"/>
    <w:rsid w:val="00304AF6"/>
    <w:rsid w:val="003172DC"/>
    <w:rsid w:val="00322CF6"/>
    <w:rsid w:val="003237C2"/>
    <w:rsid w:val="003249D5"/>
    <w:rsid w:val="003476F4"/>
    <w:rsid w:val="0035462D"/>
    <w:rsid w:val="00357A0D"/>
    <w:rsid w:val="00377A64"/>
    <w:rsid w:val="00382358"/>
    <w:rsid w:val="00382396"/>
    <w:rsid w:val="00390A6A"/>
    <w:rsid w:val="003A68F9"/>
    <w:rsid w:val="003B0875"/>
    <w:rsid w:val="003B1C5D"/>
    <w:rsid w:val="003B50EA"/>
    <w:rsid w:val="003C02B8"/>
    <w:rsid w:val="003C0F55"/>
    <w:rsid w:val="003C3971"/>
    <w:rsid w:val="003D5C24"/>
    <w:rsid w:val="003E3099"/>
    <w:rsid w:val="003E36CA"/>
    <w:rsid w:val="003E4402"/>
    <w:rsid w:val="003F7EB4"/>
    <w:rsid w:val="00404B5F"/>
    <w:rsid w:val="00405AD4"/>
    <w:rsid w:val="004172E4"/>
    <w:rsid w:val="004247F4"/>
    <w:rsid w:val="004268A4"/>
    <w:rsid w:val="00427A98"/>
    <w:rsid w:val="00431106"/>
    <w:rsid w:val="004452D7"/>
    <w:rsid w:val="0046193B"/>
    <w:rsid w:val="00464F07"/>
    <w:rsid w:val="00471AEF"/>
    <w:rsid w:val="00484D10"/>
    <w:rsid w:val="004A1411"/>
    <w:rsid w:val="004A1A5A"/>
    <w:rsid w:val="004B2AA2"/>
    <w:rsid w:val="004C0221"/>
    <w:rsid w:val="004C1C1E"/>
    <w:rsid w:val="004C3CEA"/>
    <w:rsid w:val="004D3578"/>
    <w:rsid w:val="004D4096"/>
    <w:rsid w:val="004E213A"/>
    <w:rsid w:val="004F32B0"/>
    <w:rsid w:val="0050543D"/>
    <w:rsid w:val="00515181"/>
    <w:rsid w:val="005320ED"/>
    <w:rsid w:val="00537D23"/>
    <w:rsid w:val="00543E6C"/>
    <w:rsid w:val="00545B39"/>
    <w:rsid w:val="0056214B"/>
    <w:rsid w:val="00565087"/>
    <w:rsid w:val="00566EDB"/>
    <w:rsid w:val="00572650"/>
    <w:rsid w:val="0057455E"/>
    <w:rsid w:val="00587EEB"/>
    <w:rsid w:val="00595AC7"/>
    <w:rsid w:val="005A002E"/>
    <w:rsid w:val="005A70EF"/>
    <w:rsid w:val="005B5D72"/>
    <w:rsid w:val="005B6C15"/>
    <w:rsid w:val="005D1346"/>
    <w:rsid w:val="005D2E01"/>
    <w:rsid w:val="005F4ACA"/>
    <w:rsid w:val="00614FDF"/>
    <w:rsid w:val="00623417"/>
    <w:rsid w:val="006410EB"/>
    <w:rsid w:val="00645AAE"/>
    <w:rsid w:val="00651E6E"/>
    <w:rsid w:val="00664193"/>
    <w:rsid w:val="0066456C"/>
    <w:rsid w:val="006661F2"/>
    <w:rsid w:val="006667FE"/>
    <w:rsid w:val="00666F9C"/>
    <w:rsid w:val="00676EAA"/>
    <w:rsid w:val="006971CB"/>
    <w:rsid w:val="006A59B2"/>
    <w:rsid w:val="006C2F5A"/>
    <w:rsid w:val="006C4202"/>
    <w:rsid w:val="006D233B"/>
    <w:rsid w:val="006F3531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05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4FF"/>
    <w:rsid w:val="0087368C"/>
    <w:rsid w:val="008768CA"/>
    <w:rsid w:val="008777EA"/>
    <w:rsid w:val="00880B1A"/>
    <w:rsid w:val="00884AB4"/>
    <w:rsid w:val="00884E22"/>
    <w:rsid w:val="008A2606"/>
    <w:rsid w:val="008A5D9A"/>
    <w:rsid w:val="008B0C51"/>
    <w:rsid w:val="008B38C9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13B84"/>
    <w:rsid w:val="00923BA4"/>
    <w:rsid w:val="009273B8"/>
    <w:rsid w:val="00927D9E"/>
    <w:rsid w:val="00930088"/>
    <w:rsid w:val="00932009"/>
    <w:rsid w:val="00937220"/>
    <w:rsid w:val="00942EC2"/>
    <w:rsid w:val="00956A51"/>
    <w:rsid w:val="00960C02"/>
    <w:rsid w:val="009663AC"/>
    <w:rsid w:val="00966DB6"/>
    <w:rsid w:val="0098050F"/>
    <w:rsid w:val="00985260"/>
    <w:rsid w:val="00993B20"/>
    <w:rsid w:val="00994A43"/>
    <w:rsid w:val="009A280B"/>
    <w:rsid w:val="009B2DCE"/>
    <w:rsid w:val="009B5F11"/>
    <w:rsid w:val="009D23C0"/>
    <w:rsid w:val="009E7C17"/>
    <w:rsid w:val="009F37B7"/>
    <w:rsid w:val="009F74B6"/>
    <w:rsid w:val="00A033C2"/>
    <w:rsid w:val="00A10F02"/>
    <w:rsid w:val="00A164B4"/>
    <w:rsid w:val="00A253D7"/>
    <w:rsid w:val="00A35A0A"/>
    <w:rsid w:val="00A41738"/>
    <w:rsid w:val="00A4589F"/>
    <w:rsid w:val="00A5119D"/>
    <w:rsid w:val="00A53724"/>
    <w:rsid w:val="00A60819"/>
    <w:rsid w:val="00A64DE3"/>
    <w:rsid w:val="00A66DD7"/>
    <w:rsid w:val="00A6795F"/>
    <w:rsid w:val="00A8115A"/>
    <w:rsid w:val="00A822F8"/>
    <w:rsid w:val="00A82346"/>
    <w:rsid w:val="00A85FC1"/>
    <w:rsid w:val="00A870D3"/>
    <w:rsid w:val="00A876A1"/>
    <w:rsid w:val="00A91F31"/>
    <w:rsid w:val="00A925A7"/>
    <w:rsid w:val="00AA291D"/>
    <w:rsid w:val="00AB6636"/>
    <w:rsid w:val="00AC0382"/>
    <w:rsid w:val="00AE1AEB"/>
    <w:rsid w:val="00AE672E"/>
    <w:rsid w:val="00B115A2"/>
    <w:rsid w:val="00B12EA8"/>
    <w:rsid w:val="00B15449"/>
    <w:rsid w:val="00B22286"/>
    <w:rsid w:val="00B37786"/>
    <w:rsid w:val="00B42082"/>
    <w:rsid w:val="00B464F2"/>
    <w:rsid w:val="00B672B3"/>
    <w:rsid w:val="00B7145B"/>
    <w:rsid w:val="00B80434"/>
    <w:rsid w:val="00B81DE2"/>
    <w:rsid w:val="00B84480"/>
    <w:rsid w:val="00B8500C"/>
    <w:rsid w:val="00BB741E"/>
    <w:rsid w:val="00BC0F7D"/>
    <w:rsid w:val="00BC440D"/>
    <w:rsid w:val="00BE53CD"/>
    <w:rsid w:val="00BF5407"/>
    <w:rsid w:val="00C05833"/>
    <w:rsid w:val="00C073D3"/>
    <w:rsid w:val="00C07AB2"/>
    <w:rsid w:val="00C12660"/>
    <w:rsid w:val="00C200BC"/>
    <w:rsid w:val="00C32C10"/>
    <w:rsid w:val="00C33079"/>
    <w:rsid w:val="00C62D83"/>
    <w:rsid w:val="00C7221E"/>
    <w:rsid w:val="00C72833"/>
    <w:rsid w:val="00C74FEE"/>
    <w:rsid w:val="00C77271"/>
    <w:rsid w:val="00C84077"/>
    <w:rsid w:val="00C93F40"/>
    <w:rsid w:val="00C97FCE"/>
    <w:rsid w:val="00CA3D0C"/>
    <w:rsid w:val="00CC65C3"/>
    <w:rsid w:val="00CD1A7B"/>
    <w:rsid w:val="00CF4F8A"/>
    <w:rsid w:val="00D026FE"/>
    <w:rsid w:val="00D3146A"/>
    <w:rsid w:val="00D37D1E"/>
    <w:rsid w:val="00D517D8"/>
    <w:rsid w:val="00D51E91"/>
    <w:rsid w:val="00D5264F"/>
    <w:rsid w:val="00D538E0"/>
    <w:rsid w:val="00D55765"/>
    <w:rsid w:val="00D65D36"/>
    <w:rsid w:val="00D738D6"/>
    <w:rsid w:val="00D755EB"/>
    <w:rsid w:val="00D76C1C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E09F4"/>
    <w:rsid w:val="00DF2B1F"/>
    <w:rsid w:val="00DF62CD"/>
    <w:rsid w:val="00E02640"/>
    <w:rsid w:val="00E054E6"/>
    <w:rsid w:val="00E2756E"/>
    <w:rsid w:val="00E33DEA"/>
    <w:rsid w:val="00E40B01"/>
    <w:rsid w:val="00E54493"/>
    <w:rsid w:val="00E564DE"/>
    <w:rsid w:val="00E66C54"/>
    <w:rsid w:val="00E77645"/>
    <w:rsid w:val="00E83717"/>
    <w:rsid w:val="00E97FAF"/>
    <w:rsid w:val="00EA3720"/>
    <w:rsid w:val="00EB0609"/>
    <w:rsid w:val="00EB3FF5"/>
    <w:rsid w:val="00EC4A25"/>
    <w:rsid w:val="00EE3CC7"/>
    <w:rsid w:val="00EE40EB"/>
    <w:rsid w:val="00EF2BE2"/>
    <w:rsid w:val="00EF5C67"/>
    <w:rsid w:val="00F025A2"/>
    <w:rsid w:val="00F02FA8"/>
    <w:rsid w:val="00F04712"/>
    <w:rsid w:val="00F100DB"/>
    <w:rsid w:val="00F104A9"/>
    <w:rsid w:val="00F12808"/>
    <w:rsid w:val="00F141AD"/>
    <w:rsid w:val="00F172EF"/>
    <w:rsid w:val="00F22EC7"/>
    <w:rsid w:val="00F3075E"/>
    <w:rsid w:val="00F3520B"/>
    <w:rsid w:val="00F409FC"/>
    <w:rsid w:val="00F42FD8"/>
    <w:rsid w:val="00F64955"/>
    <w:rsid w:val="00F653B8"/>
    <w:rsid w:val="00F66A7B"/>
    <w:rsid w:val="00FA1266"/>
    <w:rsid w:val="00FC1192"/>
    <w:rsid w:val="00FC5CFE"/>
    <w:rsid w:val="00FC6274"/>
    <w:rsid w:val="00FE589C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7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8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2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5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3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40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0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6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7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8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6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3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9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7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4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0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8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6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0</TotalTime>
  <Pages>3</Pages>
  <Words>4123</Words>
  <Characters>23505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27573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2</cp:revision>
  <dcterms:created xsi:type="dcterms:W3CDTF">2022-02-17T07:48:00Z</dcterms:created>
  <dcterms:modified xsi:type="dcterms:W3CDTF">2022-02-17T07:48:00Z</dcterms:modified>
</cp:coreProperties>
</file>