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48DA">
        <w:rPr>
          <w:rFonts w:hint="eastAsia"/>
          <w:b/>
          <w:noProof/>
          <w:sz w:val="24"/>
          <w:lang w:eastAsia="zh-CN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</w:t>
      </w:r>
      <w:r w:rsidR="0074398B">
        <w:rPr>
          <w:rFonts w:hint="eastAsia"/>
          <w:b/>
          <w:i/>
          <w:sz w:val="28"/>
          <w:lang w:eastAsia="zh-CN"/>
        </w:rPr>
        <w:t>1</w:t>
      </w:r>
      <w:r w:rsidR="002F1107">
        <w:rPr>
          <w:rFonts w:hint="eastAsia"/>
          <w:b/>
          <w:i/>
          <w:sz w:val="28"/>
          <w:lang w:eastAsia="zh-CN"/>
        </w:rPr>
        <w:t>706</w:t>
      </w:r>
    </w:p>
    <w:p w:rsidR="001A09A3" w:rsidRDefault="000117A5" w:rsidP="001A09A3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684F">
        <w:rPr>
          <w:rFonts w:hint="eastAsia"/>
          <w:b/>
          <w:noProof/>
          <w:sz w:val="24"/>
          <w:lang w:eastAsia="zh-CN"/>
        </w:rPr>
        <w:t>7</w:t>
      </w:r>
      <w:r w:rsidR="001A09A3" w:rsidRPr="00BA51D9">
        <w:rPr>
          <w:b/>
          <w:noProof/>
          <w:sz w:val="24"/>
        </w:rPr>
        <w:t>th Dec 20</w:t>
      </w:r>
      <w:r w:rsidR="00F7684F"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  <w:lang w:eastAsia="zh-CN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F7684F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8354F" w:rsidRDefault="0067554F" w:rsidP="002F110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22</w:t>
            </w:r>
            <w:r w:rsidR="002F1107">
              <w:rPr>
                <w:rFonts w:hint="eastAsia"/>
                <w:b/>
                <w:sz w:val="28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8354F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8354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8354F" w:rsidRDefault="00375F92" w:rsidP="00743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74398B">
              <w:rPr>
                <w:rFonts w:hint="eastAsia"/>
                <w:b/>
                <w:sz w:val="28"/>
                <w:lang w:val="en-US" w:eastAsia="zh-CN"/>
              </w:rPr>
              <w:t>7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74398B">
              <w:rPr>
                <w:rFonts w:hint="eastAsia"/>
                <w:b/>
                <w:sz w:val="28"/>
                <w:lang w:val="en-US" w:eastAsia="zh-CN"/>
              </w:rPr>
              <w:t>0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835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:rsidTr="00547111">
        <w:tc>
          <w:tcPr>
            <w:tcW w:w="9641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:rsidTr="00A7671C">
        <w:tc>
          <w:tcPr>
            <w:tcW w:w="2835" w:type="dxa"/>
          </w:tcPr>
          <w:p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:rsidTr="00547111">
        <w:tc>
          <w:tcPr>
            <w:tcW w:w="9640" w:type="dxa"/>
            <w:gridSpan w:val="11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5A6337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D666BE">
              <w:rPr>
                <w:rFonts w:hint="eastAsia"/>
                <w:lang w:eastAsia="zh-CN"/>
              </w:rPr>
              <w:t>11.1.</w:t>
            </w:r>
            <w:r w:rsidR="00DF6C79">
              <w:rPr>
                <w:rFonts w:hint="eastAsia"/>
                <w:lang w:eastAsia="zh-CN"/>
              </w:rPr>
              <w:t>5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D666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C8354F">
              <w:rPr>
                <w:lang w:eastAsia="zh-CN"/>
              </w:rPr>
              <w:t>Datang</w:t>
            </w:r>
            <w:proofErr w:type="spellEnd"/>
            <w:r w:rsidR="00AE537C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E537C">
              <w:rPr>
                <w:rFonts w:hint="eastAsia"/>
                <w:lang w:eastAsia="zh-CN"/>
              </w:rPr>
              <w:t>LinkTester</w:t>
            </w:r>
            <w:proofErr w:type="spellEnd"/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F67FEE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74398B">
              <w:rPr>
                <w:rFonts w:hint="eastAsia"/>
                <w:lang w:val="zh-CN" w:eastAsia="zh-CN"/>
              </w:rPr>
              <w:t>1</w:t>
            </w:r>
            <w:r w:rsidR="00086E84">
              <w:rPr>
                <w:rFonts w:hint="eastAsia"/>
                <w:lang w:val="zh-CN" w:eastAsia="zh-CN"/>
              </w:rPr>
              <w:t>2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F67FEE">
              <w:rPr>
                <w:rFonts w:hint="eastAsia"/>
                <w:lang w:val="zh-CN" w:eastAsia="zh-CN"/>
              </w:rPr>
              <w:t>6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74398B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74398B">
              <w:rPr>
                <w:rFonts w:hint="eastAsia"/>
                <w:lang w:val="en-US" w:eastAsia="zh-CN"/>
              </w:rPr>
              <w:t>7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354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:rsidTr="00547111">
        <w:tc>
          <w:tcPr>
            <w:tcW w:w="1843" w:type="dxa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C4324E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To add Rel-1</w:t>
            </w:r>
            <w:r w:rsidR="00C4324E">
              <w:rPr>
                <w:rFonts w:hint="eastAsia"/>
                <w:lang w:eastAsia="zh-CN"/>
              </w:rPr>
              <w:t>5</w:t>
            </w:r>
            <w:r w:rsidRPr="00C8354F">
              <w:t xml:space="preserve">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DF6C79">
              <w:rPr>
                <w:rFonts w:hint="eastAsia"/>
                <w:lang w:eastAsia="zh-CN"/>
              </w:rPr>
              <w:t>11.1.5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580410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DF6C79">
              <w:rPr>
                <w:rFonts w:hint="eastAsia"/>
                <w:lang w:eastAsia="zh-CN"/>
              </w:rPr>
              <w:t>11.1.5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DF6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11.1.5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812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81201F" w:rsidP="00F768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8354F"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38.523-1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0719D" w:rsidRDefault="008863B9" w:rsidP="0040719D">
            <w:pPr>
              <w:pStyle w:val="CRCoverPage"/>
              <w:spacing w:after="0"/>
              <w:ind w:left="100"/>
              <w:rPr>
                <w:highlight w:val="yellow"/>
                <w:lang w:val="en-US"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8969376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:rsidR="00393AFA" w:rsidRDefault="003A22C0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93AFA" w:rsidRPr="00AA44F9">
        <w:rPr>
          <w:rFonts w:cs="Arial"/>
          <w:iCs/>
        </w:rPr>
        <w:t>Table of Contents</w:t>
      </w:r>
      <w:r w:rsidR="00393AFA">
        <w:tab/>
      </w:r>
      <w:r w:rsidR="00393AFA">
        <w:fldChar w:fldCharType="begin"/>
      </w:r>
      <w:r w:rsidR="00393AFA">
        <w:instrText xml:space="preserve"> PAGEREF _Toc89693761 \h </w:instrText>
      </w:r>
      <w:r w:rsidR="00393AFA">
        <w:fldChar w:fldCharType="separate"/>
      </w:r>
      <w:r w:rsidR="00393AFA">
        <w:t>2</w:t>
      </w:r>
      <w:r w:rsidR="00393AFA">
        <w:fldChar w:fldCharType="end"/>
      </w:r>
    </w:p>
    <w:p w:rsidR="00393AFA" w:rsidRDefault="00393AF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_Toc89693762 \h </w:instrText>
      </w:r>
      <w:r>
        <w:fldChar w:fldCharType="separate"/>
      </w:r>
      <w:r>
        <w:t>3</w:t>
      </w:r>
      <w:r>
        <w:fldChar w:fldCharType="end"/>
      </w:r>
    </w:p>
    <w:p w:rsidR="00393AFA" w:rsidRDefault="00393AF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_Toc89693763 \h </w:instrText>
      </w:r>
      <w:r>
        <w:fldChar w:fldCharType="separate"/>
      </w:r>
      <w:r>
        <w:t>3</w:t>
      </w:r>
      <w:r>
        <w:fldChar w:fldCharType="end"/>
      </w:r>
    </w:p>
    <w:p w:rsidR="00393AFA" w:rsidRDefault="00393AF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_Toc89693764 \h </w:instrText>
      </w:r>
      <w:r>
        <w:fldChar w:fldCharType="separate"/>
      </w:r>
      <w:r>
        <w:t>3</w:t>
      </w:r>
      <w:r>
        <w:fldChar w:fldCharType="end"/>
      </w:r>
    </w:p>
    <w:p w:rsidR="00393AFA" w:rsidRDefault="00393AF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val="pt-BR"/>
        </w:rPr>
        <w:t xml:space="preserve">Change </w:t>
      </w:r>
      <w:r w:rsidRPr="00AA44F9">
        <w:rPr>
          <w:b/>
          <w:lang w:val="pt-BR" w:eastAsia="zh-CN"/>
        </w:rPr>
        <w:t>1</w:t>
      </w:r>
      <w:r>
        <w:tab/>
      </w:r>
      <w:r>
        <w:fldChar w:fldCharType="begin"/>
      </w:r>
      <w:r>
        <w:instrText xml:space="preserve"> PAGEREF _Toc89693765 \h </w:instrText>
      </w:r>
      <w:r>
        <w:fldChar w:fldCharType="separate"/>
      </w:r>
      <w:r>
        <w:t>3</w:t>
      </w:r>
      <w:r>
        <w:fldChar w:fldCharType="end"/>
      </w:r>
    </w:p>
    <w:p w:rsidR="00393AFA" w:rsidRDefault="00393AF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val="pt-BR"/>
        </w:rPr>
        <w:t xml:space="preserve">Change </w:t>
      </w:r>
      <w:r w:rsidRPr="00AA44F9">
        <w:rPr>
          <w:b/>
          <w:lang w:val="pt-BR" w:eastAsia="zh-CN"/>
        </w:rPr>
        <w:t>2</w:t>
      </w:r>
      <w:r>
        <w:tab/>
      </w:r>
      <w:r>
        <w:fldChar w:fldCharType="begin"/>
      </w:r>
      <w:r>
        <w:instrText xml:space="preserve"> PAGEREF _Toc89693766 \h </w:instrText>
      </w:r>
      <w:r>
        <w:fldChar w:fldCharType="separate"/>
      </w:r>
      <w:r>
        <w:t>6</w:t>
      </w:r>
      <w:r>
        <w:fldChar w:fldCharType="end"/>
      </w:r>
    </w:p>
    <w:p w:rsidR="00393AFA" w:rsidRDefault="00393AF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val="pt-BR"/>
        </w:rPr>
        <w:t xml:space="preserve">Change </w:t>
      </w:r>
      <w:r w:rsidRPr="00AA44F9">
        <w:rPr>
          <w:b/>
          <w:lang w:val="pt-BR" w:eastAsia="zh-CN"/>
        </w:rPr>
        <w:t>3</w:t>
      </w:r>
      <w:r>
        <w:tab/>
      </w:r>
      <w:r>
        <w:fldChar w:fldCharType="begin"/>
      </w:r>
      <w:r>
        <w:instrText xml:space="preserve"> PAGEREF _Toc89693767 \h </w:instrText>
      </w:r>
      <w:r>
        <w:fldChar w:fldCharType="separate"/>
      </w:r>
      <w:r>
        <w:t>7</w:t>
      </w:r>
      <w:r>
        <w:fldChar w:fldCharType="end"/>
      </w:r>
    </w:p>
    <w:p w:rsidR="00393AFA" w:rsidRDefault="00393AF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val="pt-BR"/>
        </w:rPr>
        <w:t xml:space="preserve">Change </w:t>
      </w:r>
      <w:r w:rsidRPr="00AA44F9">
        <w:rPr>
          <w:b/>
          <w:lang w:val="pt-BR" w:eastAsia="zh-CN"/>
        </w:rPr>
        <w:t>4</w:t>
      </w:r>
      <w:r>
        <w:tab/>
      </w:r>
      <w:r>
        <w:fldChar w:fldCharType="begin"/>
      </w:r>
      <w:r>
        <w:instrText xml:space="preserve"> PAGEREF _Toc89693768 \h </w:instrText>
      </w:r>
      <w:r>
        <w:fldChar w:fldCharType="separate"/>
      </w:r>
      <w:r>
        <w:t>9</w:t>
      </w:r>
      <w:r>
        <w:fldChar w:fldCharType="end"/>
      </w:r>
    </w:p>
    <w:p w:rsidR="00393AFA" w:rsidRDefault="00393AF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val="pt-BR"/>
        </w:rPr>
        <w:t xml:space="preserve">Change </w:t>
      </w:r>
      <w:r w:rsidRPr="00AA44F9">
        <w:rPr>
          <w:b/>
          <w:lang w:val="pt-BR" w:eastAsia="zh-CN"/>
        </w:rPr>
        <w:t>5</w:t>
      </w:r>
      <w:r>
        <w:tab/>
      </w:r>
      <w:r>
        <w:fldChar w:fldCharType="begin"/>
      </w:r>
      <w:r>
        <w:instrText xml:space="preserve"> PAGEREF _Toc89693769 \h </w:instrText>
      </w:r>
      <w:r>
        <w:fldChar w:fldCharType="separate"/>
      </w:r>
      <w:r>
        <w:t>12</w:t>
      </w:r>
      <w:r>
        <w:fldChar w:fldCharType="end"/>
      </w:r>
    </w:p>
    <w:p w:rsidR="00393AFA" w:rsidRDefault="00393AF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val="pt-BR"/>
        </w:rPr>
        <w:t xml:space="preserve">Change </w:t>
      </w:r>
      <w:r w:rsidRPr="00AA44F9">
        <w:rPr>
          <w:b/>
          <w:lang w:val="pt-BR" w:eastAsia="zh-CN"/>
        </w:rPr>
        <w:t>6</w:t>
      </w:r>
      <w:r>
        <w:tab/>
      </w:r>
      <w:r>
        <w:fldChar w:fldCharType="begin"/>
      </w:r>
      <w:r>
        <w:instrText xml:space="preserve"> PAGEREF _Toc89693770 \h </w:instrText>
      </w:r>
      <w:r>
        <w:fldChar w:fldCharType="separate"/>
      </w:r>
      <w:r>
        <w:t>18</w:t>
      </w:r>
      <w:r>
        <w:fldChar w:fldCharType="end"/>
      </w:r>
    </w:p>
    <w:p w:rsidR="00393AFA" w:rsidRDefault="00393AF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val="pt-BR"/>
        </w:rPr>
        <w:t xml:space="preserve">Change </w:t>
      </w:r>
      <w:r w:rsidRPr="00AA44F9">
        <w:rPr>
          <w:b/>
          <w:lang w:val="pt-BR" w:eastAsia="zh-CN"/>
        </w:rPr>
        <w:t>7</w:t>
      </w:r>
      <w:r>
        <w:tab/>
      </w:r>
      <w:r>
        <w:fldChar w:fldCharType="begin"/>
      </w:r>
      <w:r>
        <w:instrText xml:space="preserve"> PAGEREF _Toc89693771 \h </w:instrText>
      </w:r>
      <w:r>
        <w:fldChar w:fldCharType="separate"/>
      </w:r>
      <w:r>
        <w:t>19</w:t>
      </w:r>
      <w:r>
        <w:fldChar w:fldCharType="end"/>
      </w:r>
    </w:p>
    <w:p w:rsidR="00393AFA" w:rsidRDefault="00393AF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val="pt-BR"/>
        </w:rPr>
        <w:t>2.8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val="pt-BR"/>
        </w:rPr>
        <w:t xml:space="preserve">Change </w:t>
      </w:r>
      <w:r w:rsidRPr="00AA44F9">
        <w:rPr>
          <w:b/>
          <w:lang w:val="pt-BR" w:eastAsia="zh-CN"/>
        </w:rPr>
        <w:t>8</w:t>
      </w:r>
      <w:r>
        <w:tab/>
      </w:r>
      <w:r>
        <w:fldChar w:fldCharType="begin"/>
      </w:r>
      <w:r>
        <w:instrText xml:space="preserve"> PAGEREF _Toc89693772 \h </w:instrText>
      </w:r>
      <w:r>
        <w:fldChar w:fldCharType="separate"/>
      </w:r>
      <w:r>
        <w:t>20</w:t>
      </w:r>
      <w:r>
        <w:fldChar w:fldCharType="end"/>
      </w:r>
    </w:p>
    <w:p w:rsidR="00393AFA" w:rsidRDefault="00393AF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_Toc89693773 \h </w:instrText>
      </w:r>
      <w:r>
        <w:fldChar w:fldCharType="separate"/>
      </w:r>
      <w:r>
        <w:t>24</w:t>
      </w:r>
      <w:r>
        <w:fldChar w:fldCharType="end"/>
      </w:r>
    </w:p>
    <w:p w:rsidR="00393AFA" w:rsidRDefault="00393AF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_Toc89693774 \h </w:instrText>
      </w:r>
      <w:r>
        <w:fldChar w:fldCharType="separate"/>
      </w:r>
      <w:r>
        <w:t>24</w:t>
      </w:r>
      <w:r>
        <w:fldChar w:fldCharType="end"/>
      </w:r>
    </w:p>
    <w:p w:rsidR="00393AFA" w:rsidRDefault="00393AF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_Toc89693775 \h </w:instrText>
      </w:r>
      <w:r>
        <w:fldChar w:fldCharType="separate"/>
      </w:r>
      <w:r>
        <w:t>24</w:t>
      </w:r>
      <w:r>
        <w:fldChar w:fldCharType="end"/>
      </w:r>
    </w:p>
    <w:p w:rsidR="00393AFA" w:rsidRDefault="00393AF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_Toc89693776 \h </w:instrText>
      </w:r>
      <w:r>
        <w:fldChar w:fldCharType="separate"/>
      </w:r>
      <w:r>
        <w:t>24</w:t>
      </w:r>
      <w:r>
        <w:fldChar w:fldCharType="end"/>
      </w:r>
    </w:p>
    <w:p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89693762"/>
      <w:r>
        <w:rPr>
          <w:b/>
          <w:lang w:eastAsia="ja-JP"/>
        </w:rPr>
        <w:lastRenderedPageBreak/>
        <w:t>Overview</w:t>
      </w:r>
      <w:bookmarkEnd w:id="2"/>
      <w:bookmarkEnd w:id="3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DF6C79">
        <w:rPr>
          <w:rFonts w:cs="Arial" w:hint="eastAsia"/>
          <w:color w:val="000000"/>
          <w:lang w:eastAsia="zh-CN"/>
        </w:rPr>
        <w:t>11.1.5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Pengchong</w:t>
      </w:r>
      <w:proofErr w:type="spellEnd"/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r w:rsidR="00F7684F">
        <w:rPr>
          <w:rFonts w:ascii="Arial" w:hAnsi="Arial" w:hint="eastAsia"/>
          <w:sz w:val="24"/>
          <w:lang w:val="en-US" w:eastAsia="zh-CN"/>
        </w:rPr>
        <w:t>Shen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F7684F" w:rsidRPr="00234EE5">
          <w:rPr>
            <w:rStyle w:val="Hyperlink"/>
            <w:rFonts w:cs="Arial" w:hint="eastAsia"/>
            <w:b/>
            <w:lang w:val="en-US" w:eastAsia="zh-CN"/>
          </w:rPr>
          <w:t>shenpengchong@datangmobile.cn</w:t>
        </w:r>
      </w:hyperlink>
    </w:p>
    <w:p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89693763"/>
      <w:r w:rsidRPr="007036CE">
        <w:rPr>
          <w:b/>
        </w:rPr>
        <w:t>Verification Test Summary</w:t>
      </w:r>
      <w:bookmarkEnd w:id="4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DF6C79">
        <w:rPr>
          <w:rFonts w:cs="Arial" w:hint="eastAsia"/>
          <w:sz w:val="21"/>
          <w:szCs w:val="22"/>
          <w:lang w:val="en-US" w:eastAsia="zh-CN"/>
        </w:rPr>
        <w:t>11.1.5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</w:t>
      </w:r>
      <w:r w:rsidR="00D31793">
        <w:rPr>
          <w:rFonts w:cs="Arial" w:hint="eastAsia"/>
          <w:sz w:val="21"/>
          <w:szCs w:val="22"/>
          <w:lang w:val="en-US" w:eastAsia="zh-CN"/>
        </w:rPr>
        <w:t>21</w:t>
      </w:r>
      <w:r w:rsidR="00375F92">
        <w:rPr>
          <w:rFonts w:cs="Arial" w:hint="eastAsia"/>
          <w:sz w:val="21"/>
          <w:szCs w:val="22"/>
          <w:lang w:val="en-US" w:eastAsia="ja-JP"/>
        </w:rPr>
        <w:t>wk</w:t>
      </w:r>
      <w:r w:rsidR="0074398B">
        <w:rPr>
          <w:rFonts w:cs="Arial" w:hint="eastAsia"/>
          <w:sz w:val="21"/>
          <w:szCs w:val="22"/>
          <w:lang w:val="en-US" w:eastAsia="zh-CN"/>
        </w:rPr>
        <w:t>37</w:t>
      </w:r>
    </w:p>
    <w:p w:rsidR="000617E1" w:rsidRDefault="003A22C0" w:rsidP="00D666B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Datang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</w:t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LinkTester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5G Protocol Conformance Test System ECT9610</w:t>
      </w:r>
    </w:p>
    <w:p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lang w:eastAsia="ja-JP"/>
        </w:rPr>
        <w:t>HiSilicon</w:t>
      </w:r>
      <w:proofErr w:type="spellEnd"/>
      <w:r w:rsidR="00375F92">
        <w:rPr>
          <w:rFonts w:cs="Arial"/>
          <w:lang w:eastAsia="ja-JP"/>
        </w:rPr>
        <w:t xml:space="preserve"> Balong 5000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:rsidR="003A22C0" w:rsidRDefault="003A22C0" w:rsidP="003A22C0"/>
    <w:p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9693764"/>
      <w:r w:rsidRPr="00854C55">
        <w:rPr>
          <w:b/>
        </w:rPr>
        <w:t>Corrections required</w:t>
      </w:r>
      <w:bookmarkEnd w:id="5"/>
      <w:bookmarkEnd w:id="6"/>
      <w:bookmarkEnd w:id="7"/>
    </w:p>
    <w:p w:rsidR="00B823DB" w:rsidRPr="0065443B" w:rsidRDefault="00B823DB" w:rsidP="00B823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67572157"/>
      <w:bookmarkStart w:id="9" w:name="_Toc89693765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8"/>
      <w:r w:rsidR="0067554F">
        <w:rPr>
          <w:rFonts w:hint="eastAsia"/>
          <w:b/>
          <w:lang w:val="pt-BR" w:eastAsia="zh-CN"/>
        </w:rPr>
        <w:t>1</w:t>
      </w:r>
      <w:bookmarkEnd w:id="9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:rsidTr="00F56933">
        <w:trPr>
          <w:trHeight w:val="447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B823DB" w:rsidRPr="002D56A7" w:rsidRDefault="00B536A9" w:rsidP="00F56933">
            <w:pPr>
              <w:spacing w:after="0"/>
            </w:pPr>
            <w:r>
              <w:rPr>
                <w:noProof/>
              </w:rPr>
              <w:t>fl_TC_11_1_5_NR5GC_TestBody</w:t>
            </w:r>
          </w:p>
        </w:tc>
      </w:tr>
      <w:tr w:rsidR="00B823DB" w:rsidRPr="004A6B5A" w:rsidTr="00F56933">
        <w:trPr>
          <w:trHeight w:val="775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823DB" w:rsidRDefault="00691604" w:rsidP="004C2C35">
            <w:pPr>
              <w:numPr>
                <w:ilvl w:val="0"/>
                <w:numId w:val="3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cause of service triggered by </w:t>
            </w:r>
            <w:proofErr w:type="spellStart"/>
            <w:r>
              <w:rPr>
                <w:rFonts w:hint="eastAsia"/>
                <w:lang w:val="en-US" w:eastAsia="zh-CN"/>
              </w:rPr>
              <w:t>pagging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should </w:t>
            </w:r>
            <w:proofErr w:type="spellStart"/>
            <w:r>
              <w:rPr>
                <w:rFonts w:hint="eastAsia"/>
                <w:lang w:val="en-US" w:eastAsia="zh-CN"/>
              </w:rPr>
              <w:t>no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be </w:t>
            </w:r>
            <w:proofErr w:type="spellStart"/>
            <w:r>
              <w:rPr>
                <w:rFonts w:hint="eastAsia"/>
                <w:lang w:val="en-US" w:eastAsia="zh-CN"/>
              </w:rPr>
              <w:t>mo</w:t>
            </w:r>
            <w:proofErr w:type="spellEnd"/>
            <w:r>
              <w:rPr>
                <w:rFonts w:hint="eastAsia"/>
                <w:lang w:val="en-US" w:eastAsia="zh-CN"/>
              </w:rPr>
              <w:t>-data.</w:t>
            </w:r>
          </w:p>
          <w:p w:rsidR="00B103A2" w:rsidRPr="0074398B" w:rsidRDefault="00691604" w:rsidP="004C2C35">
            <w:pPr>
              <w:numPr>
                <w:ilvl w:val="0"/>
                <w:numId w:val="3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In order to cooperate with the </w:t>
            </w:r>
            <w:r>
              <w:rPr>
                <w:noProof/>
              </w:rPr>
              <w:t>fl_TAUReject_AttachWithoutN26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function on the LTE side, only </w:t>
            </w:r>
            <w:r w:rsidRPr="00691604">
              <w:rPr>
                <w:lang w:val="en-US" w:eastAsia="zh-CN"/>
              </w:rPr>
              <w:t>GutiParameters</w:t>
            </w:r>
            <w:r w:rsidRPr="00691604">
              <w:rPr>
                <w:rFonts w:hint="eastAsia"/>
                <w:lang w:val="en-US" w:eastAsia="zh-CN"/>
              </w:rPr>
              <w:t xml:space="preserve">, </w:t>
            </w:r>
            <w:r w:rsidRPr="00691604">
              <w:rPr>
                <w:lang w:val="en-US" w:eastAsia="zh-CN"/>
              </w:rPr>
              <w:t>PduSessionInfo</w:t>
            </w:r>
            <w:r w:rsidRPr="00691604">
              <w:rPr>
                <w:rFonts w:hint="eastAsia"/>
                <w:lang w:val="en-US" w:eastAsia="zh-CN"/>
              </w:rPr>
              <w:t xml:space="preserve"> and </w:t>
            </w:r>
            <w:r w:rsidRPr="00691604">
              <w:rPr>
                <w:lang w:val="en-US" w:eastAsia="zh-CN"/>
              </w:rPr>
              <w:t>UECapability</w:t>
            </w:r>
            <w:r w:rsidRPr="00691604">
              <w:rPr>
                <w:rFonts w:hint="eastAsia"/>
                <w:lang w:val="en-US" w:eastAsia="zh-CN"/>
              </w:rPr>
              <w:t xml:space="preserve"> should</w:t>
            </w:r>
            <w:r>
              <w:rPr>
                <w:rFonts w:hint="eastAsia"/>
                <w:noProof/>
                <w:lang w:eastAsia="zh-CN"/>
              </w:rPr>
              <w:t xml:space="preserve"> be sent.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B823DB" w:rsidRPr="00FA2B70" w:rsidRDefault="00691604" w:rsidP="004C2C35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The </w:t>
            </w:r>
            <w:r>
              <w:rPr>
                <w:rFonts w:ascii="Times New Roman" w:hAnsi="Times New Roman"/>
                <w:lang w:eastAsia="zh-CN"/>
              </w:rPr>
              <w:t>second</w:t>
            </w:r>
            <w:r>
              <w:rPr>
                <w:rFonts w:ascii="Times New Roman" w:hAnsi="Times New Roman" w:hint="eastAsia"/>
                <w:lang w:eastAsia="zh-CN"/>
              </w:rPr>
              <w:t xml:space="preserve"> and third parameters of </w:t>
            </w:r>
            <w:r w:rsidRPr="00691604">
              <w:rPr>
                <w:rFonts w:ascii="Times New Roman" w:hAnsi="Times New Roman"/>
                <w:lang w:eastAsia="zh-CN"/>
              </w:rPr>
              <w:t>f_NR5GC_RRCIdleToConnected_Steps2_4</w:t>
            </w:r>
            <w:r w:rsidRPr="00691604">
              <w:rPr>
                <w:rFonts w:ascii="Times New Roman" w:hAnsi="Times New Roman" w:hint="eastAsia"/>
                <w:lang w:eastAsia="zh-CN"/>
              </w:rPr>
              <w:t xml:space="preserve"> u</w:t>
            </w:r>
            <w:r>
              <w:rPr>
                <w:rFonts w:ascii="Times New Roman" w:hAnsi="Times New Roman" w:hint="eastAsia"/>
                <w:lang w:eastAsia="zh-CN"/>
              </w:rPr>
              <w:t>ses the default value</w:t>
            </w:r>
            <w:r w:rsidR="00B823DB" w:rsidRPr="00691604">
              <w:rPr>
                <w:rFonts w:ascii="Times New Roman" w:hAnsi="Times New Roman" w:hint="eastAsia"/>
                <w:lang w:eastAsia="zh-CN"/>
              </w:rPr>
              <w:t>.</w:t>
            </w:r>
          </w:p>
          <w:p w:rsidR="00B103A2" w:rsidRPr="0074398B" w:rsidRDefault="00691604" w:rsidP="004C2C35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Use </w:t>
            </w:r>
            <w:r w:rsidRPr="00691604">
              <w:rPr>
                <w:rFonts w:ascii="Times New Roman" w:hAnsi="Times New Roman"/>
                <w:lang w:eastAsia="zh-CN"/>
              </w:rPr>
              <w:t>f_NR5GC_Send_GutiParametersToEUTRA</w:t>
            </w:r>
            <w:r>
              <w:rPr>
                <w:rFonts w:ascii="Times New Roman" w:hAnsi="Times New Roman" w:hint="eastAsia"/>
                <w:lang w:eastAsia="zh-CN"/>
              </w:rPr>
              <w:t xml:space="preserve">, </w:t>
            </w:r>
            <w:r w:rsidRPr="00691604">
              <w:rPr>
                <w:rFonts w:ascii="Times New Roman" w:hAnsi="Times New Roman"/>
                <w:lang w:eastAsia="zh-CN"/>
              </w:rPr>
              <w:t>f_NR5GC_SendPduSessionInfoListToEUTRA</w:t>
            </w:r>
            <w:r w:rsidRPr="00691604">
              <w:rPr>
                <w:rFonts w:ascii="Times New Roman" w:hAnsi="Times New Roman" w:hint="eastAsia"/>
                <w:lang w:eastAsia="zh-CN"/>
              </w:rPr>
              <w:t xml:space="preserve"> and </w:t>
            </w:r>
            <w:r w:rsidRPr="00691604">
              <w:rPr>
                <w:rFonts w:ascii="Times New Roman" w:hAnsi="Times New Roman"/>
                <w:lang w:eastAsia="zh-CN"/>
              </w:rPr>
              <w:t>f_NR5GC_IRAT_UECapabilityTransfer</w:t>
            </w:r>
            <w:r w:rsidRPr="00691604">
              <w:rPr>
                <w:rFonts w:ascii="Times New Roman" w:hAnsi="Times New Roman" w:hint="eastAsia"/>
                <w:lang w:eastAsia="zh-CN"/>
              </w:rPr>
              <w:t xml:space="preserve"> instead of </w:t>
            </w:r>
            <w:r w:rsidRPr="00691604">
              <w:rPr>
                <w:rFonts w:ascii="Times New Roman" w:hAnsi="Times New Roman"/>
                <w:lang w:eastAsia="zh-CN"/>
              </w:rPr>
              <w:t>f_NR5GC_TrackingAreaUpdateFromN1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B823DB" w:rsidRPr="007015EF" w:rsidRDefault="00B823DB" w:rsidP="00F56933">
            <w:pPr>
              <w:spacing w:after="0"/>
            </w:pPr>
            <w:r w:rsidRPr="00993C1B">
              <w:t>EPS_Fallback_NR5GC_NR.ttcn</w:t>
            </w:r>
          </w:p>
        </w:tc>
      </w:tr>
      <w:tr w:rsidR="00B823DB" w:rsidRPr="00E751F5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823DB" w:rsidRDefault="000A1BFF" w:rsidP="000A1BFF">
            <w:pPr>
              <w:pStyle w:val="ListParagraph"/>
              <w:numPr>
                <w:ilvl w:val="0"/>
                <w:numId w:val="19"/>
              </w:numPr>
              <w:ind w:firstLineChars="0"/>
              <w:rPr>
                <w:rFonts w:ascii="Arial" w:hAnsi="Arial"/>
                <w:highlight w:val="cyan"/>
              </w:rPr>
            </w:pPr>
            <w:r w:rsidRPr="000A1BFF">
              <w:rPr>
                <w:rFonts w:ascii="Arial" w:hAnsi="Arial"/>
                <w:highlight w:val="cyan"/>
              </w:rPr>
              <w:t>Accepted (already implemented in 21wk49)</w:t>
            </w:r>
          </w:p>
          <w:p w:rsidR="000A1BFF" w:rsidRPr="000A1BFF" w:rsidRDefault="000A1BFF" w:rsidP="000A1BFF">
            <w:pPr>
              <w:pStyle w:val="ListParagraph"/>
              <w:numPr>
                <w:ilvl w:val="0"/>
                <w:numId w:val="19"/>
              </w:numPr>
              <w:ind w:firstLineChars="0"/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(already implemented in 21wk49)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23DB" w:rsidTr="00F56933">
        <w:tc>
          <w:tcPr>
            <w:tcW w:w="9855" w:type="dxa"/>
            <w:shd w:val="clear" w:color="auto" w:fill="auto"/>
          </w:tcPr>
          <w:p w:rsidR="0074398B" w:rsidRDefault="00B823DB" w:rsidP="0074398B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4398B">
              <w:rPr>
                <w:noProof/>
              </w:rPr>
              <w:t>function fl_TC_11_1_5_NR5GC_TestBody() runs on NR5GC_PTC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var template (value) RedirectedCarrierInfo v_RedirectedCarrierInfo;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var EUTRA_NR_CoOrd_SysInfo_Type v_CoOrd_SysInfo := f_EUTRA_NR_WaitForCoOrd_SysInfo(EUTRA);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f_NR_Paging_Def(nr_Cell1, RRC_IDLE);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//@siclog "Steps 3 - 9" siclog@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v_ReceivedMsg := f_NR5GC_RRCIdleToConnected_Steps2_4(nr_Cell1</w:t>
            </w:r>
            <w:r w:rsidRPr="0074398B">
              <w:rPr>
                <w:noProof/>
                <w:highlight w:val="yellow"/>
              </w:rPr>
              <w:t>, '0001'B, mo_Data</w:t>
            </w:r>
            <w:r>
              <w:rPr>
                <w:noProof/>
              </w:rPr>
              <w:t>);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f_NR5GC_RRC_ConnectedState3N_Steps5_8(nr_Cell1, v_ReceivedMsg);</w:t>
            </w:r>
          </w:p>
          <w:p w:rsidR="0074398B" w:rsidRDefault="0074398B" w:rsidP="0074398B">
            <w:pPr>
              <w:rPr>
                <w:noProof/>
              </w:rPr>
            </w:pP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 @siclog "Step 9A" siclog@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 //@sic R5-210133 sic@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cms_EUTRA_NR_Trigger("Change Power Level"));  // @sic R5-216190 sic@</w:t>
            </w:r>
          </w:p>
          <w:p w:rsidR="0074398B" w:rsidRDefault="0074398B" w:rsidP="0074398B">
            <w:pPr>
              <w:rPr>
                <w:noProof/>
              </w:rPr>
            </w:pP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//@siclog "Step 10" siclog@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f_UT_RequestIMSCall(UT, px_IMS_CalleeUri);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//@siclog "Step 11" siclog@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//Step 1 of TS 34.229-5 Annex A.9.1, done on IMS PTC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74398B" w:rsidRDefault="0074398B" w:rsidP="0074398B">
            <w:pPr>
              <w:rPr>
                <w:noProof/>
              </w:rPr>
            </w:pP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//@siclog "Step 13" siclog@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cells).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SRB.send(cas_NR_SRB1_RrcPdu_REQ(nr_Cell1, -, cs_38508_RRCRelease(tsc_NR_RRC_TI_Def, -,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v_RedirectedCarrierInfo)));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f_NR_RRCRelease_Local(nr_Cell1, f_NR_GetNextSendOccasion_DL(nr_Cell1));</w:t>
            </w:r>
          </w:p>
          <w:p w:rsidR="0074398B" w:rsidRDefault="0074398B" w:rsidP="0074398B">
            <w:pPr>
              <w:rPr>
                <w:noProof/>
              </w:rPr>
            </w:pP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 Send both authentication and NR sysinfo paramters to EUTRA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74398B">
              <w:rPr>
                <w:noProof/>
                <w:highlight w:val="yellow"/>
              </w:rPr>
              <w:t>f_NR5GC_TrackingAreaUpdateFromN1(nr_Cell1);</w:t>
            </w:r>
          </w:p>
          <w:p w:rsidR="0074398B" w:rsidRDefault="0074398B" w:rsidP="0074398B">
            <w:pPr>
              <w:rPr>
                <w:noProof/>
              </w:rPr>
            </w:pP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f_EUTRA_NR_WaitForCoOrd_Trigger(EUTRA, "Postamble");</w:t>
            </w:r>
          </w:p>
          <w:p w:rsidR="0074398B" w:rsidRDefault="0074398B" w:rsidP="0074398B">
            <w:pPr>
              <w:rPr>
                <w:noProof/>
              </w:rPr>
            </w:pPr>
          </w:p>
          <w:p w:rsidR="00B823D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23DB" w:rsidTr="00F56933">
        <w:tc>
          <w:tcPr>
            <w:tcW w:w="9855" w:type="dxa"/>
            <w:shd w:val="clear" w:color="auto" w:fill="auto"/>
          </w:tcPr>
          <w:p w:rsidR="00BC22F0" w:rsidRDefault="00B823DB" w:rsidP="00BC22F0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BC22F0">
              <w:rPr>
                <w:noProof/>
              </w:rPr>
              <w:t>function fl_TC_11_1_5_NR5GC_TestBody() runs on NR5GC_PTC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NG_NAS_MSG_Indication_Type v_ReceivedMsg;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var template (value) RedirectedCarrierInfo v_RedirectedCarrierInfo;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var EUTRA_NR_CoOrd_SysInfo_Type v_CoOrd_SysInfo := f_EUTRA_NR_WaitForCoOrd_SysInfo(EUTRA);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f_NR_Paging_Def(nr_Cell1, RRC_IDLE);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//@siclog "Steps 3 - 9" siclog@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v_ReceivedMsg := f_NR5GC_RRCIdleToConnected_Steps2_4(nr_Cell1);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f_NR5GC_RRC_ConnectedState3N_Steps5_8(nr_Cell1, v_ReceivedMsg);</w:t>
            </w:r>
          </w:p>
          <w:p w:rsidR="00BC22F0" w:rsidRDefault="00BC22F0" w:rsidP="00BC22F0">
            <w:pPr>
              <w:rPr>
                <w:noProof/>
              </w:rPr>
            </w:pP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 @siclog "Step 9A" siclog@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 //@sic R5-210133 sic@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cms_EUTRA_NR_Trigger("Change Power Level"));  // @sic R5-216190 sic@</w:t>
            </w:r>
          </w:p>
          <w:p w:rsidR="00BC22F0" w:rsidRDefault="00BC22F0" w:rsidP="00BC22F0">
            <w:pPr>
              <w:rPr>
                <w:noProof/>
              </w:rPr>
            </w:pP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//@siclog "Step 10" siclog@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f_UT_RequestIMSCall(UT, px_IMS_CalleeUri);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//@siclog "Step 11" siclog@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//Step 1 of TS 34.229-5 Annex A.9.1, done on IMS PTC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BC22F0" w:rsidRDefault="00BC22F0" w:rsidP="00BC22F0">
            <w:pPr>
              <w:rPr>
                <w:noProof/>
              </w:rPr>
            </w:pP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//@siclog "Step 13" siclog@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cells).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SRB.send(cas_NR_SRB1_RrcPdu_REQ(nr_Cell1, -, cs_38508_RRCRelease(tsc_NR_RRC_TI_Def, -,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v_RedirectedCarrierInfo)));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f_NR_RRCRelease_Local(nr_Cell1, f_NR_GetNextSendOccasion_DL(nr_Cell1));</w:t>
            </w:r>
          </w:p>
          <w:p w:rsidR="00BC22F0" w:rsidRDefault="00BC22F0" w:rsidP="00BC22F0">
            <w:pPr>
              <w:rPr>
                <w:noProof/>
              </w:rPr>
            </w:pP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 Send both authentication and NR sysinfo paramters to EUTRA</w:t>
            </w:r>
          </w:p>
          <w:p w:rsidR="00BC22F0" w:rsidRPr="00BC22F0" w:rsidRDefault="00BC22F0" w:rsidP="00BC22F0">
            <w:pPr>
              <w:rPr>
                <w:noProof/>
                <w:highlight w:val="yellow"/>
              </w:rPr>
            </w:pPr>
            <w:r>
              <w:rPr>
                <w:noProof/>
              </w:rPr>
              <w:t xml:space="preserve">    </w:t>
            </w:r>
            <w:r w:rsidRPr="00BC22F0">
              <w:rPr>
                <w:noProof/>
                <w:highlight w:val="yellow"/>
              </w:rPr>
              <w:t>f_NR5GC_Send_GutiParametersToEUTRA(nr_Cell1);</w:t>
            </w:r>
          </w:p>
          <w:p w:rsidR="00BC22F0" w:rsidRPr="00BC22F0" w:rsidRDefault="00BC22F0" w:rsidP="00BC22F0">
            <w:pPr>
              <w:rPr>
                <w:noProof/>
                <w:highlight w:val="yellow"/>
                <w:lang w:eastAsia="zh-CN"/>
              </w:rPr>
            </w:pPr>
            <w:r w:rsidRPr="00BC22F0">
              <w:rPr>
                <w:noProof/>
                <w:highlight w:val="yellow"/>
              </w:rPr>
              <w:t xml:space="preserve">    f_NR5GC_SendPduSessionInfoListToEUTRA();</w:t>
            </w:r>
          </w:p>
          <w:p w:rsidR="00BC22F0" w:rsidRDefault="00BC22F0" w:rsidP="00BC22F0">
            <w:pPr>
              <w:rPr>
                <w:noProof/>
              </w:rPr>
            </w:pPr>
            <w:r w:rsidRPr="00BC22F0">
              <w:rPr>
                <w:noProof/>
                <w:highlight w:val="yellow"/>
              </w:rPr>
              <w:t xml:space="preserve">    f_NR5GC_IRAT_UECapabilityTransfer(nr_Cell1);</w:t>
            </w:r>
          </w:p>
          <w:p w:rsidR="00BC22F0" w:rsidRDefault="00BC22F0" w:rsidP="00BC22F0">
            <w:pPr>
              <w:rPr>
                <w:noProof/>
              </w:rPr>
            </w:pP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f_EUTRA_NR_WaitForCoOrd_Trigger(EUTRA, "Postamble");</w:t>
            </w:r>
          </w:p>
          <w:p w:rsidR="00BC22F0" w:rsidRDefault="00BC22F0" w:rsidP="00BC22F0">
            <w:pPr>
              <w:rPr>
                <w:noProof/>
              </w:rPr>
            </w:pPr>
          </w:p>
          <w:p w:rsidR="00B823DB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Pr="0065443B" w:rsidRDefault="00B823DB" w:rsidP="00B823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67572158"/>
      <w:bookmarkStart w:id="14" w:name="_Toc89693766"/>
      <w:r>
        <w:rPr>
          <w:b/>
          <w:lang w:val="pt-BR"/>
        </w:rPr>
        <w:lastRenderedPageBreak/>
        <w:t xml:space="preserve">Change </w:t>
      </w:r>
      <w:bookmarkEnd w:id="13"/>
      <w:r w:rsidR="0067554F">
        <w:rPr>
          <w:rFonts w:hint="eastAsia"/>
          <w:b/>
          <w:lang w:val="pt-BR" w:eastAsia="zh-CN"/>
        </w:rPr>
        <w:t>2</w:t>
      </w:r>
      <w:bookmarkEnd w:id="14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:rsidTr="00F56933">
        <w:trPr>
          <w:trHeight w:val="447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B823DB" w:rsidRPr="002D56A7" w:rsidRDefault="00FC410D" w:rsidP="00F56933">
            <w:pPr>
              <w:spacing w:after="0"/>
            </w:pPr>
            <w:r>
              <w:rPr>
                <w:noProof/>
              </w:rPr>
              <w:t>f_TC_11_1_5_NR5GC_EUTRA</w:t>
            </w:r>
          </w:p>
        </w:tc>
      </w:tr>
      <w:tr w:rsidR="00B823DB" w:rsidRPr="004A6B5A" w:rsidTr="00F56933">
        <w:trPr>
          <w:trHeight w:val="775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823DB" w:rsidRPr="007F10B3" w:rsidRDefault="00C420B1" w:rsidP="004C2C35">
            <w:pPr>
              <w:numPr>
                <w:ilvl w:val="0"/>
                <w:numId w:val="5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The</w:t>
            </w:r>
            <w:r w:rsidRPr="00C420B1">
              <w:rPr>
                <w:rFonts w:hint="eastAsia"/>
                <w:lang w:eastAsia="zh-CN"/>
              </w:rPr>
              <w:t xml:space="preserve"> </w:t>
            </w:r>
            <w:r w:rsidRPr="00C420B1">
              <w:rPr>
                <w:lang w:eastAsia="zh-CN"/>
              </w:rPr>
              <w:t>MaxReferencePower</w:t>
            </w:r>
            <w:r>
              <w:rPr>
                <w:rFonts w:hint="eastAsia"/>
                <w:lang w:eastAsia="zh-CN"/>
              </w:rPr>
              <w:t xml:space="preserve"> of cell </w:t>
            </w:r>
            <w:r>
              <w:rPr>
                <w:rFonts w:hint="eastAsia"/>
                <w:noProof/>
                <w:lang w:eastAsia="zh-CN"/>
              </w:rPr>
              <w:t>3 should be set to -73</w:t>
            </w:r>
            <w:r w:rsidR="00B823DB">
              <w:rPr>
                <w:rFonts w:hint="eastAsia"/>
                <w:lang w:val="en-US" w:eastAsia="zh-CN"/>
              </w:rPr>
              <w:t>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B823DB" w:rsidRPr="007F10B3" w:rsidRDefault="00B823DB" w:rsidP="004C2C35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r w:rsidRPr="007E7040">
              <w:rPr>
                <w:rFonts w:ascii="Times New Roman" w:hAnsi="Times New Roman" w:hint="eastAsia"/>
                <w:lang w:val="en-US" w:eastAsia="zh-CN"/>
              </w:rPr>
              <w:t>d</w:t>
            </w:r>
            <w:r w:rsidRPr="00C420B1">
              <w:rPr>
                <w:rFonts w:ascii="Times New Roman" w:hAnsi="Times New Roman" w:hint="eastAsia"/>
                <w:lang w:eastAsia="zh-CN"/>
              </w:rPr>
              <w:t xml:space="preserve">d </w:t>
            </w:r>
            <w:proofErr w:type="spellStart"/>
            <w:r w:rsidR="00C420B1" w:rsidRPr="00C420B1">
              <w:rPr>
                <w:rFonts w:ascii="Times New Roman" w:hAnsi="Times New Roman"/>
                <w:lang w:eastAsia="zh-CN"/>
              </w:rPr>
              <w:t>f_EUTRA_CellInfo_InitMaxReferencePower</w:t>
            </w:r>
            <w:proofErr w:type="spellEnd"/>
            <w:r w:rsidRPr="00C420B1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B823DB" w:rsidRPr="007015EF" w:rsidRDefault="00B823DB" w:rsidP="00F56933">
            <w:pPr>
              <w:spacing w:after="0"/>
            </w:pPr>
            <w:r w:rsidRPr="008952A7">
              <w:t>EPS_Fallback_NR5GC_EUTRA.ttcn</w:t>
            </w:r>
          </w:p>
        </w:tc>
      </w:tr>
      <w:tr w:rsidR="00B823DB" w:rsidRPr="00E751F5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823DB" w:rsidRPr="00E751F5" w:rsidRDefault="000A1BFF" w:rsidP="00F5693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(already implemented in 21wk49)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23DB" w:rsidTr="00F56933">
        <w:tc>
          <w:tcPr>
            <w:tcW w:w="9855" w:type="dxa"/>
            <w:shd w:val="clear" w:color="auto" w:fill="auto"/>
          </w:tcPr>
          <w:p w:rsidR="007F10B3" w:rsidRDefault="00B823DB" w:rsidP="007F10B3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F10B3">
              <w:rPr>
                <w:noProof/>
              </w:rPr>
              <w:t>function f_TC_11_1_5_NR5GC_EUTRA() runs on EUTRA_Multi5GS_PTC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{ ////MO MMTEL voice call setup from NR RRC_CONNECTED / EPS Fallback with redirection / Single registration mode without N26 interface / E-UTRAN cell reselection using cell status reservation / Success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f_EUTRA38_IRAT_Init(c31, HANDLE_UM_DATA); // @sic R5s210414 sic@</w:t>
            </w:r>
          </w:p>
          <w:p w:rsidR="007F10B3" w:rsidRDefault="007F10B3" w:rsidP="007F10B3">
            <w:pPr>
              <w:rPr>
                <w:noProof/>
              </w:rPr>
            </w:pP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//Create Eutra Cell 2 and set it as reserved for operator use and modify Sysinfo updated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f_EUTRA_CellInfo_SetSysInfo_CellReservedForOpUse (eutra_Cell3, reserved); // @sic R5-216189 sic@</w:t>
            </w:r>
          </w:p>
          <w:p w:rsidR="007F10B3" w:rsidRDefault="007F10B3" w:rsidP="007F10B3">
            <w:pPr>
              <w:rPr>
                <w:noProof/>
                <w:lang w:eastAsia="zh-CN"/>
              </w:rPr>
            </w:pP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//Create and configure cells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f_EUTRA_CellConfig_Def(eutra_Cell1);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f_EUTRA_CellConfig_Def(eutra_Cell3); // @sic R5-216189 sic@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f_EUTRA38_NR5GC_PreambleAndSwitchOff (eutra_Cell1);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f_EUTRA_TestBody_Set(true);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fl_TC_11_1_5_NR5GC_EUTRA_TestBody ();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f_EUTRA_TestBody_Set(false);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f_EUTRA38_MultiPDN_Postamble(eutra_Cell1, E2_CONNECTED);</w:t>
            </w:r>
          </w:p>
          <w:p w:rsidR="00B823DB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23DB" w:rsidTr="00F56933">
        <w:tc>
          <w:tcPr>
            <w:tcW w:w="9855" w:type="dxa"/>
            <w:shd w:val="clear" w:color="auto" w:fill="auto"/>
          </w:tcPr>
          <w:p w:rsidR="007F10B3" w:rsidRDefault="00B823DB" w:rsidP="007F10B3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7F10B3">
              <w:rPr>
                <w:noProof/>
              </w:rPr>
              <w:t>function f_TC_11_1_5_NR5GC_EUTRA() runs on EUTRA_Multi5GS_PTC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{ ////MO MMTEL voice call setup from NR RRC_CONNECTED / EPS Fallback with redirection / Single registration mode without N26 interface / E-UTRAN cell reselection using cell status reservation / Success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f_EUTRA38_IRAT_Init(c31, HANDLE_UM_DATA); // @sic R5s210414 sic@</w:t>
            </w:r>
          </w:p>
          <w:p w:rsidR="007F10B3" w:rsidRDefault="007F10B3" w:rsidP="007F10B3">
            <w:pPr>
              <w:rPr>
                <w:noProof/>
              </w:rPr>
            </w:pP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//Create Eutra Cell 2 and set it as reserved for operator use and modify Sysinfo updated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f_EUTRA_CellInfo_SetSysInfo_CellReservedForOpUse (eutra_Cell3, reserved); // @sic R5-216189 sic@</w:t>
            </w:r>
          </w:p>
          <w:p w:rsidR="007F10B3" w:rsidRDefault="007F10B3" w:rsidP="007F10B3">
            <w:pPr>
              <w:rPr>
                <w:noProof/>
              </w:rPr>
            </w:pPr>
          </w:p>
          <w:p w:rsidR="007F10B3" w:rsidRDefault="007F10B3" w:rsidP="007F10B3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  </w:t>
            </w:r>
            <w:r w:rsidRPr="007F10B3">
              <w:rPr>
                <w:noProof/>
                <w:highlight w:val="yellow"/>
              </w:rPr>
              <w:t>f_EUTRA_CellInfo_InitMaxReferencePower (eutra_Cell3, -73);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//Create and configure cells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f_EUTRA_CellConfig_Def(eutra_Cell1);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f_EUTRA_CellConfig_Def(eutra_Cell3); // @sic R5-216189 sic@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f_EUTRA38_NR5GC_PreambleAndSwitchOff (eutra_Cell1);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f_EUTRA_TestBody_Set(true);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fl_TC_11_1_5_NR5GC_EUTRA_TestBody ();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f_EUTRA_TestBody_Set(false);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f_EUTRA38_MultiPDN_Postamble(eutra_Cell1, E2_CONNECTED);</w:t>
            </w:r>
          </w:p>
          <w:p w:rsidR="00B823DB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Pr="0065443B" w:rsidRDefault="00B823DB" w:rsidP="00B823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67572159"/>
      <w:bookmarkStart w:id="16" w:name="_Toc89693767"/>
      <w:r>
        <w:rPr>
          <w:b/>
          <w:lang w:val="pt-BR"/>
        </w:rPr>
        <w:t xml:space="preserve">Change </w:t>
      </w:r>
      <w:bookmarkEnd w:id="15"/>
      <w:r w:rsidR="0067554F">
        <w:rPr>
          <w:rFonts w:hint="eastAsia"/>
          <w:b/>
          <w:lang w:val="pt-BR" w:eastAsia="zh-CN"/>
        </w:rPr>
        <w:t>3</w:t>
      </w:r>
      <w:bookmarkEnd w:id="16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:rsidTr="00F56933">
        <w:trPr>
          <w:trHeight w:val="447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B823DB" w:rsidRPr="002D56A7" w:rsidRDefault="00254D3F" w:rsidP="00F56933">
            <w:pPr>
              <w:spacing w:after="0"/>
            </w:pPr>
            <w:r>
              <w:rPr>
                <w:noProof/>
              </w:rPr>
              <w:t>fl_TC_11_1_5_NR5GC_EUTRA_TestBody</w:t>
            </w:r>
          </w:p>
        </w:tc>
      </w:tr>
      <w:tr w:rsidR="00B823DB" w:rsidRPr="004A6B5A" w:rsidTr="00F56933">
        <w:trPr>
          <w:trHeight w:val="775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103A2" w:rsidRDefault="00F137E3" w:rsidP="004C2C35">
            <w:pPr>
              <w:numPr>
                <w:ilvl w:val="0"/>
                <w:numId w:val="7"/>
              </w:numPr>
              <w:spacing w:after="0"/>
              <w:rPr>
                <w:lang w:val="en-US"/>
              </w:rPr>
            </w:pPr>
            <w:bookmarkStart w:id="17" w:name="OLE_LINK7"/>
            <w:bookmarkStart w:id="18" w:name="OLE_LINK8"/>
            <w:r>
              <w:rPr>
                <w:rFonts w:hint="eastAsia"/>
                <w:lang w:val="en-US" w:eastAsia="zh-CN"/>
              </w:rPr>
              <w:t xml:space="preserve">According to 38.523-1 table 11.1.5 3.2-2. It should to add </w:t>
            </w:r>
            <w:r w:rsidRPr="00F137E3">
              <w:rPr>
                <w:lang w:val="en-US" w:eastAsia="zh-CN"/>
              </w:rPr>
              <w:t>PDN CONNECTIVITY REQUEST</w:t>
            </w:r>
            <w:r>
              <w:rPr>
                <w:rFonts w:hint="eastAsia"/>
                <w:lang w:val="en-US" w:eastAsia="zh-CN"/>
              </w:rPr>
              <w:t xml:space="preserve"> process.</w:t>
            </w:r>
            <w:bookmarkEnd w:id="17"/>
            <w:bookmarkEnd w:id="18"/>
          </w:p>
          <w:p w:rsidR="008570F8" w:rsidRPr="00776078" w:rsidRDefault="008570F8" w:rsidP="004C2C35">
            <w:pPr>
              <w:numPr>
                <w:ilvl w:val="0"/>
                <w:numId w:val="7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38.523-1 table 11.1.5 3.2-2. The </w:t>
            </w:r>
            <w:proofErr w:type="spellStart"/>
            <w:r w:rsidRPr="007A5C6C">
              <w:t>eutraFrequency</w:t>
            </w:r>
            <w:proofErr w:type="spellEnd"/>
            <w:r>
              <w:rPr>
                <w:rFonts w:hint="eastAsia"/>
                <w:lang w:eastAsia="zh-CN"/>
              </w:rPr>
              <w:t xml:space="preserve"> in the RRC Release should be cell 3.</w:t>
            </w:r>
          </w:p>
          <w:p w:rsidR="00776078" w:rsidRPr="0059622B" w:rsidRDefault="00776078" w:rsidP="004C2C35">
            <w:pPr>
              <w:numPr>
                <w:ilvl w:val="0"/>
                <w:numId w:val="7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The power of cell1 should be set to -85 in step 9A.</w:t>
            </w:r>
          </w:p>
          <w:p w:rsidR="0059622B" w:rsidRPr="00F759F2" w:rsidRDefault="00B51248" w:rsidP="004C2C35">
            <w:pPr>
              <w:numPr>
                <w:ilvl w:val="0"/>
                <w:numId w:val="7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It should to ensure that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100 trying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is sent after setp27.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8570F8" w:rsidRDefault="00F137E3" w:rsidP="004C2C3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</w:rPr>
            </w:pPr>
            <w:r w:rsidRPr="00F137E3">
              <w:rPr>
                <w:rFonts w:ascii="Times New Roman" w:hAnsi="Times New Roman" w:hint="eastAsia"/>
                <w:lang w:val="en-US" w:eastAsia="zh-CN"/>
              </w:rPr>
              <w:t xml:space="preserve">Add </w:t>
            </w:r>
            <w:r w:rsidRPr="00F137E3">
              <w:rPr>
                <w:rFonts w:ascii="Times New Roman" w:hAnsi="Times New Roman"/>
                <w:lang w:val="en-US" w:eastAsia="zh-CN"/>
              </w:rPr>
              <w:t>PDN CONNECTIVITY REQUEST</w:t>
            </w:r>
            <w:r w:rsidRPr="00F137E3">
              <w:rPr>
                <w:rFonts w:ascii="Times New Roman" w:hAnsi="Times New Roman" w:hint="eastAsia"/>
                <w:lang w:val="en-US" w:eastAsia="zh-CN"/>
              </w:rPr>
              <w:t xml:space="preserve"> process after step 27.</w:t>
            </w:r>
          </w:p>
          <w:p w:rsidR="008570F8" w:rsidRDefault="008570F8" w:rsidP="004C2C3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Transmit the </w:t>
            </w:r>
            <w:r>
              <w:rPr>
                <w:rFonts w:ascii="Times New Roman" w:hAnsi="Times New Roman"/>
                <w:lang w:eastAsia="zh-CN"/>
              </w:rPr>
              <w:t>frequency</w:t>
            </w:r>
            <w:r>
              <w:rPr>
                <w:rFonts w:ascii="Times New Roman" w:hAnsi="Times New Roman" w:hint="eastAsia"/>
                <w:lang w:eastAsia="zh-CN"/>
              </w:rPr>
              <w:t xml:space="preserve"> information of cell3 at the beginning of the test body.</w:t>
            </w:r>
          </w:p>
          <w:p w:rsidR="00776078" w:rsidRDefault="00776078" w:rsidP="004C2C3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Add cell1 power modify </w:t>
            </w:r>
            <w:proofErr w:type="spellStart"/>
            <w:r>
              <w:rPr>
                <w:rFonts w:ascii="Times New Roman" w:hAnsi="Times New Roman" w:hint="eastAsia"/>
                <w:lang w:eastAsia="zh-CN"/>
              </w:rPr>
              <w:t>setp</w:t>
            </w:r>
            <w:proofErr w:type="spellEnd"/>
            <w:r>
              <w:rPr>
                <w:rFonts w:ascii="Times New Roman" w:hAnsi="Times New Roman" w:hint="eastAsia"/>
                <w:lang w:eastAsia="zh-CN"/>
              </w:rPr>
              <w:t xml:space="preserve"> in </w:t>
            </w:r>
            <w:proofErr w:type="spellStart"/>
            <w:r>
              <w:rPr>
                <w:rFonts w:ascii="Times New Roman" w:hAnsi="Times New Roman" w:hint="eastAsia"/>
                <w:lang w:eastAsia="zh-CN"/>
              </w:rPr>
              <w:t>seto</w:t>
            </w:r>
            <w:proofErr w:type="spellEnd"/>
            <w:r>
              <w:rPr>
                <w:rFonts w:ascii="Times New Roman" w:hAnsi="Times New Roman" w:hint="eastAsia"/>
                <w:lang w:eastAsia="zh-CN"/>
              </w:rPr>
              <w:t xml:space="preserve"> 9A.</w:t>
            </w:r>
          </w:p>
          <w:p w:rsidR="0059622B" w:rsidRPr="008570F8" w:rsidRDefault="00B51248" w:rsidP="004C2C3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</w:rPr>
            </w:pPr>
            <w:r w:rsidRPr="00B51248">
              <w:rPr>
                <w:rFonts w:ascii="Times New Roman" w:hAnsi="Times New Roman" w:hint="eastAsia"/>
                <w:lang w:eastAsia="zh-CN"/>
              </w:rPr>
              <w:t xml:space="preserve">Add </w:t>
            </w:r>
            <w:r w:rsidRPr="00B51248">
              <w:rPr>
                <w:rFonts w:ascii="Times New Roman" w:hAnsi="Times New Roman"/>
                <w:lang w:eastAsia="zh-CN"/>
              </w:rPr>
              <w:t>f_IMS_IPCAN_SendCoOrdMsg</w:t>
            </w:r>
            <w:r w:rsidRPr="00B51248">
              <w:rPr>
                <w:rFonts w:ascii="Times New Roman" w:hAnsi="Times New Roman" w:hint="eastAsia"/>
                <w:lang w:eastAsia="zh-CN"/>
              </w:rPr>
              <w:t xml:space="preserve"> after setp 27.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B823DB" w:rsidRPr="007015EF" w:rsidRDefault="00254D3F" w:rsidP="00F56933">
            <w:pPr>
              <w:spacing w:after="0"/>
            </w:pPr>
            <w:r w:rsidRPr="008952A7">
              <w:t>EPS_Fallback_NR5GC_EUTRA.ttcn</w:t>
            </w:r>
          </w:p>
        </w:tc>
      </w:tr>
      <w:tr w:rsidR="00B823DB" w:rsidRPr="00E751F5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823DB" w:rsidRPr="00E751F5" w:rsidRDefault="000A1BFF" w:rsidP="00F5693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</w:t>
            </w:r>
            <w:r w:rsidR="006E072B">
              <w:rPr>
                <w:rFonts w:ascii="Arial" w:hAnsi="Arial"/>
                <w:highlight w:val="cyan"/>
              </w:rPr>
              <w:t>e</w:t>
            </w:r>
            <w:r>
              <w:rPr>
                <w:rFonts w:ascii="Arial" w:hAnsi="Arial"/>
                <w:highlight w:val="cyan"/>
              </w:rPr>
              <w:t>pted (already implemented in 21wk49)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23DB" w:rsidTr="00F56933">
        <w:tc>
          <w:tcPr>
            <w:tcW w:w="9855" w:type="dxa"/>
            <w:shd w:val="clear" w:color="auto" w:fill="auto"/>
          </w:tcPr>
          <w:p w:rsidR="00F759F2" w:rsidRDefault="00B823DB" w:rsidP="00F759F2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F759F2">
              <w:rPr>
                <w:noProof/>
              </w:rPr>
              <w:t>function fl_TC_11_1_5_NR5GC_EUTRA_TestBody() runs on EUTRA_Multi5GS_PTC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Send EUTRA frequency to NR and wait for NR info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f_EUTRA_NR_SendSysinfoCoOrd(NR, f_EUTRA38_IRAT_ListOfFrequencies({</w:t>
            </w:r>
            <w:r w:rsidRPr="008570F8">
              <w:rPr>
                <w:noProof/>
                <w:highlight w:val="yellow"/>
              </w:rPr>
              <w:t>eutra_Cell1</w:t>
            </w:r>
            <w:r>
              <w:rPr>
                <w:noProof/>
              </w:rPr>
              <w:t>}));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(NR, "Change Power Level");  // @sic R5-216190 sic@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@siclog "Step 9A" siclog@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f_EUTRA38_SetCellPower(eutra_Cell3, tsc_CellRS_EPRE_73, tsc_CellRS_EPRE_73);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@siclog "Step 14 - 27" siclog@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fl_TAUReject_AttachWithoutN26 ();</w:t>
            </w:r>
          </w:p>
          <w:p w:rsidR="00F759F2" w:rsidRDefault="00F759F2" w:rsidP="00F759F2">
            <w:pPr>
              <w:rPr>
                <w:noProof/>
              </w:rPr>
            </w:pP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@siclog "Step 30 -32" siclog@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Test body finishes on IMS PTC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f_EUTRA_NR_SendCoOrd (NR, cms_EUTRA_NR_Trigger("Postamble"));</w:t>
            </w:r>
          </w:p>
          <w:p w:rsidR="00B823DB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23DB" w:rsidTr="00F56933">
        <w:tc>
          <w:tcPr>
            <w:tcW w:w="9855" w:type="dxa"/>
            <w:shd w:val="clear" w:color="auto" w:fill="auto"/>
          </w:tcPr>
          <w:p w:rsidR="00F759F2" w:rsidRDefault="00B823DB" w:rsidP="00F759F2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F759F2">
              <w:rPr>
                <w:noProof/>
              </w:rPr>
              <w:t>function fl_TC_11_1_5_NR5GC_EUTRA_TestBody() runs on EUTRA_Multi5GS_PTC</w:t>
            </w:r>
          </w:p>
          <w:p w:rsidR="00F759F2" w:rsidRDefault="00F759F2" w:rsidP="00F759F2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{</w:t>
            </w:r>
          </w:p>
          <w:p w:rsidR="00F759F2" w:rsidRPr="00F759F2" w:rsidRDefault="00F759F2" w:rsidP="00F759F2">
            <w:pPr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 </w:t>
            </w:r>
            <w:r w:rsidRPr="00F759F2">
              <w:rPr>
                <w:noProof/>
                <w:highlight w:val="yellow"/>
                <w:lang w:eastAsia="zh-CN"/>
              </w:rPr>
              <w:t>var EPS_BearerIdentity v_EpsBearerId;</w:t>
            </w:r>
          </w:p>
          <w:p w:rsidR="00F759F2" w:rsidRPr="00F759F2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F759F2">
              <w:rPr>
                <w:noProof/>
                <w:highlight w:val="yellow"/>
                <w:lang w:eastAsia="zh-CN"/>
              </w:rPr>
              <w:t xml:space="preserve">    var SRB_COMMON_IND v_ReceivedAsp;</w:t>
            </w:r>
          </w:p>
          <w:p w:rsidR="00F759F2" w:rsidRDefault="00F759F2" w:rsidP="00F759F2">
            <w:pPr>
              <w:rPr>
                <w:noProof/>
                <w:lang w:eastAsia="zh-CN"/>
              </w:rPr>
            </w:pPr>
            <w:r w:rsidRPr="00F759F2">
              <w:rPr>
                <w:noProof/>
                <w:highlight w:val="yellow"/>
                <w:lang w:eastAsia="zh-CN"/>
              </w:rPr>
              <w:t xml:space="preserve">    timer t_wait := 5.0;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Send EUTRA frequency to NR and wait for NR info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f_EUTRA_NR_SendSysinfoCoOrd(NR, f_EUTRA38_IRAT_ListOfFrequencies({</w:t>
            </w:r>
            <w:r w:rsidRPr="008570F8">
              <w:rPr>
                <w:noProof/>
                <w:highlight w:val="yellow"/>
              </w:rPr>
              <w:t>eutra_Cell</w:t>
            </w:r>
            <w:r w:rsidR="008570F8" w:rsidRPr="008570F8">
              <w:rPr>
                <w:rFonts w:hint="eastAsia"/>
                <w:noProof/>
                <w:highlight w:val="yellow"/>
                <w:lang w:eastAsia="zh-CN"/>
              </w:rPr>
              <w:t>3</w:t>
            </w:r>
            <w:r>
              <w:rPr>
                <w:noProof/>
              </w:rPr>
              <w:t>}));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(NR, "Change Power Level");  // @sic R5-216190 sic@</w:t>
            </w:r>
          </w:p>
          <w:p w:rsidR="00F759F2" w:rsidRDefault="00F759F2" w:rsidP="00776078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// @siclog "Step 9A" siclog@</w:t>
            </w:r>
          </w:p>
          <w:p w:rsidR="00776078" w:rsidRDefault="00776078" w:rsidP="00776078">
            <w:pPr>
              <w:ind w:firstLine="195"/>
              <w:rPr>
                <w:noProof/>
                <w:lang w:eastAsia="zh-CN"/>
              </w:rPr>
            </w:pPr>
            <w:r w:rsidRPr="00776078">
              <w:rPr>
                <w:noProof/>
                <w:highlight w:val="yellow"/>
                <w:lang w:eastAsia="zh-CN"/>
              </w:rPr>
              <w:t>f_EUTRA38_SetCellPower(eutra_Cell1, tsc_ServingCellRS_EPRE, tsc_ServingCellRS_EPRE_FR2);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f_EUTRA38_SetCellPower(eutra_Cell3, tsc_CellRS_EPRE_73, tsc_CellRS_EPRE_73);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// @siclog "Step 14 - 27" siclog@</w:t>
            </w:r>
          </w:p>
          <w:p w:rsidR="00F759F2" w:rsidRDefault="00F759F2" w:rsidP="00FD2123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fl_TAUReject_AttachWithoutN26 ();</w:t>
            </w:r>
          </w:p>
          <w:p w:rsidR="00FD2123" w:rsidRDefault="00FD2123" w:rsidP="00FD2123">
            <w:pPr>
              <w:ind w:firstLine="195"/>
              <w:rPr>
                <w:noProof/>
                <w:lang w:eastAsia="zh-CN"/>
              </w:rPr>
            </w:pPr>
            <w:r w:rsidRPr="0010339A">
              <w:rPr>
                <w:noProof/>
                <w:highlight w:val="yellow"/>
                <w:lang w:eastAsia="zh-CN"/>
              </w:rPr>
              <w:t>f_IMS_IPCAN_SendCoOrdMsg(IMS[tsc_Index_IMS1]);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>alt {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[] SRB.receive(car_SRB2_NasPdu_IND(eutra_Cell1,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                                   cr_NAS_Indication(tsc_SHT_IntegrityProtected_Ciphered, cr_PDN_CONNECTIVITY_REQUEST_N1ToS1(tsc_PdnRequest_Handover, ?)))) -&gt; value v_ReceivedAsp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{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  v_EpsBearerId := f_EUTRA38_MultiPDN_EstablishAdditionalPDN_Step2 (eutra_Cell1, v_ReceivedAsp.Signalling.Nas[0].Pdu.Msg.pDN_CONNECTIVITY_REQUEST);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  a_EUTRA_IdleUpdated_ConnectToAdditionalPDN_Step3(eutra_Cell1);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  a_EUTRA38_MultiPDN_ConnectToAdditionalPDN_Step4(eutra_Cell1, v_EpsBearerId);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}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[] t_wait.timeout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{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}</w:t>
            </w:r>
          </w:p>
          <w:p w:rsidR="00F759F2" w:rsidRDefault="00F759F2" w:rsidP="00FD2123">
            <w:pPr>
              <w:ind w:firstLine="195"/>
              <w:rPr>
                <w:noProof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>}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@siclog "Step 30 -32" siclog@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Test body finishes on IMS PTC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f_EUTRA_NR_SendCoOrd (NR, cms_EUTRA_NR_Trigger("Postamble"));</w:t>
            </w:r>
          </w:p>
          <w:p w:rsidR="00D571AB" w:rsidRDefault="00F759F2" w:rsidP="00F759F2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D571AB" w:rsidRPr="0065443B" w:rsidRDefault="00D571AB" w:rsidP="00D571A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89693768"/>
      <w:r>
        <w:rPr>
          <w:b/>
          <w:lang w:val="pt-BR"/>
        </w:rPr>
        <w:lastRenderedPageBreak/>
        <w:t xml:space="preserve">Change </w:t>
      </w:r>
      <w:r w:rsidR="0067554F">
        <w:rPr>
          <w:rFonts w:hint="eastAsia"/>
          <w:b/>
          <w:lang w:val="pt-BR" w:eastAsia="zh-CN"/>
        </w:rPr>
        <w:t>4</w:t>
      </w:r>
      <w:bookmarkEnd w:id="19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D571AB" w:rsidTr="00F56933">
        <w:trPr>
          <w:trHeight w:val="447"/>
        </w:trPr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D571AB" w:rsidRPr="002D56A7" w:rsidRDefault="00254D3F" w:rsidP="00F56933">
            <w:pPr>
              <w:spacing w:after="0"/>
            </w:pPr>
            <w:r>
              <w:rPr>
                <w:noProof/>
              </w:rPr>
              <w:t>f_TC_11_1_5_NR5GC_IMS1</w:t>
            </w:r>
          </w:p>
        </w:tc>
      </w:tr>
      <w:tr w:rsidR="00D571AB" w:rsidRPr="004A6B5A" w:rsidTr="00F56933">
        <w:trPr>
          <w:trHeight w:val="775"/>
        </w:trPr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571AB" w:rsidRPr="00541A05" w:rsidRDefault="00541A05" w:rsidP="004C2C35">
            <w:pPr>
              <w:numPr>
                <w:ilvl w:val="0"/>
                <w:numId w:val="9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 xml:space="preserve">After </w:t>
            </w:r>
            <w:r>
              <w:rPr>
                <w:noProof/>
              </w:rPr>
              <w:t>INVITE</w:t>
            </w:r>
            <w:r>
              <w:rPr>
                <w:rFonts w:hint="eastAsia"/>
                <w:noProof/>
                <w:lang w:eastAsia="zh-CN"/>
              </w:rPr>
              <w:t>, it should to send</w:t>
            </w:r>
            <w:r>
              <w:rPr>
                <w:rFonts w:hint="eastAsia"/>
                <w:noProof/>
              </w:rPr>
              <w:t xml:space="preserve"> </w:t>
            </w:r>
            <w:r w:rsidRPr="00541A05">
              <w:rPr>
                <w:noProof/>
              </w:rPr>
              <w:t>CoOrdMsg</w:t>
            </w:r>
            <w:r>
              <w:rPr>
                <w:rFonts w:hint="eastAsia"/>
                <w:noProof/>
              </w:rPr>
              <w:t xml:space="preserve"> trig</w:t>
            </w:r>
            <w:r>
              <w:rPr>
                <w:rFonts w:hint="eastAsia"/>
                <w:noProof/>
                <w:lang w:eastAsia="zh-CN"/>
              </w:rPr>
              <w:t xml:space="preserve">ger </w:t>
            </w:r>
            <w:r w:rsidRPr="00541A05">
              <w:rPr>
                <w:noProof/>
                <w:lang w:eastAsia="zh-CN"/>
              </w:rPr>
              <w:t>RRCRelease message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541A05" w:rsidRPr="0010339A" w:rsidRDefault="00541A05" w:rsidP="004C2C35">
            <w:pPr>
              <w:numPr>
                <w:ilvl w:val="0"/>
                <w:numId w:val="9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 xml:space="preserve">Missing </w:t>
            </w:r>
            <w:r w:rsidRPr="00541A05">
              <w:rPr>
                <w:noProof/>
                <w:lang w:eastAsia="zh-CN"/>
              </w:rPr>
              <w:t>Response183</w:t>
            </w:r>
            <w:r>
              <w:rPr>
                <w:rFonts w:hint="eastAsia"/>
                <w:noProof/>
                <w:lang w:eastAsia="zh-CN"/>
              </w:rPr>
              <w:t xml:space="preserve"> sending steps.</w:t>
            </w:r>
          </w:p>
          <w:p w:rsidR="0010339A" w:rsidRPr="00652D44" w:rsidRDefault="0010339A" w:rsidP="004C2C35">
            <w:pPr>
              <w:numPr>
                <w:ilvl w:val="0"/>
                <w:numId w:val="9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 xml:space="preserve">Modify with change </w:t>
            </w:r>
            <w:r w:rsidR="00FD2123">
              <w:rPr>
                <w:rFonts w:hint="eastAsia"/>
                <w:noProof/>
                <w:lang w:eastAsia="zh-CN"/>
              </w:rPr>
              <w:t>3.</w:t>
            </w:r>
            <w:r w:rsidR="00F96796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71AB" w:rsidTr="00F56933"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571AB" w:rsidRDefault="006156EC" w:rsidP="004C2C35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dd</w:t>
            </w:r>
            <w:r w:rsidR="00D571AB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541A05" w:rsidRPr="00541A05">
              <w:rPr>
                <w:rFonts w:ascii="Times New Roman" w:hAnsi="Times New Roman"/>
                <w:noProof/>
                <w:lang w:eastAsia="zh-CN"/>
              </w:rPr>
              <w:t>f_IMS_IPCAN_SendCoOrdMsg</w:t>
            </w:r>
            <w:r w:rsidR="00541A05" w:rsidRPr="00541A05">
              <w:rPr>
                <w:rFonts w:ascii="Times New Roman" w:hAnsi="Times New Roman" w:hint="eastAsia"/>
                <w:noProof/>
                <w:lang w:eastAsia="zh-CN"/>
              </w:rPr>
              <w:t xml:space="preserve"> after step 11</w:t>
            </w:r>
            <w:r w:rsidR="00D571AB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:rsidR="00541A05" w:rsidRDefault="00541A05" w:rsidP="004C2C35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Add </w:t>
            </w:r>
            <w:r w:rsidRPr="00541A05">
              <w:rPr>
                <w:rFonts w:ascii="Times New Roman" w:hAnsi="Times New Roman"/>
                <w:noProof/>
                <w:lang w:eastAsia="zh-CN"/>
              </w:rPr>
              <w:t>f_IMS_MOCallSetup_AnnexC21_Step4</w:t>
            </w:r>
            <w:r w:rsidRPr="00541A05">
              <w:rPr>
                <w:rFonts w:ascii="Times New Roman" w:hAnsi="Times New Roman" w:hint="eastAsia"/>
                <w:noProof/>
                <w:lang w:eastAsia="zh-CN"/>
              </w:rPr>
              <w:t xml:space="preserve"> in step 28-29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:rsidR="0010339A" w:rsidRPr="00652D44" w:rsidRDefault="0010339A" w:rsidP="004C2C35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Ad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d </w:t>
            </w:r>
            <w:r w:rsidRPr="0010339A">
              <w:rPr>
                <w:rFonts w:ascii="Times New Roman" w:hAnsi="Times New Roman"/>
                <w:noProof/>
                <w:lang w:eastAsia="zh-CN"/>
              </w:rPr>
              <w:t>f_IMS_IPCAN_WaitForTrigger</w:t>
            </w:r>
            <w:r w:rsidRPr="0010339A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FD2123">
              <w:rPr>
                <w:rFonts w:ascii="Times New Roman" w:hAnsi="Times New Roman" w:hint="eastAsia"/>
                <w:noProof/>
                <w:lang w:eastAsia="zh-CN"/>
              </w:rPr>
              <w:t>after</w:t>
            </w:r>
            <w:r w:rsidRPr="0010339A">
              <w:rPr>
                <w:rFonts w:ascii="Times New Roman" w:hAnsi="Times New Roman" w:hint="eastAsia"/>
                <w:noProof/>
                <w:lang w:eastAsia="zh-CN"/>
              </w:rPr>
              <w:t xml:space="preserve"> step 2</w:t>
            </w:r>
            <w:r w:rsidR="00FD2123">
              <w:rPr>
                <w:rFonts w:ascii="Times New Roman" w:hAnsi="Times New Roman" w:hint="eastAsia"/>
                <w:noProof/>
                <w:lang w:eastAsia="zh-CN"/>
              </w:rPr>
              <w:t>7</w:t>
            </w:r>
            <w:r w:rsidRPr="0010339A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D571AB" w:rsidTr="00F56933"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571AB" w:rsidRPr="007015EF" w:rsidRDefault="00254D3F" w:rsidP="00F56933">
            <w:pPr>
              <w:spacing w:after="0"/>
            </w:pPr>
            <w:r w:rsidRPr="00254D3F">
              <w:t>EPS_Fallback_NR5GC_IMS.ttcn</w:t>
            </w:r>
          </w:p>
        </w:tc>
      </w:tr>
      <w:tr w:rsidR="00D571AB" w:rsidRPr="00E751F5" w:rsidTr="00F56933"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571AB" w:rsidRPr="00E751F5" w:rsidRDefault="000A1BFF" w:rsidP="00F5693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(already implemented in 21wk49)</w:t>
            </w:r>
          </w:p>
        </w:tc>
      </w:tr>
    </w:tbl>
    <w:p w:rsidR="00D571AB" w:rsidRDefault="00D571AB" w:rsidP="00D571AB">
      <w:pPr>
        <w:rPr>
          <w:noProof/>
        </w:rPr>
      </w:pPr>
    </w:p>
    <w:p w:rsidR="00D571AB" w:rsidRPr="007015EF" w:rsidRDefault="00D571AB" w:rsidP="00D571A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571AB" w:rsidTr="00F56933">
        <w:tc>
          <w:tcPr>
            <w:tcW w:w="9855" w:type="dxa"/>
            <w:shd w:val="clear" w:color="auto" w:fill="auto"/>
          </w:tcPr>
          <w:p w:rsidR="00652D44" w:rsidRDefault="00D571AB" w:rsidP="00652D44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</w:t>
            </w:r>
            <w:r w:rsidR="00652D44">
              <w:rPr>
                <w:noProof/>
              </w:rPr>
              <w:t>function f_TC_11_1_5_NR5GC_IMS1()runs on IMS_PTC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IMS_IPCAN_Coordination_MSG v_IMS_IPCAN_CoordMsg;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IMS_InviteRequestWithSdp_Type v_InviteRequestWithSdp;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template (value) MessageHeader v_MessageHeader_Response183;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default v_MyDefaultVar := null;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fl_IMSFallback_PreambleRegistrations();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@siclog "Step 11" siclog@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v_InviteRequestWithSdp := f_IMS_MOCallSetup_ReceiveINVITE_Common(-, -);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Wait for indication RAT has changed to EUTRA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OtherIPCAN.receive(cmr_IPCAN_IMS_Response) -&gt; value v_IMS_IPCAN_CoordMsg;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f_IMS_PTC_SetRanType(v_IMS_IPCAN_CoordMsg.IPCAN_IMS_Response.IpcanInfo.RanType);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//@siclog "Step 28 - 29" siclog@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v_MyDefaultVar := activate (a_C46_ParallelBehavior ());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//Steps 28 - 29 Map to 36.508 Table 4.5A.6.3-1 Steps 9a1- 11a1 which maps to 34.229-1 C.21 Steps 3 -4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f_IMS_MOCallSetup_Send100Trying(v_InviteRequestWithSdp);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v_MessageHeader_Response183 := f_IMS_InviteResponse_183_MessageHeaderTX(v_InviteRequestWithSdp.Invite, px_IMS_CalleeContactUri, omit, -, NORMAL_CALL);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deactivate (v_MyDefaultVar);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Trigger EUTRA for Dedicated Bearer Setup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//Carry on with the C.21 Steps  5-13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f_IMS_MOCallSetup_AnnexC21_Steps5_13(v_InviteRequestWithSdp, valueof(v_MessageHeader_Response183));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   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@siclog "Step 36" siclog@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@siclog "Step 37" siclog@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f_IMS_CallReleaseMO(v_InviteRequestWithSdp.Invite);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f_IMS_IpcanReleaseWithOptionalDeregistrationOtherIPCAN(); // @sic R5s210662 sic@</w:t>
            </w:r>
          </w:p>
          <w:p w:rsidR="00D571AB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D571AB" w:rsidRDefault="00D571AB" w:rsidP="00D571AB">
      <w:pPr>
        <w:rPr>
          <w:noProof/>
        </w:rPr>
      </w:pPr>
    </w:p>
    <w:p w:rsidR="00D571AB" w:rsidRPr="007015EF" w:rsidRDefault="00D571AB" w:rsidP="00D571A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571AB" w:rsidTr="00F56933">
        <w:tc>
          <w:tcPr>
            <w:tcW w:w="9855" w:type="dxa"/>
            <w:shd w:val="clear" w:color="auto" w:fill="auto"/>
          </w:tcPr>
          <w:p w:rsidR="00652D44" w:rsidRDefault="00D571AB" w:rsidP="00652D44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652D44">
              <w:rPr>
                <w:noProof/>
              </w:rPr>
              <w:t>function f_TC_11_1_5_NR5GC_IMS1()runs on IMS_PTC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IMS_IPCAN_Coordination_MSG v_IMS_IPCAN_CoordMsg;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IMS_InviteRequestWithSdp_Type v_InviteRequestWithSdp;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template (value) MessageHeader v_MessageHeader_Response183;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default v_MyDefaultVar := null;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fl_IMSFallback_PreambleRegistrations();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@siclog "Step 11" siclog@</w:t>
            </w:r>
          </w:p>
          <w:p w:rsidR="00652D44" w:rsidRDefault="00652D44" w:rsidP="00652D44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v_InviteRequestWithSdp := f_IMS_MOCallSetup_ReceiveINVITE_Common(-, -);</w:t>
            </w:r>
          </w:p>
          <w:p w:rsidR="00652D44" w:rsidRPr="00652D44" w:rsidRDefault="00652D44" w:rsidP="00652D44">
            <w:pPr>
              <w:ind w:firstLine="195"/>
              <w:rPr>
                <w:noProof/>
                <w:lang w:eastAsia="zh-CN"/>
              </w:rPr>
            </w:pPr>
            <w:r w:rsidRPr="00652D44">
              <w:rPr>
                <w:noProof/>
                <w:highlight w:val="yellow"/>
                <w:lang w:eastAsia="zh-CN"/>
              </w:rPr>
              <w:t>f_IMS_IPCAN_SendCoOrdMsg(IPCAN);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Wait for indication RAT has changed to EUTRA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OtherIPCAN.receive(cmr_IPCAN_IMS_Response) -&gt; value v_IMS_IPCAN_CoordMsg;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f_IMS_PTC_SetRanType(v_IMS_IPCAN_CoordMsg.IPCAN_IMS_Response.IpcanInfo.RanType);</w:t>
            </w:r>
          </w:p>
          <w:p w:rsidR="00652D44" w:rsidRDefault="0010339A" w:rsidP="00652D44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 </w:t>
            </w:r>
            <w:r w:rsidRPr="0010339A">
              <w:rPr>
                <w:noProof/>
                <w:highlight w:val="yellow"/>
                <w:lang w:eastAsia="zh-CN"/>
              </w:rPr>
              <w:t>f_IMS_IPCAN_WaitForTrigger(OtherIPCAN);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//@siclog "Step 28 - 29" siclog@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v_MyDefaultVar := activate (a_C46_ParallelBehavior ());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//Steps 28 - 29 Map to 36.508 Table 4.5A.6.3-1 Steps 9a1- 11a1 which maps to 34.229-1 C.21 Steps 3 -4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f_IMS_MOCallSetup_Send100Trying(v_InviteRequestWithSdp);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v_MessageHeader_Response183 := f_IMS_InviteResponse_183_MessageHeaderTX(v_InviteRequestWithSdp.Invite, px_IMS_CalleeContactUri, omit, -, NORMAL_CALL);</w:t>
            </w:r>
          </w:p>
          <w:p w:rsidR="00652D44" w:rsidRPr="00652D44" w:rsidRDefault="00652D44" w:rsidP="00652D44">
            <w:pPr>
              <w:ind w:firstLine="195"/>
              <w:rPr>
                <w:noProof/>
                <w:lang w:eastAsia="zh-CN"/>
              </w:rPr>
            </w:pPr>
            <w:r w:rsidRPr="00652D44">
              <w:rPr>
                <w:noProof/>
                <w:highlight w:val="yellow"/>
                <w:lang w:eastAsia="zh-CN"/>
              </w:rPr>
              <w:t>f_IMS_MOCallSetup_AnnexC21_Step4(v_InviteRequestWithSdp, v_MessageHeader_Response183);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deactivate (v_MyDefaultVar);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Trigger EUTRA for Dedicated Bearer Setup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f_IMS_IPCAN_SendCoOrdMsg(OtherIPCAN);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//Carry on with the C.21 Steps  5-13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f_IMS_MOCallSetup_AnnexC21_Steps5_13(v_InviteRequestWithSdp, valueof(v_MessageHeader_Response183));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   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@siclog "Step 36" siclog@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@siclog "Step 37" siclog@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f_IMS_CallReleaseMO(v_InviteRequestWithSdp.Invite);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f_IMS_IpcanReleaseWithOptionalDeregistrationOtherIPCAN(); // @sic R5s210662 sic@</w:t>
            </w:r>
          </w:p>
          <w:p w:rsidR="00254D3F" w:rsidRDefault="00652D44" w:rsidP="00652D44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1D0193" w:rsidRPr="0065443B" w:rsidRDefault="001D0193" w:rsidP="001D019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89693769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5</w:t>
      </w:r>
      <w:bookmarkEnd w:id="20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1D0193" w:rsidTr="001D0193">
        <w:trPr>
          <w:trHeight w:val="447"/>
        </w:trPr>
        <w:tc>
          <w:tcPr>
            <w:tcW w:w="2075" w:type="dxa"/>
          </w:tcPr>
          <w:p w:rsidR="001D0193" w:rsidRPr="00E751F5" w:rsidRDefault="001D0193" w:rsidP="001D019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1D0193" w:rsidRPr="002D56A7" w:rsidRDefault="004067D7" w:rsidP="001D0193">
            <w:pPr>
              <w:spacing w:after="0"/>
            </w:pPr>
            <w:r>
              <w:rPr>
                <w:noProof/>
              </w:rPr>
              <w:t>fl_TAUReject_AttachWithoutN26</w:t>
            </w:r>
          </w:p>
        </w:tc>
      </w:tr>
      <w:tr w:rsidR="001D0193" w:rsidRPr="004A6B5A" w:rsidTr="001D0193">
        <w:trPr>
          <w:trHeight w:val="775"/>
        </w:trPr>
        <w:tc>
          <w:tcPr>
            <w:tcW w:w="2075" w:type="dxa"/>
          </w:tcPr>
          <w:p w:rsidR="001D0193" w:rsidRPr="00E751F5" w:rsidRDefault="001D0193" w:rsidP="001D019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1D0193" w:rsidRPr="00652D44" w:rsidRDefault="00F717BF" w:rsidP="00F717BF">
            <w:pPr>
              <w:numPr>
                <w:ilvl w:val="0"/>
                <w:numId w:val="11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</w:t>
            </w:r>
            <w:r w:rsidRPr="00D67004">
              <w:rPr>
                <w:lang w:val="en-US" w:eastAsia="zh-CN"/>
              </w:rPr>
              <w:t>24.301, cl. 5.5.1.2.2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color w:val="000000"/>
              </w:rPr>
              <w:t>the UE shall include the valid GUTI into the EPS mobile identity IE</w:t>
            </w:r>
            <w:r>
              <w:rPr>
                <w:rFonts w:hint="eastAsia"/>
                <w:color w:val="000000"/>
                <w:lang w:eastAsia="zh-CN"/>
              </w:rPr>
              <w:t>, not mapped NG_GUTI.</w:t>
            </w:r>
          </w:p>
        </w:tc>
      </w:tr>
      <w:tr w:rsidR="001D0193" w:rsidTr="001D0193">
        <w:tc>
          <w:tcPr>
            <w:tcW w:w="2075" w:type="dxa"/>
          </w:tcPr>
          <w:p w:rsidR="001D0193" w:rsidRPr="00E751F5" w:rsidRDefault="001D0193" w:rsidP="001D019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1D0193" w:rsidRPr="004067D7" w:rsidRDefault="004067D7" w:rsidP="004C2C35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Change the forth parameter of </w:t>
            </w:r>
            <w:r w:rsidRPr="004067D7">
              <w:rPr>
                <w:rFonts w:ascii="Times New Roman" w:hAnsi="Times New Roman"/>
                <w:lang w:eastAsia="zh-CN"/>
              </w:rPr>
              <w:t>cdr_ATTACH_REQUEST_N1ToS1</w:t>
            </w:r>
            <w:r w:rsidRPr="004067D7">
              <w:rPr>
                <w:rFonts w:ascii="Times New Roman" w:hAnsi="Times New Roman" w:hint="eastAsia"/>
                <w:lang w:eastAsia="zh-CN"/>
              </w:rPr>
              <w:t xml:space="preserve"> to </w:t>
            </w:r>
            <w:r>
              <w:rPr>
                <w:rFonts w:ascii="Times New Roman" w:hAnsi="Times New Roman"/>
                <w:lang w:eastAsia="zh-CN"/>
              </w:rPr>
              <w:t>‘</w:t>
            </w:r>
            <w:proofErr w:type="spellStart"/>
            <w:r w:rsidR="00D67004" w:rsidRPr="00D67004">
              <w:rPr>
                <w:rFonts w:ascii="Times New Roman" w:hAnsi="Times New Roman"/>
                <w:lang w:eastAsia="zh-CN"/>
              </w:rPr>
              <w:t>v_GutiParams</w:t>
            </w:r>
            <w:proofErr w:type="spellEnd"/>
            <w:r>
              <w:rPr>
                <w:rFonts w:ascii="Times New Roman" w:hAnsi="Times New Roman"/>
                <w:lang w:eastAsia="zh-CN"/>
              </w:rPr>
              <w:t>’</w:t>
            </w:r>
            <w:r w:rsidR="001D0193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1D0193" w:rsidTr="001D0193">
        <w:tc>
          <w:tcPr>
            <w:tcW w:w="2075" w:type="dxa"/>
          </w:tcPr>
          <w:p w:rsidR="001D0193" w:rsidRPr="00E751F5" w:rsidRDefault="001D0193" w:rsidP="001D019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1D0193" w:rsidRPr="007015EF" w:rsidRDefault="004067D7" w:rsidP="001D0193">
            <w:pPr>
              <w:spacing w:after="0"/>
            </w:pPr>
            <w:r w:rsidRPr="004067D7">
              <w:t>EPS_Fallback_NR5GC_EUTRA.ttcn</w:t>
            </w:r>
          </w:p>
        </w:tc>
      </w:tr>
      <w:tr w:rsidR="001D0193" w:rsidRPr="00E751F5" w:rsidTr="001D0193">
        <w:tc>
          <w:tcPr>
            <w:tcW w:w="2075" w:type="dxa"/>
          </w:tcPr>
          <w:p w:rsidR="001D0193" w:rsidRPr="00E751F5" w:rsidRDefault="001D0193" w:rsidP="001D019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1D0193" w:rsidRPr="00E751F5" w:rsidRDefault="000A1BFF" w:rsidP="001D019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r w:rsidR="00BB5280">
              <w:rPr>
                <w:rFonts w:ascii="Arial" w:hAnsi="Arial"/>
                <w:highlight w:val="cyan"/>
              </w:rPr>
              <w:t xml:space="preserve"> (Prose CR needed)</w:t>
            </w:r>
          </w:p>
        </w:tc>
      </w:tr>
    </w:tbl>
    <w:p w:rsidR="001D0193" w:rsidRDefault="001D0193" w:rsidP="001D0193">
      <w:pPr>
        <w:rPr>
          <w:noProof/>
        </w:rPr>
      </w:pPr>
    </w:p>
    <w:p w:rsidR="001D0193" w:rsidRPr="007015EF" w:rsidRDefault="001D0193" w:rsidP="001D0193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D0193" w:rsidTr="001D0193">
        <w:tc>
          <w:tcPr>
            <w:tcW w:w="9855" w:type="dxa"/>
            <w:shd w:val="clear" w:color="auto" w:fill="auto"/>
          </w:tcPr>
          <w:p w:rsidR="004067D7" w:rsidRDefault="001D0193" w:rsidP="004067D7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4067D7">
              <w:rPr>
                <w:noProof/>
              </w:rPr>
              <w:t>function fl_TAUReject_AttachWithoutN26 () runs on EUTRA_Multi5GS_PTC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SRB_COMMON_IND v_ReceivedAsp;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NAS_MSG_Indication_Type v_NasInd;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(present) NAS_MSG_Indication_Type v_NAS_Expected;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EUTRA_NR_CoOrd_GUTI_Type v_CoOrd_Guti;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(value) MobileIdentity v_MappedGUTI;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GutiParameters_Type v_GutiParams;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AdditionalUpdateType v_AdditionalUpdateType;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NAS_PlmnId v_PLMN;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TrackingAreaCode v_Tac;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TrackingAreaId v_TAI:= omit;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(present) NAS_KsiValue v_KsiValue;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EUTRA_NR_PduSessionInfoList_Type v_PduSessionInfoList;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(omit) integer v_SessionId;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v_CoOrd_Guti := f_EUTRA_NR_WaitForCoOrd_GutiParams(NR);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v_MappedGUTI := f_EUTRA38_NR_Convert5G_CoOrdToEPS_GUTI (v_CoOrd_Guti, omit);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v_PduSessionInfoList := f_EUTRA38_WaitForPDUSessionInfoList(eutra_Cell1); // @sic R5s210149 sic@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// Tell IMS PTC the RAT has changed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f_IMS_IPCAN_SendCoOrdMsg(IMS[tsc_Index_IMS1], cms_IPCAN_IMS_QueryResponse(f_EUTRA_IMS_IpcanInfo()));</w:t>
            </w:r>
          </w:p>
          <w:p w:rsidR="004067D7" w:rsidRDefault="004067D7" w:rsidP="004067D7">
            <w:pPr>
              <w:rPr>
                <w:noProof/>
              </w:rPr>
            </w:pP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v_AdditionalUpdateType := f_GetAdditionalUpdateType (NORMAL);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v_KsiValue := f_EUTRA_SecurityKSIasme_Get();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v_GutiParams:= f_EUTRA_CellInfo_GetGuti(eutra_Cell1);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v_PLMN := f_Asn2Nas_PlmnId(v_GutiParams.PLMN_Identity);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v_Tac := f_EUTRA_CellInfo_GetTAC(eutra_Cell1);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v_TAI := cr_TAI(v_PLMN, bit2oct(v_Tac));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// @siclog "Step 7 - 8" siclog@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v_NAS_Expected := (cr_NAS_Indication(tsc_SHT_IntegrityProtected,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cr_TAU_Request_N1ToS1(f_GetEPSTAUType(NORMAL),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v_KsiValue,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cr_DRXparameter_Any ('5C'O) ifpresent,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v_AdditionalUpdateType,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v_MappedGUTI,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v_TAI,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tsc_EpsUpdate_Active,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-, -,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omit,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cr_UeRadioCap ifpresent)),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cr_NAS_IndicationWithPiggybacking(tsc_SHT_IntegrityProtected,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cdr_ATTACH_REQUEST_N1ToS1(f_GetEAttachType(NORMAL),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                                            v_AdditionalUpdateType,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v_KsiValue,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</w:t>
            </w:r>
            <w:r w:rsidRPr="004067D7">
              <w:rPr>
                <w:noProof/>
                <w:highlight w:val="yellow"/>
              </w:rPr>
              <w:t>v_MappedGUTI</w:t>
            </w:r>
            <w:r>
              <w:rPr>
                <w:noProof/>
              </w:rPr>
              <w:t>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v_TAI),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cr_PDN_CONNECTIVITY_REQUEST_N1ToS1(tsc_PdnRequest_Handover,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f_GetPdnType())));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// @siclog "Step 8a1/8b1" siclog@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v_NasInd := f_EUTRA_RRC_ConnEst_DefWithNas(eutra_Cell1,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tsc_RRC_TI_Def,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?,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v_NAS_Expected);</w:t>
            </w:r>
          </w:p>
          <w:p w:rsidR="004067D7" w:rsidRDefault="004067D7" w:rsidP="004067D7">
            <w:pPr>
              <w:rPr>
                <w:noProof/>
              </w:rPr>
            </w:pP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if (ischosen (v_NasInd.Pdu.Msg.tRACKING_AREA_UPDATE_REQUEST)) {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// @siclog "Step 8b2" siclog@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SRB.send(cas_SRB1_NasPdu_REQ(eutra_Cell1,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cs_TimingInfo_Now,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cs_NAS_Request(tsc_SHT_NoSecurityProtection,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cs_508_TRACKING_AREA_UPDATE_REJECT(tsc_EmmCause_UEIdentityNotDerived))));</w:t>
            </w:r>
          </w:p>
          <w:p w:rsidR="004067D7" w:rsidRDefault="004067D7" w:rsidP="004067D7">
            <w:pPr>
              <w:rPr>
                <w:noProof/>
              </w:rPr>
            </w:pP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// @siclog "Step 8b3" siclog@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SRB.receive(car_SRB1_NasPdu_IND(eutra_Cell1,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cr_NAS_IndicationWithPiggybacking((tsc_SHT_NoSecurityProtection, tsc_SHT_IntegrityProtected),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cdr_ATTACH_REQUEST_IMSIonly(f_GetEAttachType(NORMAL),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v_AdditionalUpdateType,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v_TAI),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cr_PDN_CONNECTIVITY_REQUEST_N1ToS1(tsc_PdnRequest_Handover,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f_GetPdnType()))))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-&gt; value v_ReceivedAsp;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v_NasInd := v_ReceivedAsp.Signalling.Nas[0];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4067D7" w:rsidRDefault="004067D7" w:rsidP="004067D7">
            <w:pPr>
              <w:rPr>
                <w:noProof/>
              </w:rPr>
            </w:pP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// @siclog "Step 9 - 20" siclog@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v_SessionId := f_ProtocolConfigOptions_GetSessionId(v_NasInd.Pdu.PiggybackedPduList[0].Msg.pDN_CONNECTIVITY_REQUEST.protocolConfigurationOptions);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if (not isvalue (v_SessionId)) {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f_EUTRA_SetVerdictFailOrInconc(__FILE__, __LINE__, "PDU Session Id not present in PCO");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4067D7" w:rsidRDefault="004067D7" w:rsidP="004067D7">
            <w:pPr>
              <w:rPr>
                <w:noProof/>
              </w:rPr>
            </w:pP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f_EUTRA38_MultiPDN_InitialRegistration_Step5_16 (eutra_Cell1, TESTMode_OFF, v_NasInd, -, v_PduSessionInfoList); // @sic R5s210149 sic@</w:t>
            </w:r>
          </w:p>
          <w:p w:rsidR="004067D7" w:rsidRDefault="004067D7" w:rsidP="004067D7">
            <w:pPr>
              <w:rPr>
                <w:noProof/>
              </w:rPr>
            </w:pPr>
          </w:p>
          <w:p w:rsidR="001D0193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1D0193" w:rsidRDefault="001D0193" w:rsidP="001D0193">
      <w:pPr>
        <w:rPr>
          <w:noProof/>
        </w:rPr>
      </w:pPr>
    </w:p>
    <w:p w:rsidR="001D0193" w:rsidRPr="007015EF" w:rsidRDefault="001D0193" w:rsidP="001D0193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D0193" w:rsidTr="001D0193">
        <w:tc>
          <w:tcPr>
            <w:tcW w:w="9855" w:type="dxa"/>
            <w:shd w:val="clear" w:color="auto" w:fill="auto"/>
          </w:tcPr>
          <w:p w:rsidR="004067D7" w:rsidRDefault="001D0193" w:rsidP="004067D7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4067D7">
              <w:rPr>
                <w:noProof/>
              </w:rPr>
              <w:t>function fl_TAUReject_AttachWithoutN26 () runs on EUTRA_Multi5GS_PTC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SRB_COMMON_IND v_ReceivedAsp;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NAS_MSG_Indication_Type v_NasInd;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(present) NAS_MSG_Indication_Type v_NAS_Expected;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EUTRA_NR_CoOrd_GUTI_Type v_CoOrd_Guti;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(value) MobileIdentity v_MappedGUTI;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GutiParameters_Type v_GutiParams;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AdditionalUpdateType v_AdditionalUpdateType;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NAS_PlmnId v_PLMN;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TrackingAreaCode v_Tac;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TrackingAreaId v_TAI:= omit;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(present) NAS_KsiValue v_KsiValue;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EUTRA_NR_PduSessionInfoList_Type v_PduSessionInfoList;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(omit) integer v_SessionId;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v_CoOrd_Guti := f_EUTRA_NR_WaitForCoOrd_GutiParams(NR);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v_MappedGUTI := f_EUTRA38_NR_Convert5G_CoOrdToEPS_GUTI (v_CoOrd_Guti, omit);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v_PduSessionInfoList := f_EUTRA38_WaitForPDUSessionInfoList(eutra_Cell1); // @sic R5s210149 sic@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// Tell IMS PTC the RAT has changed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f_IMS_IPCAN_SendCoOrdMsg(IMS[tsc_Index_IMS1], cms_IPCAN_IMS_QueryResponse(f_EUTRA_IMS_IpcanInfo()));</w:t>
            </w:r>
          </w:p>
          <w:p w:rsidR="004067D7" w:rsidRDefault="004067D7" w:rsidP="004067D7">
            <w:pPr>
              <w:rPr>
                <w:noProof/>
              </w:rPr>
            </w:pP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v_AdditionalUpdateType := f_GetAdditionalUpdateType (NORMAL);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v_KsiValue := f_EUTRA_SecurityKSIasme_Get();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v_GutiParams:= f_EUTRA_CellInfo_GetGuti(eutra_Cell1);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v_PLMN := f_Asn2Nas_PlmnId(v_GutiParams.PLMN_Identity);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v_Tac := f_EUTRA_CellInfo_GetTAC(eutra_Cell1);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v_TAI := cr_TAI(v_PLMN, bit2oct(v_Tac));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// @siclog "Step 7 - 8" siclog@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v_NAS_Expected := (cr_NAS_Indication(tsc_SHT_IntegrityProtected,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cr_TAU_Request_N1ToS1(f_GetEPSTAUType(NORMAL),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v_KsiValue,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cr_DRXparameter_Any ('5C'O) ifpresent,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v_AdditionalUpdateType,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v_MappedGUTI,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v_TAI,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tsc_EpsUpdate_Active,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-, -,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omit,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cr_UeRadioCap ifpresent)),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cr_NAS_IndicationWithPiggybacking(tsc_SHT_IntegrityProtected,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cdr_ATTACH_REQUEST_N1ToS1(f_GetEAttachType(NORMAL),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v_AdditionalUpdateType,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v_KsiValue,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</w:t>
            </w:r>
            <w:r w:rsidR="008D6A69" w:rsidRPr="008D6A69">
              <w:rPr>
                <w:noProof/>
                <w:highlight w:val="yellow"/>
                <w:lang w:eastAsia="zh-CN"/>
              </w:rPr>
              <w:t>f_GutiParameters2MobileIdentity(omit, v_GutiParams)</w:t>
            </w:r>
            <w:r>
              <w:rPr>
                <w:noProof/>
              </w:rPr>
              <w:t>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v_TAI),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cr_PDN_CONNECTIVITY_REQUEST_N1ToS1(tsc_PdnRequest_Handover,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f_GetPdnType())));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// @siclog "Step 8a1/8b1" siclog@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v_NasInd := f_EUTRA_RRC_ConnEst_DefWithNas(eutra_Cell1,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tsc_RRC_TI_Def,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?,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v_NAS_Expected);</w:t>
            </w:r>
          </w:p>
          <w:p w:rsidR="004067D7" w:rsidRDefault="004067D7" w:rsidP="004067D7">
            <w:pPr>
              <w:rPr>
                <w:noProof/>
              </w:rPr>
            </w:pP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if (ischosen (v_NasInd.Pdu.Msg.tRACKING_AREA_UPDATE_REQUEST)) {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// @siclog "Step 8b2" siclog@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SRB.send(cas_SRB1_NasPdu_REQ(eutra_Cell1,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cs_TimingInfo_Now,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cs_NAS_Request(tsc_SHT_NoSecurityProtection,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cs_508_TRACKING_AREA_UPDATE_REJECT(tsc_EmmCause_UEIdentityNotDerived))));</w:t>
            </w:r>
          </w:p>
          <w:p w:rsidR="004067D7" w:rsidRDefault="004067D7" w:rsidP="004067D7">
            <w:pPr>
              <w:rPr>
                <w:noProof/>
              </w:rPr>
            </w:pP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// @siclog "Step 8b3" siclog@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SRB.receive(car_SRB1_NasPdu_IND(eutra_Cell1,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cr_NAS_IndicationWithPiggybacking((tsc_SHT_NoSecurityProtection, tsc_SHT_IntegrityProtected),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cdr_ATTACH_REQUEST_IMSIonly(f_GetEAttachType(NORMAL),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v_AdditionalUpdateType,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v_TAI),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cr_PDN_CONNECTIVITY_REQUEST_N1ToS1(tsc_PdnRequest_Handover,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f_GetPdnType()))))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-&gt; value v_ReceivedAsp;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v_NasInd := v_ReceivedAsp.Signalling.Nas[0];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4067D7" w:rsidRDefault="004067D7" w:rsidP="004067D7">
            <w:pPr>
              <w:rPr>
                <w:noProof/>
              </w:rPr>
            </w:pP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// @siclog "Step 9 - 20" siclog@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v_SessionId := f_ProtocolConfigOptions_GetSessionId(v_NasInd.Pdu.PiggybackedPduList[0].Msg.pDN_CONNECTIVITY_REQUEST.protocolConfigurationOptions);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if (not isvalue (v_SessionId)) {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f_EUTRA_SetVerdictFailOrInconc(__FILE__, __LINE__, "PDU Session Id not present in PCO");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4067D7" w:rsidRDefault="004067D7" w:rsidP="004067D7">
            <w:pPr>
              <w:rPr>
                <w:noProof/>
              </w:rPr>
            </w:pP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f_EUTRA38_MultiPDN_InitialRegistration_Step5_16 (eutra_Cell1, TESTMode_OFF, v_NasInd, -, v_PduSessionInfoList); // @sic R5s210149 sic@</w:t>
            </w:r>
          </w:p>
          <w:p w:rsidR="004067D7" w:rsidRDefault="004067D7" w:rsidP="004067D7">
            <w:pPr>
              <w:rPr>
                <w:noProof/>
              </w:rPr>
            </w:pPr>
          </w:p>
          <w:p w:rsidR="001D0193" w:rsidRDefault="004067D7" w:rsidP="004067D7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086E84" w:rsidRPr="0065443B" w:rsidRDefault="00086E84" w:rsidP="00086E8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1" w:name="_Toc89693770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6</w:t>
      </w:r>
      <w:bookmarkEnd w:id="21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086E84" w:rsidTr="00E95ED5">
        <w:trPr>
          <w:trHeight w:val="447"/>
        </w:trPr>
        <w:tc>
          <w:tcPr>
            <w:tcW w:w="2075" w:type="dxa"/>
          </w:tcPr>
          <w:p w:rsidR="00086E84" w:rsidRPr="00E751F5" w:rsidRDefault="00086E84" w:rsidP="00E95ED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086E84" w:rsidRPr="002D56A7" w:rsidRDefault="004A48E3" w:rsidP="00E95ED5">
            <w:pPr>
              <w:spacing w:after="0"/>
            </w:pPr>
            <w:r>
              <w:rPr>
                <w:noProof/>
              </w:rPr>
              <w:t>cdr_ATTACH_REQUEST_N1ToS1</w:t>
            </w:r>
          </w:p>
        </w:tc>
      </w:tr>
      <w:tr w:rsidR="00086E84" w:rsidRPr="004A6B5A" w:rsidTr="00E95ED5">
        <w:trPr>
          <w:trHeight w:val="775"/>
        </w:trPr>
        <w:tc>
          <w:tcPr>
            <w:tcW w:w="2075" w:type="dxa"/>
          </w:tcPr>
          <w:p w:rsidR="00086E84" w:rsidRPr="00E751F5" w:rsidRDefault="00086E84" w:rsidP="00E95ED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086E84" w:rsidRPr="00086E84" w:rsidRDefault="00D67004" w:rsidP="00F717BF">
            <w:pPr>
              <w:numPr>
                <w:ilvl w:val="0"/>
                <w:numId w:val="14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</w:t>
            </w:r>
            <w:r w:rsidRPr="00D67004">
              <w:rPr>
                <w:lang w:val="en-US" w:eastAsia="zh-CN"/>
              </w:rPr>
              <w:t>24.301, cl. 5.5.1.2.2</w:t>
            </w:r>
            <w:r w:rsidR="00F717BF"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color w:val="000000"/>
              </w:rPr>
              <w:t>the UE shall include the valid GUTI into the EPS mobile identity IE</w:t>
            </w:r>
            <w:r>
              <w:rPr>
                <w:rFonts w:hint="eastAsia"/>
                <w:color w:val="000000"/>
                <w:lang w:eastAsia="zh-CN"/>
              </w:rPr>
              <w:t>.</w:t>
            </w:r>
          </w:p>
        </w:tc>
      </w:tr>
      <w:tr w:rsidR="00086E84" w:rsidTr="00E95ED5">
        <w:tc>
          <w:tcPr>
            <w:tcW w:w="2075" w:type="dxa"/>
          </w:tcPr>
          <w:p w:rsidR="00086E84" w:rsidRPr="00E751F5" w:rsidRDefault="00086E84" w:rsidP="00E95ED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086E84" w:rsidRPr="00086E84" w:rsidRDefault="002E2B1E" w:rsidP="004C2C35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I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nstead </w:t>
            </w:r>
            <w:r w:rsidRPr="002E2B1E">
              <w:rPr>
                <w:rFonts w:ascii="Times New Roman" w:hAnsi="Times New Roman"/>
                <w:noProof/>
                <w:lang w:eastAsia="zh-CN"/>
              </w:rPr>
              <w:t>additionalGuti</w:t>
            </w:r>
            <w:r w:rsidRPr="002E2B1E"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Pr="002E2B1E">
              <w:rPr>
                <w:rFonts w:ascii="Times New Roman" w:hAnsi="Times New Roman"/>
                <w:noProof/>
                <w:lang w:eastAsia="zh-CN"/>
              </w:rPr>
              <w:t>epsMobileIdentity</w:t>
            </w:r>
            <w:r w:rsidR="004A48E3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086E84" w:rsidTr="00E95ED5">
        <w:tc>
          <w:tcPr>
            <w:tcW w:w="2075" w:type="dxa"/>
          </w:tcPr>
          <w:p w:rsidR="00086E84" w:rsidRPr="00E751F5" w:rsidRDefault="00086E84" w:rsidP="00E95ED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086E84" w:rsidRPr="007015EF" w:rsidRDefault="004A48E3" w:rsidP="00E95ED5">
            <w:pPr>
              <w:spacing w:after="0"/>
            </w:pPr>
            <w:r w:rsidRPr="004067D7">
              <w:t>EPS_Fallback_NR5GC_EUTRA.ttcn</w:t>
            </w:r>
          </w:p>
        </w:tc>
      </w:tr>
      <w:tr w:rsidR="00086E84" w:rsidRPr="00E751F5" w:rsidTr="00E95ED5">
        <w:tc>
          <w:tcPr>
            <w:tcW w:w="2075" w:type="dxa"/>
          </w:tcPr>
          <w:p w:rsidR="00086E84" w:rsidRPr="00E751F5" w:rsidRDefault="00086E84" w:rsidP="00E95ED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086E84" w:rsidRPr="00E751F5" w:rsidRDefault="002A5503" w:rsidP="00E95ED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:rsidR="00086E84" w:rsidRDefault="00086E84" w:rsidP="00086E84">
      <w:pPr>
        <w:rPr>
          <w:noProof/>
        </w:rPr>
      </w:pPr>
    </w:p>
    <w:p w:rsidR="00086E84" w:rsidRPr="007015EF" w:rsidRDefault="00086E84" w:rsidP="00086E84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86E84" w:rsidTr="00E95ED5">
        <w:tc>
          <w:tcPr>
            <w:tcW w:w="9855" w:type="dxa"/>
            <w:shd w:val="clear" w:color="auto" w:fill="auto"/>
          </w:tcPr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template (present) NAS_UL_Message_Type cdr_ATTACH_REQUEST_N1ToS1(template (present) NAS_AttDetValue_Type p_AttachTypeValue,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AdditionalUpdateType p_AdditionalUpdateType,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(present) NAS_KsiValue p_KsiValue,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</w:t>
            </w:r>
            <w:r w:rsidRPr="002E2B1E">
              <w:rPr>
                <w:noProof/>
              </w:rPr>
              <w:t>(present)</w:t>
            </w:r>
            <w:r>
              <w:rPr>
                <w:noProof/>
              </w:rPr>
              <w:t xml:space="preserve"> MobileIdentity p_Guti,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TrackingAreaId p_TAI)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modifies cr_508_ATTACH_REQUEST :=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{ // FFS: OldGUTI is not included in this message definition!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aTTACH_REQUEST := {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nasKeySetId              := cr_NAS_KeySetIdentifier(p_KsiValue, tsc_Spare1),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</w:t>
            </w:r>
            <w:r w:rsidRPr="002E2B1E">
              <w:rPr>
                <w:noProof/>
                <w:highlight w:val="yellow"/>
              </w:rPr>
              <w:t>additionalGuti           := p_Guti,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lastVisitedRegisteredTai := p_TAI,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oldGUTI_Type               := cr_GUTI_Type_Native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086E84" w:rsidRDefault="00086E84" w:rsidP="00086E84">
      <w:pPr>
        <w:rPr>
          <w:noProof/>
        </w:rPr>
      </w:pPr>
    </w:p>
    <w:p w:rsidR="00086E84" w:rsidRPr="007015EF" w:rsidRDefault="00086E84" w:rsidP="00086E84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86E84" w:rsidTr="00E95ED5">
        <w:tc>
          <w:tcPr>
            <w:tcW w:w="9855" w:type="dxa"/>
            <w:shd w:val="clear" w:color="auto" w:fill="auto"/>
          </w:tcPr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template (present) NAS_UL_Message_Type cdr_ATTACH_REQUEST_N1ToS1(template (present) NAS_AttDetValue_Type p_AttachTypeValue,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AdditionalUpdateType p_AdditionalUpdateType,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(present) NAS_KsiValue p_KsiValue,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MobileIdentity p_Guti,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TrackingAreaId p_TAI)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modifies cr_508_ATTACH_REQUEST :=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{ // FFS: OldGUTI is not included in this message definition!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aTTACH_REQUEST := {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nasKeySetId              := cr_NAS_KeySetIdentifier(p_KsiValue, tsc_Spare1),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</w:t>
            </w:r>
            <w:r w:rsidR="002E2B1E" w:rsidRPr="002E2B1E">
              <w:rPr>
                <w:noProof/>
                <w:highlight w:val="yellow"/>
              </w:rPr>
              <w:t>epsMobileIdentity           := p_Guti</w:t>
            </w:r>
            <w:r>
              <w:rPr>
                <w:noProof/>
              </w:rPr>
              <w:t>,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lastVisitedRegisteredTai := p_TAI,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oldGUTI_Type               := cr_GUTI_Type_Native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086E84" w:rsidRDefault="00086E84" w:rsidP="00086E84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D34E5E" w:rsidRPr="0065443B" w:rsidRDefault="00D34E5E" w:rsidP="00D34E5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89693771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7</w:t>
      </w:r>
      <w:bookmarkEnd w:id="22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D34E5E" w:rsidTr="00E95ED5">
        <w:trPr>
          <w:trHeight w:val="447"/>
        </w:trPr>
        <w:tc>
          <w:tcPr>
            <w:tcW w:w="2075" w:type="dxa"/>
          </w:tcPr>
          <w:p w:rsidR="00D34E5E" w:rsidRPr="00E751F5" w:rsidRDefault="00D34E5E" w:rsidP="00E95ED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D34E5E" w:rsidRPr="002D56A7" w:rsidRDefault="0013488A" w:rsidP="00E95ED5">
            <w:pPr>
              <w:spacing w:after="0"/>
            </w:pPr>
            <w:r>
              <w:rPr>
                <w:noProof/>
              </w:rPr>
              <w:t>cr_PDN_CONNECTIVITY_REQUEST_N1ToS1</w:t>
            </w:r>
          </w:p>
        </w:tc>
      </w:tr>
      <w:tr w:rsidR="00D34E5E" w:rsidRPr="004A6B5A" w:rsidTr="00E95ED5">
        <w:trPr>
          <w:trHeight w:val="775"/>
        </w:trPr>
        <w:tc>
          <w:tcPr>
            <w:tcW w:w="2075" w:type="dxa"/>
          </w:tcPr>
          <w:p w:rsidR="00D34E5E" w:rsidRPr="00E751F5" w:rsidRDefault="00D34E5E" w:rsidP="00E95ED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34E5E" w:rsidRPr="00086E84" w:rsidRDefault="00047E07" w:rsidP="004C2C35">
            <w:pPr>
              <w:numPr>
                <w:ilvl w:val="0"/>
                <w:numId w:val="15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38.523-1 table 11.1.5 3.3-7 and 36.508 table 4.7.2-20. </w:t>
            </w:r>
            <w:r w:rsidRPr="00992F46">
              <w:rPr>
                <w:lang w:eastAsia="zh-CN"/>
              </w:rPr>
              <w:t>ESM information transfer flag</w:t>
            </w:r>
            <w:r>
              <w:rPr>
                <w:rFonts w:hint="eastAsia"/>
                <w:lang w:val="en-US" w:eastAsia="zh-CN"/>
              </w:rPr>
              <w:t xml:space="preserve"> should be set to </w:t>
            </w:r>
            <w:r>
              <w:rPr>
                <w:lang w:val="en-US" w:eastAsia="zh-CN"/>
              </w:rPr>
              <w:t>‘</w:t>
            </w:r>
            <w:r w:rsidRPr="00992F46">
              <w:t>Not present or any allowed value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D34E5E" w:rsidTr="00E95ED5">
        <w:tc>
          <w:tcPr>
            <w:tcW w:w="2075" w:type="dxa"/>
          </w:tcPr>
          <w:p w:rsidR="00D34E5E" w:rsidRPr="00E751F5" w:rsidRDefault="00D34E5E" w:rsidP="00E95ED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34E5E" w:rsidRPr="00086E84" w:rsidRDefault="00047E07" w:rsidP="004C2C35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Change the fifth parameter of </w:t>
            </w:r>
            <w:r w:rsidRPr="00047E07">
              <w:rPr>
                <w:rFonts w:ascii="Times New Roman" w:hAnsi="Times New Roman"/>
                <w:lang w:eastAsia="zh-CN"/>
              </w:rPr>
              <w:t>cr_PDN_CONNECTIVITY_REQUEST_Common</w:t>
            </w:r>
            <w:r w:rsidRPr="004067D7">
              <w:rPr>
                <w:rFonts w:ascii="Times New Roman" w:hAnsi="Times New Roman" w:hint="eastAsia"/>
                <w:lang w:eastAsia="zh-CN"/>
              </w:rPr>
              <w:t xml:space="preserve"> to </w:t>
            </w:r>
            <w:r>
              <w:rPr>
                <w:rFonts w:ascii="Times New Roman" w:hAnsi="Times New Roman"/>
                <w:lang w:eastAsia="zh-CN"/>
              </w:rPr>
              <w:t>‘</w:t>
            </w:r>
            <w:r w:rsidRPr="004067D7">
              <w:rPr>
                <w:rFonts w:ascii="Times New Roman" w:hAnsi="Times New Roman" w:hint="eastAsia"/>
                <w:lang w:eastAsia="zh-CN"/>
              </w:rPr>
              <w:t>*</w:t>
            </w:r>
            <w:r>
              <w:rPr>
                <w:rFonts w:ascii="Times New Roman" w:hAnsi="Times New Roman"/>
                <w:lang w:eastAsia="zh-CN"/>
              </w:rPr>
              <w:t>’</w:t>
            </w:r>
          </w:p>
        </w:tc>
      </w:tr>
      <w:tr w:rsidR="00D34E5E" w:rsidTr="00E95ED5">
        <w:tc>
          <w:tcPr>
            <w:tcW w:w="2075" w:type="dxa"/>
          </w:tcPr>
          <w:p w:rsidR="00D34E5E" w:rsidRPr="00E751F5" w:rsidRDefault="00D34E5E" w:rsidP="00E95ED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34E5E" w:rsidRPr="007015EF" w:rsidRDefault="00D34E5E" w:rsidP="00E95ED5">
            <w:pPr>
              <w:spacing w:after="0"/>
            </w:pPr>
            <w:r w:rsidRPr="004067D7">
              <w:t>EPS_Fallback_NR5GC_EUTRA.ttcn</w:t>
            </w:r>
          </w:p>
        </w:tc>
      </w:tr>
      <w:tr w:rsidR="00D34E5E" w:rsidRPr="00E751F5" w:rsidTr="00E95ED5">
        <w:tc>
          <w:tcPr>
            <w:tcW w:w="2075" w:type="dxa"/>
          </w:tcPr>
          <w:p w:rsidR="00D34E5E" w:rsidRPr="00E751F5" w:rsidRDefault="00D34E5E" w:rsidP="00E95ED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34E5E" w:rsidRPr="00E751F5" w:rsidRDefault="000A1BFF" w:rsidP="00E95ED5">
            <w:pPr>
              <w:rPr>
                <w:rFonts w:ascii="Arial" w:hAnsi="Arial"/>
                <w:highlight w:val="cyan"/>
              </w:rPr>
            </w:pPr>
            <w:proofErr w:type="gramStart"/>
            <w:r>
              <w:rPr>
                <w:rFonts w:ascii="Arial" w:hAnsi="Arial"/>
                <w:highlight w:val="cyan"/>
              </w:rPr>
              <w:t>Accepted(</w:t>
            </w:r>
            <w:proofErr w:type="gramEnd"/>
            <w:r>
              <w:rPr>
                <w:rFonts w:ascii="Arial" w:hAnsi="Arial"/>
                <w:highlight w:val="cyan"/>
              </w:rPr>
              <w:t>already implemented in 21wk49)</w:t>
            </w:r>
          </w:p>
        </w:tc>
      </w:tr>
    </w:tbl>
    <w:p w:rsidR="00D34E5E" w:rsidRDefault="00D34E5E" w:rsidP="00D34E5E">
      <w:pPr>
        <w:rPr>
          <w:noProof/>
        </w:rPr>
      </w:pPr>
    </w:p>
    <w:p w:rsidR="00D34E5E" w:rsidRPr="007015EF" w:rsidRDefault="00D34E5E" w:rsidP="00D34E5E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34E5E" w:rsidTr="00E95ED5">
        <w:tc>
          <w:tcPr>
            <w:tcW w:w="9855" w:type="dxa"/>
            <w:shd w:val="clear" w:color="auto" w:fill="auto"/>
          </w:tcPr>
          <w:p w:rsidR="00047E07" w:rsidRDefault="00D34E5E" w:rsidP="00047E07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047E07">
              <w:rPr>
                <w:noProof/>
              </w:rPr>
              <w:t>template (present) NAS_UL_Message_Type cr_PDN_CONNECTIVITY_REQUEST_N1ToS1(template (present) B3_Type p_RequestTypeValue,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(present) PdnTypeValue p_PDNTypeValue,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ProtocolConfigOptions p_PCO := cr_ProtocolConfigOptionsAny ifpresent,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ExtdProtocolConfigOptions p_ExtdProtocolConfigOptions := cr_ExtdPCOAny ifpresent) :=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cr_PDN_CONNECTIVITY_REQUEST_Common ('0'H,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?,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p_PDNTypeValue,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p_RequestTypeValue,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</w:t>
            </w:r>
            <w:r w:rsidRPr="00047E07">
              <w:rPr>
                <w:noProof/>
                <w:highlight w:val="yellow"/>
              </w:rPr>
              <w:t>-</w:t>
            </w:r>
            <w:r>
              <w:rPr>
                <w:noProof/>
              </w:rPr>
              <w:t>, -,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p_PCO,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-, -, -,</w:t>
            </w:r>
          </w:p>
          <w:p w:rsidR="00D34E5E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p_ExtdProtocolConfigOptions);</w:t>
            </w:r>
          </w:p>
        </w:tc>
      </w:tr>
    </w:tbl>
    <w:p w:rsidR="00D34E5E" w:rsidRDefault="00D34E5E" w:rsidP="00D34E5E">
      <w:pPr>
        <w:rPr>
          <w:noProof/>
        </w:rPr>
      </w:pPr>
    </w:p>
    <w:p w:rsidR="00D34E5E" w:rsidRPr="007015EF" w:rsidRDefault="00D34E5E" w:rsidP="00D34E5E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34E5E" w:rsidTr="00E95ED5">
        <w:tc>
          <w:tcPr>
            <w:tcW w:w="9855" w:type="dxa"/>
            <w:shd w:val="clear" w:color="auto" w:fill="auto"/>
          </w:tcPr>
          <w:p w:rsidR="00047E07" w:rsidRDefault="00D34E5E" w:rsidP="00047E07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047E07">
              <w:rPr>
                <w:noProof/>
              </w:rPr>
              <w:t>template (present) NAS_UL_Message_Type cr_PDN_CONNECTIVITY_REQUEST_N1ToS1(template (present) B3_Type p_RequestTypeValue,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(present) PdnTypeValue p_PDNTypeValue,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                                     template ProtocolConfigOptions p_PCO := cr_ProtocolConfigOptionsAny ifpresent,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ExtdProtocolConfigOptions p_ExtdProtocolConfigOptions := cr_ExtdPCOAny ifpresent) :=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cr_PDN_CONNECTIVITY_REQUEST_Common ('0'H,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?,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p_PDNTypeValue,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p_RequestTypeValue,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</w:t>
            </w:r>
            <w:r w:rsidRPr="00047E07">
              <w:rPr>
                <w:rFonts w:hint="eastAsia"/>
                <w:noProof/>
                <w:highlight w:val="yellow"/>
                <w:lang w:eastAsia="zh-CN"/>
              </w:rPr>
              <w:t>*</w:t>
            </w:r>
            <w:r>
              <w:rPr>
                <w:noProof/>
              </w:rPr>
              <w:t>, -,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p_PCO,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-, -, -,</w:t>
            </w:r>
          </w:p>
          <w:p w:rsidR="00D34E5E" w:rsidRDefault="00047E07" w:rsidP="00047E07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                                      p_ExtdProtocolConfigOptions);</w:t>
            </w:r>
          </w:p>
        </w:tc>
      </w:tr>
    </w:tbl>
    <w:p w:rsidR="00E65B1B" w:rsidRPr="0065443B" w:rsidRDefault="00E65B1B" w:rsidP="00E65B1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89693772"/>
      <w:bookmarkStart w:id="24" w:name="_GoBack"/>
      <w:bookmarkEnd w:id="24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8</w:t>
      </w:r>
      <w:bookmarkEnd w:id="23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E65B1B" w:rsidTr="002E02F9">
        <w:trPr>
          <w:trHeight w:val="447"/>
        </w:trPr>
        <w:tc>
          <w:tcPr>
            <w:tcW w:w="2075" w:type="dxa"/>
          </w:tcPr>
          <w:p w:rsidR="00E65B1B" w:rsidRPr="00E751F5" w:rsidRDefault="00E65B1B" w:rsidP="002E02F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E65B1B" w:rsidRPr="002D56A7" w:rsidRDefault="00261A90" w:rsidP="002E02F9">
            <w:pPr>
              <w:spacing w:after="0"/>
              <w:rPr>
                <w:lang w:eastAsia="zh-CN"/>
              </w:rPr>
            </w:pPr>
            <w:bookmarkStart w:id="25" w:name="_Hlk90900695"/>
            <w:r>
              <w:rPr>
                <w:noProof/>
              </w:rPr>
              <w:t>f_EUTRA38_MultiPDN_EstablishAdditionalPDN_Step2</w:t>
            </w:r>
            <w:r>
              <w:rPr>
                <w:rFonts w:hint="eastAsia"/>
                <w:noProof/>
                <w:lang w:eastAsia="zh-CN"/>
              </w:rPr>
              <w:t>_FB</w:t>
            </w:r>
            <w:bookmarkEnd w:id="25"/>
          </w:p>
        </w:tc>
      </w:tr>
      <w:tr w:rsidR="00E65B1B" w:rsidRPr="004A6B5A" w:rsidTr="002E02F9">
        <w:trPr>
          <w:trHeight w:val="775"/>
        </w:trPr>
        <w:tc>
          <w:tcPr>
            <w:tcW w:w="2075" w:type="dxa"/>
          </w:tcPr>
          <w:p w:rsidR="00E65B1B" w:rsidRPr="00E751F5" w:rsidRDefault="00E65B1B" w:rsidP="002E02F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E65B1B" w:rsidRPr="00086E84" w:rsidRDefault="002E02F9" w:rsidP="00261A90">
            <w:pPr>
              <w:numPr>
                <w:ilvl w:val="0"/>
                <w:numId w:val="17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I</w:t>
            </w:r>
            <w:r w:rsidR="00825E83">
              <w:rPr>
                <w:rFonts w:hint="eastAsia"/>
                <w:lang w:val="en-US" w:eastAsia="zh-CN"/>
              </w:rPr>
              <w:t xml:space="preserve">n EPS Fall Back, </w:t>
            </w:r>
            <w:proofErr w:type="gramStart"/>
            <w:r w:rsidR="00825E83">
              <w:rPr>
                <w:rFonts w:hint="eastAsia"/>
                <w:lang w:val="en-US" w:eastAsia="zh-CN"/>
              </w:rPr>
              <w:t>The</w:t>
            </w:r>
            <w:proofErr w:type="gramEnd"/>
            <w:r w:rsidR="00825E83">
              <w:rPr>
                <w:rFonts w:hint="eastAsia"/>
                <w:lang w:val="en-US" w:eastAsia="zh-CN"/>
              </w:rPr>
              <w:t xml:space="preserve"> internet type IP link already exists, it should use the </w:t>
            </w:r>
            <w:r w:rsidR="00825E83" w:rsidRPr="002E02F9">
              <w:rPr>
                <w:noProof/>
              </w:rPr>
              <w:t>f_IP_ChangeDrbMappingEUTRA</w:t>
            </w:r>
            <w:r w:rsidR="00825E83">
              <w:rPr>
                <w:rFonts w:hint="eastAsia"/>
                <w:noProof/>
                <w:lang w:eastAsia="zh-CN"/>
              </w:rPr>
              <w:t xml:space="preserve"> function to establish the IP link.</w:t>
            </w:r>
          </w:p>
        </w:tc>
      </w:tr>
      <w:tr w:rsidR="00E65B1B" w:rsidTr="002E02F9">
        <w:tc>
          <w:tcPr>
            <w:tcW w:w="2075" w:type="dxa"/>
          </w:tcPr>
          <w:p w:rsidR="00E65B1B" w:rsidRPr="00E751F5" w:rsidRDefault="00E65B1B" w:rsidP="002E02F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E65B1B" w:rsidRPr="00086E84" w:rsidRDefault="002E02F9" w:rsidP="00261A90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zh-CN"/>
              </w:rPr>
              <w:t xml:space="preserve">Add new function </w:t>
            </w:r>
            <w:r w:rsidRPr="002E02F9">
              <w:rPr>
                <w:rFonts w:ascii="Times New Roman" w:hAnsi="Times New Roman"/>
                <w:lang w:eastAsia="zh-CN"/>
              </w:rPr>
              <w:t>f_EUTRA38_MultiPDN_EstablishAdditionalPDN_Step2</w:t>
            </w:r>
            <w:r w:rsidRPr="002E02F9">
              <w:rPr>
                <w:rFonts w:ascii="Times New Roman" w:hAnsi="Times New Roman" w:hint="eastAsia"/>
                <w:lang w:eastAsia="zh-CN"/>
              </w:rPr>
              <w:t>_FB</w:t>
            </w:r>
          </w:p>
        </w:tc>
      </w:tr>
      <w:tr w:rsidR="00E65B1B" w:rsidTr="002E02F9">
        <w:tc>
          <w:tcPr>
            <w:tcW w:w="2075" w:type="dxa"/>
          </w:tcPr>
          <w:p w:rsidR="00E65B1B" w:rsidRPr="00E751F5" w:rsidRDefault="00E65B1B" w:rsidP="002E02F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E65B1B" w:rsidRPr="007015EF" w:rsidRDefault="002E02F9" w:rsidP="002E02F9">
            <w:pPr>
              <w:spacing w:after="0"/>
            </w:pPr>
            <w:r w:rsidRPr="002E02F9">
              <w:t>EUTRA38_NR5GC_InitialRegistration.ttcn</w:t>
            </w:r>
          </w:p>
        </w:tc>
      </w:tr>
      <w:tr w:rsidR="00E65B1B" w:rsidRPr="00E751F5" w:rsidTr="002E02F9">
        <w:tc>
          <w:tcPr>
            <w:tcW w:w="2075" w:type="dxa"/>
          </w:tcPr>
          <w:p w:rsidR="00E65B1B" w:rsidRPr="00E751F5" w:rsidRDefault="00E65B1B" w:rsidP="002E02F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E65B1B" w:rsidRPr="002A5503" w:rsidRDefault="002A5503" w:rsidP="002E02F9">
            <w:pPr>
              <w:rPr>
                <w:rFonts w:ascii="Arial" w:hAnsi="Arial"/>
                <w:highlight w:val="red"/>
              </w:rPr>
            </w:pPr>
            <w:r w:rsidRPr="002A5503">
              <w:rPr>
                <w:rFonts w:ascii="Arial" w:hAnsi="Arial"/>
                <w:highlight w:val="red"/>
              </w:rPr>
              <w:t>Rejected</w:t>
            </w:r>
          </w:p>
        </w:tc>
      </w:tr>
    </w:tbl>
    <w:p w:rsidR="00E65B1B" w:rsidRDefault="00E65B1B" w:rsidP="00E65B1B">
      <w:pPr>
        <w:rPr>
          <w:noProof/>
        </w:rPr>
      </w:pPr>
    </w:p>
    <w:p w:rsidR="00E65B1B" w:rsidRPr="007015EF" w:rsidRDefault="00261A90" w:rsidP="00E65B1B">
      <w:pPr>
        <w:rPr>
          <w:b/>
          <w:bCs/>
          <w:noProof/>
          <w:lang w:eastAsia="zh-CN"/>
        </w:rPr>
      </w:pPr>
      <w:r>
        <w:rPr>
          <w:rFonts w:hint="eastAsia"/>
          <w:b/>
          <w:bCs/>
          <w:noProof/>
          <w:lang w:eastAsia="zh-CN"/>
        </w:rPr>
        <w:t>New function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65B1B" w:rsidTr="002E02F9">
        <w:tc>
          <w:tcPr>
            <w:tcW w:w="9855" w:type="dxa"/>
            <w:shd w:val="clear" w:color="auto" w:fill="auto"/>
          </w:tcPr>
          <w:p w:rsidR="00261A90" w:rsidRDefault="00E65B1B" w:rsidP="00261A90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261A90">
              <w:rPr>
                <w:noProof/>
              </w:rPr>
              <w:t xml:space="preserve">function </w:t>
            </w:r>
            <w:bookmarkStart w:id="26" w:name="OLE_LINK11"/>
            <w:bookmarkStart w:id="27" w:name="OLE_LINK12"/>
            <w:r w:rsidR="00261A90">
              <w:rPr>
                <w:noProof/>
              </w:rPr>
              <w:t>f_EUTRA38_MultiPDN_EstablishAdditionalPDN_Step2</w:t>
            </w:r>
            <w:bookmarkEnd w:id="26"/>
            <w:bookmarkEnd w:id="27"/>
            <w:r w:rsidR="00261A90">
              <w:rPr>
                <w:rFonts w:hint="eastAsia"/>
                <w:noProof/>
                <w:lang w:eastAsia="zh-CN"/>
              </w:rPr>
              <w:t>_FB</w:t>
            </w:r>
            <w:r w:rsidR="00261A90">
              <w:rPr>
                <w:noProof/>
              </w:rPr>
              <w:t>(EUTRA_CellId_Type p_CellId,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PDN_CONNECTIVITY_REQUEST p_PDNConnReq,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boolean p_ConfigureSRB2 := false,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template (omit) NasCount_Type p_NasCountUL := omit,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template (omit) EUTRA_NR_PduSessionInfoList_Type p_PduInfoFromNR := omit) runs on EUTRA_Multi5GS_PTC return EPS_BearerIdentity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ProcedureTransactionIdentifier v_PTId_UE;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template (omit) ProtocolConfigOptions v_PcoFromUE;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template (value) ProtocolConfigOptions v_PcoToUE;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template (omit) ExtdProtocolConfigOptions v_ExtdPcoFromUE := omit;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template (value) AccessPointName v_APN_Tx := f_EUTRA38_MultiPDN_GetAPN(p_CellId, p_PDNConnReq.accessPointName);</w:t>
            </w:r>
          </w:p>
          <w:p w:rsidR="00261A90" w:rsidRPr="000A1BFF" w:rsidRDefault="00261A90" w:rsidP="00261A90">
            <w:pPr>
              <w:rPr>
                <w:noProof/>
                <w:lang w:val="de-DE"/>
              </w:rPr>
            </w:pPr>
            <w:r>
              <w:rPr>
                <w:noProof/>
              </w:rPr>
              <w:t xml:space="preserve">    </w:t>
            </w:r>
            <w:r w:rsidRPr="000A1BFF">
              <w:rPr>
                <w:noProof/>
                <w:lang w:val="de-DE"/>
              </w:rPr>
              <w:t>var PDU_PDN_DNN_Type v_PDN_Type;</w:t>
            </w:r>
          </w:p>
          <w:p w:rsidR="00261A90" w:rsidRDefault="00261A90" w:rsidP="00261A90">
            <w:pPr>
              <w:rPr>
                <w:noProof/>
              </w:rPr>
            </w:pPr>
            <w:r w:rsidRPr="000A1BFF">
              <w:rPr>
                <w:noProof/>
                <w:lang w:val="de-DE"/>
              </w:rPr>
              <w:lastRenderedPageBreak/>
              <w:t xml:space="preserve">    </w:t>
            </w:r>
            <w:r>
              <w:rPr>
                <w:noProof/>
              </w:rPr>
              <w:t>var PDN_Index_Type v_PdnIndex;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boolean v_IsIMS := false;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EPS_BearerIdentity v_EpsDefaultBearerId;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PDN_Address v_PDN_Address;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BEARER_CONTEXT_TYPE v_BearerContextNumber;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template (omit) ESM_Cause v_ESM_Cause := omit;        // @sic R5s170882 sic@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PDN_TypeToBeUsed_Type v_PDN_TypeToBeUsed := f_EUTRA_MobileInfo_GetPdnTypeToBeUsed();   /* @sic R5s170882 sic@ */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template (omit) SRB_ToAddModList v_SRB_ToAddModList := omit;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template (value) EUTRA38_DRBInfoList_Type v_NewDRBs := {};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template (value) RadioBearerList_Type v_SS_ConfigList;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template (value) DRB_ToAddModList v_DRB_ToAddModList;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EUTRA38_DRBInfoList_Type v_ExistingDRBs := f_EUTRA38_MobileInfo_GetDRBInfoList();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integer v_NewDRBId;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EUTRA_SecurityParams_Type v_AuthParams := f_EUTRA_Security_Get();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boolean v_StartPDN := true; // @sic R5s210149 sic@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integer i;</w:t>
            </w:r>
          </w:p>
          <w:p w:rsidR="00261A90" w:rsidRDefault="00261A90" w:rsidP="00261A90">
            <w:pPr>
              <w:rPr>
                <w:noProof/>
              </w:rPr>
            </w:pP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v_PTId_UE := p_PDNConnReq.procedureTransactionIdentifier;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v_PDN_Type := f_EUTRA38_MultiPDN_GetPDNType(p_PDNConnReq.accessPointName);   /* get APN without any ESM information transfer @sic R5-206296 sic@ */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v_PcoFromUE := p_PDNConnReq.protocolConfigurationOptions;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v_ExtdPcoFromUE := p_PDNConnReq.extdProtocolConfigurationOptions;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v_PdnIndex := f_GetMultiPdnIndex (v_PDN_Type); // @sic R5-206296 sic@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v_PDN_Address := f_EUTRA_GetPDNAddress(f_CheckPCOforIPallocationViaNas(v_PcoFromUE), v_PdnIndex);</w:t>
            </w:r>
          </w:p>
          <w:p w:rsidR="00261A90" w:rsidRDefault="00261A90" w:rsidP="00261A90">
            <w:pPr>
              <w:rPr>
                <w:noProof/>
              </w:rPr>
            </w:pP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select(v_PDN_Type) { // @sic R5-206296 sic@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case (Internet_DNN) {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v_BearerContextNumber := DEF_1;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case (IMS_DNN, Emergency_PDN) { // @sic R5s210149 sic@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v_IsIMS := true;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v_BearerContextNumber := DEF_2;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261A90" w:rsidRDefault="00261A90" w:rsidP="00261A90">
            <w:pPr>
              <w:rPr>
                <w:noProof/>
              </w:rPr>
            </w:pP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// get new default DRB and add to existing list   @sic R5-206289 sic@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v_NewDRBId := f_EUTRA38_GetNextDRBId (v_PDN_Type, true);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v_EpsDefaultBearerId := int2hex(v_NewDRBId + 4, 1);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v_NewDRBs[0] := cs_DRB_Info (v_NewDRBId, hex2int(v_EpsDefaultBearerId), true, cs_OneDRB_ConfigAM(v_NewDRBId), cs_508_DRB_ToAddMod_DEFAULT_AM(v_NewDRBId), v_PDN_Type);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v_ExistingDRBs := f_EUTRA38_DRBInfo_AddListOfEntries (valueof(v_ExistingDRBs), valueof(v_NewDRBs));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f_EUTRA38_MobileInfo_SetDRBInfoList (valueof(v_ExistingDRBs));</w:t>
            </w:r>
          </w:p>
          <w:p w:rsidR="00261A90" w:rsidRDefault="00261A90" w:rsidP="00261A90">
            <w:pPr>
              <w:rPr>
                <w:noProof/>
              </w:rPr>
            </w:pP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if (p_ConfigureSRB2) {  // @sic R5-206289 sic@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v_SRB_ToAddModList := {cs_508_SRB2_ToAddMod_DEFAULT};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// Need to configure the whole list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for (i:=0;  i &lt; lengthof(v_ExistingDRBs); i :=i+1) {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v_SS_ConfigList[i] := v_ExistingDRBs[i].SS_Config;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v_DRB_ToAddModList[i] := v_ExistingDRBs[i].DRB_ToAdd;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// If called after TAU, then NAS Count MUST be a value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// This will also configure all DRBs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v_AuthParams := f_EUTRA_RRC_ActivateSecurity(p_CellId, v_AuthParams, valueof(p_NasCountUL), v_SS_ConfigList);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f_EUTRA_Security_Set(v_AuthParams);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} else {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// Only need to configure the latest DRB (all others already configured)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v_SS_ConfigList[0] := v_NewDRBs[0].SS_Config;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v_DRB_ToAddModList[0] := v_NewDRBs[0].DRB_ToAdd;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f_EUTRA_SS_CommonRadioBearerConfig(p_CellId, valueof(v_SS_ConfigList));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f_EUTRA_SS_RRC_RestartSecurity(p_CellId);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if (isvalue(p_PduInfoFromNR)) { // @sic R5s210149 sic@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// The UE has just moved from NR. If so, data from NR should be used, rather than created anew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for (i := 0; i &lt; lengthof (p_PduInfoFromNR); i := i + 1) {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if (v_PdnIndex == valueof(p_PduInfoFromNR[i].PdnIndex)) {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// Data from NR should be used, rather than created anew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v_StartPDN := false; // no need to change DRB mapping as this has already been done in calling function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break;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if (v_StartPDN) { // completely new PDN connection @sic R5s210149 sic@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</w:t>
            </w:r>
            <w:r w:rsidR="002E02F9" w:rsidRPr="002E02F9">
              <w:rPr>
                <w:noProof/>
              </w:rPr>
              <w:t>f_IP_ChangeDrbMappingEUTRA(IP, p_CellId, v_NewDRBId, v_PdnIndex);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v_PcoToUE := f_NAS_ProtocolConfigOptionsTX(f_EUTRA38_MultiPDN_GetPCOs(p_CellId,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v_PdnIndex,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v_IsIMS,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v_EpsDefaultBearerId,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v_ExtdPcoFromUE,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v_PcoFromUE));</w:t>
            </w:r>
          </w:p>
          <w:p w:rsidR="00261A90" w:rsidRDefault="00261A90" w:rsidP="00261A90">
            <w:pPr>
              <w:rPr>
                <w:noProof/>
              </w:rPr>
            </w:pP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if (isvalue (v_ExtdPcoFromUE)) {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// FFS - At the moment, 36.508 table 4.7.3-6 specifies ExtdPCO should be not present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261A90" w:rsidRDefault="00261A90" w:rsidP="00261A90">
            <w:pPr>
              <w:rPr>
                <w:noProof/>
              </w:rPr>
            </w:pP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if (pc_IPv6 and pc_IPv4) {              /* @sic R5s170882 sic@ */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select (v_PDN_TypeToBeUsed) {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case (forceIPv4only)          { v_ESM_Cause := cs_ESM_Cause_tv('00110010'B); }     // PDN type IPv4 only allowed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case (forceIPv6only)          { v_ESM_Cause := cs_ESM_Cause_tv('00110011'B); }     // PDN type IPv6 only allowed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case (pdnTypeAsSupportedByUE) { v_ESM_Cause := omit; }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261A90" w:rsidRDefault="00261A90" w:rsidP="00261A90">
            <w:pPr>
              <w:rPr>
                <w:noProof/>
              </w:rPr>
            </w:pP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/* Step 8 of procedure in 36.508 cl. 4.5.3.3 */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f_EUTRA38_MultiPDN_RRCConnectionReconfiguration_Common(p_CellId,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tsc_RRC_TI_Def,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v_SRB_ToAddModList,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v_DRB_ToAddModList,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                    1,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0,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{cs_NAS_Request(tsc_SHT_IntegrityProtected_Ciphered, cs_508_ActivateDefEpsBearerContextRequest(v_EpsDefaultBearerId,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v_PTId_UE,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v_APN_Tx,    // @sic R5-206296 sic@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v_PDN_Address,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v_ESM_Cause, /* @sic R5s170882 sic@ */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v_PcoToUE,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v_BearerContextNumber))});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return v_EpsDefaultBearerId;</w:t>
            </w:r>
          </w:p>
          <w:p w:rsidR="00E65B1B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8" w:name="_Toc89693773"/>
      <w:r w:rsidRPr="00854C55">
        <w:rPr>
          <w:rFonts w:cs="Arial"/>
          <w:b/>
        </w:rPr>
        <w:lastRenderedPageBreak/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28"/>
    </w:p>
    <w:p w:rsidR="003A22C0" w:rsidRDefault="000A4A26" w:rsidP="003A22C0">
      <w:pPr>
        <w:rPr>
          <w:rFonts w:cs="Arial"/>
          <w:color w:val="000000"/>
          <w:lang w:eastAsia="zh-CN"/>
        </w:rPr>
      </w:pPr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222B83" w:rsidRPr="00C8354F">
        <w:rPr>
          <w:rFonts w:cs="Arial" w:hint="eastAsia"/>
          <w:color w:val="000000"/>
          <w:lang w:eastAsia="zh-CN"/>
        </w:rPr>
        <w:t>41,</w:t>
      </w:r>
      <w:r w:rsidR="00207D42" w:rsidRPr="00207D42">
        <w:t xml:space="preserve"> </w:t>
      </w:r>
      <w:r w:rsidR="00207D42" w:rsidRPr="00207D42">
        <w:rPr>
          <w:rFonts w:cs="Arial"/>
          <w:color w:val="000000"/>
          <w:lang w:eastAsia="zh-CN"/>
        </w:rPr>
        <w:t>nea</w:t>
      </w:r>
      <w:r w:rsidR="00DF0EAF">
        <w:rPr>
          <w:rFonts w:cs="Arial" w:hint="eastAsia"/>
          <w:color w:val="000000"/>
          <w:lang w:eastAsia="zh-CN"/>
        </w:rPr>
        <w:t>2</w:t>
      </w:r>
      <w:r w:rsidR="00222B83" w:rsidRPr="00C8354F">
        <w:rPr>
          <w:rFonts w:cs="Arial" w:hint="eastAsia"/>
          <w:color w:val="000000"/>
          <w:lang w:eastAsia="zh-CN"/>
        </w:rPr>
        <w:t>,</w:t>
      </w:r>
      <w:r w:rsidR="00207D42">
        <w:rPr>
          <w:rFonts w:cs="Arial" w:hint="eastAsia"/>
          <w:color w:val="000000"/>
          <w:lang w:eastAsia="zh-CN"/>
        </w:rPr>
        <w:t xml:space="preserve"> </w:t>
      </w:r>
      <w:r w:rsidR="00222B83" w:rsidRPr="00C8354F">
        <w:rPr>
          <w:rFonts w:cs="Arial" w:hint="eastAsia"/>
          <w:color w:val="000000"/>
          <w:lang w:eastAsia="zh-CN"/>
        </w:rPr>
        <w:t>Nia2.</w:t>
      </w:r>
    </w:p>
    <w:p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9" w:name="_Toc122434494"/>
      <w:bookmarkStart w:id="30" w:name="_Toc295288971"/>
      <w:bookmarkStart w:id="31" w:name="_Toc325725666"/>
      <w:bookmarkStart w:id="32" w:name="_Toc89693774"/>
      <w:r w:rsidRPr="00854C55">
        <w:rPr>
          <w:rFonts w:cs="Arial"/>
          <w:b/>
        </w:rPr>
        <w:t>Execution Log Files</w:t>
      </w:r>
      <w:bookmarkEnd w:id="29"/>
      <w:bookmarkEnd w:id="30"/>
      <w:bookmarkEnd w:id="31"/>
      <w:bookmarkEnd w:id="32"/>
    </w:p>
    <w:p w:rsidR="008E5C6A" w:rsidRPr="008E5C6A" w:rsidRDefault="008E5C6A" w:rsidP="00AE53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3" w:name="_Toc43191966"/>
      <w:bookmarkStart w:id="34" w:name="_Toc54877395"/>
      <w:bookmarkStart w:id="35" w:name="_Toc89693775"/>
      <w:r w:rsidRPr="008E5C6A">
        <w:rPr>
          <w:b/>
          <w:lang w:val="pt-BR"/>
        </w:rPr>
        <w:t>HiSilicon Balong 5000</w:t>
      </w:r>
      <w:bookmarkEnd w:id="33"/>
      <w:bookmarkEnd w:id="34"/>
      <w:bookmarkEnd w:id="35"/>
    </w:p>
    <w:p w:rsidR="008E5C6A" w:rsidRDefault="008E5C6A" w:rsidP="008E5C6A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proofErr w:type="spellStart"/>
      <w:r>
        <w:rPr>
          <w:b/>
        </w:rPr>
        <w:t>HiSilicon</w:t>
      </w:r>
      <w:proofErr w:type="spellEnd"/>
      <w:r>
        <w:rPr>
          <w:b/>
        </w:rPr>
        <w:t xml:space="preserve"> Balong 5000</w:t>
      </w:r>
      <w:r>
        <w:rPr>
          <w:rFonts w:cs="Arial"/>
        </w:rPr>
        <w:t xml:space="preserve"> passed this test case on </w:t>
      </w:r>
      <w:proofErr w:type="spellStart"/>
      <w:r>
        <w:rPr>
          <w:rFonts w:ascii="Arial" w:hAnsi="Arial"/>
          <w:b/>
          <w:lang w:eastAsia="zh-CN"/>
        </w:rPr>
        <w:t>Datang</w:t>
      </w:r>
      <w:proofErr w:type="spellEnd"/>
      <w:r>
        <w:rPr>
          <w:rFonts w:ascii="Arial" w:hAnsi="Arial"/>
          <w:b/>
          <w:lang w:eastAsia="zh-CN"/>
        </w:rPr>
        <w:t xml:space="preserve"> </w:t>
      </w:r>
      <w:proofErr w:type="spellStart"/>
      <w:r>
        <w:rPr>
          <w:rFonts w:ascii="Arial" w:hAnsi="Arial"/>
          <w:b/>
          <w:lang w:eastAsia="zh-CN"/>
        </w:rPr>
        <w:t>LinkTester</w:t>
      </w:r>
      <w:proofErr w:type="spellEnd"/>
      <w:r>
        <w:rPr>
          <w:rFonts w:ascii="Arial" w:hAnsi="Arial"/>
          <w:b/>
          <w:lang w:eastAsia="zh-CN"/>
        </w:rPr>
        <w:t xml:space="preserve">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:rsidR="001F4BC1" w:rsidRPr="00D666BE" w:rsidRDefault="008E5C6A" w:rsidP="004C2C35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</w:rPr>
        <w:br/>
      </w:r>
      <w:r w:rsidRPr="00D666BE">
        <w:rPr>
          <w:rFonts w:ascii="Calibri" w:hAnsi="Calibri" w:cs="Calibri"/>
          <w:sz w:val="22"/>
        </w:rPr>
        <w:t>\</w:t>
      </w:r>
      <w:r w:rsidR="00023ABB" w:rsidRPr="00023ABB">
        <w:t xml:space="preserve"> </w:t>
      </w:r>
      <w:r w:rsidR="00023ABB" w:rsidRPr="00023ABB">
        <w:rPr>
          <w:rFonts w:ascii="Calibri" w:hAnsi="Calibri" w:cs="Calibri"/>
          <w:sz w:val="22"/>
        </w:rPr>
        <w:t>TC_11_1_</w:t>
      </w:r>
      <w:r w:rsidR="00DF6C79">
        <w:rPr>
          <w:rFonts w:ascii="Calibri" w:hAnsi="Calibri" w:cs="Calibri" w:hint="eastAsia"/>
          <w:sz w:val="22"/>
          <w:lang w:eastAsia="zh-CN"/>
        </w:rPr>
        <w:t>5</w:t>
      </w:r>
      <w:r w:rsidR="00023ABB" w:rsidRPr="00023ABB">
        <w:rPr>
          <w:rFonts w:ascii="Calibri" w:hAnsi="Calibri" w:cs="Calibri"/>
          <w:sz w:val="22"/>
        </w:rPr>
        <w:t>_NR5GC_N41-FDD3</w:t>
      </w:r>
      <w:r w:rsidR="000559B5" w:rsidRPr="00D666BE">
        <w:rPr>
          <w:rFonts w:ascii="Calibri" w:hAnsi="Calibri" w:cs="Calibri"/>
          <w:sz w:val="22"/>
        </w:rPr>
        <w:t>.log</w:t>
      </w:r>
    </w:p>
    <w:p w:rsidR="008E5C6A" w:rsidRPr="00D666BE" w:rsidRDefault="008E5C6A" w:rsidP="004C2C35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  <w:b/>
        </w:rPr>
        <w:br/>
      </w:r>
      <w:r w:rsidRPr="00D666BE">
        <w:rPr>
          <w:rFonts w:ascii="Calibri" w:hAnsi="Calibri" w:cs="Calibri"/>
          <w:sz w:val="22"/>
        </w:rPr>
        <w:t xml:space="preserve">\ </w:t>
      </w:r>
      <w:r w:rsidR="00AF0260" w:rsidRPr="00D666BE">
        <w:rPr>
          <w:rFonts w:ascii="Calibri" w:hAnsi="Calibri" w:cs="Calibri"/>
          <w:sz w:val="22"/>
        </w:rPr>
        <w:t>Pics(Hisilicon-IRAT)</w:t>
      </w:r>
      <w:r w:rsidR="000559B5" w:rsidRPr="00D666BE">
        <w:rPr>
          <w:rFonts w:ascii="Calibri" w:hAnsi="Calibri" w:cs="Calibri"/>
          <w:sz w:val="22"/>
        </w:rPr>
        <w:t>.xml</w:t>
      </w:r>
    </w:p>
    <w:p w:rsidR="001F4BC1" w:rsidRPr="008E5C6A" w:rsidRDefault="008E5C6A" w:rsidP="00D666BE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proofErr w:type="gramStart"/>
      <w:r w:rsidR="000559B5" w:rsidRPr="000559B5">
        <w:rPr>
          <w:rFonts w:ascii="Calibri" w:hAnsi="Calibri" w:cs="Calibri"/>
          <w:sz w:val="22"/>
        </w:rPr>
        <w:t>Pixit(</w:t>
      </w:r>
      <w:proofErr w:type="gramEnd"/>
      <w:r w:rsidR="000559B5" w:rsidRPr="000559B5">
        <w:rPr>
          <w:rFonts w:ascii="Calibri" w:hAnsi="Calibri" w:cs="Calibri"/>
          <w:sz w:val="22"/>
        </w:rPr>
        <w:t>TC_</w:t>
      </w:r>
      <w:r w:rsidR="004A0089">
        <w:rPr>
          <w:rFonts w:ascii="Calibri" w:hAnsi="Calibri" w:cs="Calibri" w:hint="eastAsia"/>
          <w:sz w:val="22"/>
          <w:lang w:eastAsia="zh-CN"/>
        </w:rPr>
        <w:t>11_</w:t>
      </w:r>
      <w:r w:rsidR="002206FF">
        <w:rPr>
          <w:rFonts w:ascii="Calibri" w:hAnsi="Calibri" w:cs="Calibri" w:hint="eastAsia"/>
          <w:sz w:val="22"/>
          <w:lang w:eastAsia="zh-CN"/>
        </w:rPr>
        <w:t>1</w:t>
      </w:r>
      <w:r w:rsidR="004A0089">
        <w:rPr>
          <w:rFonts w:ascii="Calibri" w:hAnsi="Calibri" w:cs="Calibri" w:hint="eastAsia"/>
          <w:sz w:val="22"/>
          <w:lang w:eastAsia="zh-CN"/>
        </w:rPr>
        <w:t>_</w:t>
      </w:r>
      <w:r w:rsidR="00DF6C79">
        <w:rPr>
          <w:rFonts w:ascii="Calibri" w:hAnsi="Calibri" w:cs="Calibri" w:hint="eastAsia"/>
          <w:sz w:val="22"/>
          <w:lang w:eastAsia="zh-CN"/>
        </w:rPr>
        <w:t>5</w:t>
      </w:r>
      <w:r w:rsidR="000559B5" w:rsidRPr="000559B5">
        <w:rPr>
          <w:rFonts w:ascii="Calibri" w:hAnsi="Calibri" w:cs="Calibri"/>
          <w:sz w:val="22"/>
        </w:rPr>
        <w:t>_NR5GC).xml</w:t>
      </w:r>
    </w:p>
    <w:p w:rsidR="003A22C0" w:rsidRPr="002D362B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36" w:name="_Toc122434496"/>
      <w:bookmarkStart w:id="37" w:name="_Toc295288973"/>
      <w:bookmarkStart w:id="38" w:name="_Toc325725668"/>
      <w:bookmarkStart w:id="39" w:name="_Toc89693776"/>
      <w:r w:rsidRPr="002D362B">
        <w:rPr>
          <w:rFonts w:cs="Arial"/>
          <w:b/>
        </w:rPr>
        <w:t>References</w:t>
      </w:r>
      <w:bookmarkEnd w:id="36"/>
      <w:bookmarkEnd w:id="37"/>
      <w:bookmarkEnd w:id="38"/>
      <w:bookmarkEnd w:id="3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"/>
        <w:gridCol w:w="8378"/>
      </w:tblGrid>
      <w:tr w:rsidR="003A22C0" w:rsidRPr="00E139D5" w:rsidTr="00E139D5">
        <w:trPr>
          <w:trHeight w:val="249"/>
        </w:trPr>
        <w:tc>
          <w:tcPr>
            <w:tcW w:w="775" w:type="dxa"/>
            <w:hideMark/>
          </w:tcPr>
          <w:p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8378" w:type="dxa"/>
            <w:hideMark/>
          </w:tcPr>
          <w:p w:rsidR="003A22C0" w:rsidRPr="00C8354F" w:rsidRDefault="008E5C6A" w:rsidP="002F110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67554F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2F1107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707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DF6C79">
              <w:rPr>
                <w:rFonts w:ascii="Calibri" w:hAnsi="Calibri" w:cs="Calibri" w:hint="eastAsia"/>
                <w:sz w:val="22"/>
                <w:lang w:eastAsia="zh-CN"/>
              </w:rPr>
              <w:t>11.1.5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</w:p>
        </w:tc>
      </w:tr>
    </w:tbl>
    <w:p w:rsidR="001E41F3" w:rsidRPr="0067554F" w:rsidRDefault="001E41F3" w:rsidP="00603F4B">
      <w:pPr>
        <w:rPr>
          <w:noProof/>
        </w:rPr>
      </w:pPr>
    </w:p>
    <w:sectPr w:rsidR="001E41F3" w:rsidRPr="006755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17A5" w:rsidRDefault="000117A5">
      <w:r>
        <w:separator/>
      </w:r>
    </w:p>
  </w:endnote>
  <w:endnote w:type="continuationSeparator" w:id="0">
    <w:p w:rsidR="000117A5" w:rsidRDefault="00011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17A5" w:rsidRDefault="000117A5">
      <w:r>
        <w:separator/>
      </w:r>
    </w:p>
  </w:footnote>
  <w:footnote w:type="continuationSeparator" w:id="0">
    <w:p w:rsidR="000117A5" w:rsidRDefault="00011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BFF" w:rsidRDefault="000A1B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BFF" w:rsidRDefault="000A1B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BFF" w:rsidRDefault="000A1B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BFF" w:rsidRDefault="000A1B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F09A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897E0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E83A2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457D9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AEA27D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4D4CC7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E8716E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FB50A8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695BB9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767FE1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CF08D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0B6B8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6102B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17B72E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DD30FEA"/>
    <w:multiLevelType w:val="hybridMultilevel"/>
    <w:tmpl w:val="23A849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6E221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41339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3"/>
  </w:num>
  <w:num w:numId="4">
    <w:abstractNumId w:val="0"/>
  </w:num>
  <w:num w:numId="5">
    <w:abstractNumId w:val="12"/>
  </w:num>
  <w:num w:numId="6">
    <w:abstractNumId w:val="15"/>
  </w:num>
  <w:num w:numId="7">
    <w:abstractNumId w:val="14"/>
  </w:num>
  <w:num w:numId="8">
    <w:abstractNumId w:val="3"/>
  </w:num>
  <w:num w:numId="9">
    <w:abstractNumId w:val="5"/>
  </w:num>
  <w:num w:numId="10">
    <w:abstractNumId w:val="10"/>
  </w:num>
  <w:num w:numId="11">
    <w:abstractNumId w:val="18"/>
  </w:num>
  <w:num w:numId="12">
    <w:abstractNumId w:val="2"/>
  </w:num>
  <w:num w:numId="13">
    <w:abstractNumId w:val="9"/>
  </w:num>
  <w:num w:numId="14">
    <w:abstractNumId w:val="17"/>
  </w:num>
  <w:num w:numId="15">
    <w:abstractNumId w:val="8"/>
  </w:num>
  <w:num w:numId="16">
    <w:abstractNumId w:val="11"/>
  </w:num>
  <w:num w:numId="17">
    <w:abstractNumId w:val="1"/>
  </w:num>
  <w:num w:numId="18">
    <w:abstractNumId w:val="6"/>
  </w:num>
  <w:num w:numId="19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C2"/>
    <w:rsid w:val="00007036"/>
    <w:rsid w:val="000117A5"/>
    <w:rsid w:val="00022434"/>
    <w:rsid w:val="00022E4A"/>
    <w:rsid w:val="00023ABB"/>
    <w:rsid w:val="00032AD9"/>
    <w:rsid w:val="00046C52"/>
    <w:rsid w:val="00047E07"/>
    <w:rsid w:val="000559B5"/>
    <w:rsid w:val="000617E1"/>
    <w:rsid w:val="00063BFA"/>
    <w:rsid w:val="00073DD9"/>
    <w:rsid w:val="000859E5"/>
    <w:rsid w:val="00086E84"/>
    <w:rsid w:val="000970E3"/>
    <w:rsid w:val="000A1BFF"/>
    <w:rsid w:val="000A4A26"/>
    <w:rsid w:val="000A6394"/>
    <w:rsid w:val="000B4564"/>
    <w:rsid w:val="000B7FED"/>
    <w:rsid w:val="000C038A"/>
    <w:rsid w:val="000C09D9"/>
    <w:rsid w:val="000C6598"/>
    <w:rsid w:val="000C6B12"/>
    <w:rsid w:val="000D173E"/>
    <w:rsid w:val="000D44B3"/>
    <w:rsid w:val="000E70AC"/>
    <w:rsid w:val="000F0519"/>
    <w:rsid w:val="000F15E5"/>
    <w:rsid w:val="0010339A"/>
    <w:rsid w:val="00104C34"/>
    <w:rsid w:val="00111502"/>
    <w:rsid w:val="001133B9"/>
    <w:rsid w:val="00121646"/>
    <w:rsid w:val="00123B59"/>
    <w:rsid w:val="0013488A"/>
    <w:rsid w:val="00144211"/>
    <w:rsid w:val="00145D43"/>
    <w:rsid w:val="001516D5"/>
    <w:rsid w:val="00163924"/>
    <w:rsid w:val="00174EF1"/>
    <w:rsid w:val="00192C46"/>
    <w:rsid w:val="00196081"/>
    <w:rsid w:val="0019740A"/>
    <w:rsid w:val="001A08B3"/>
    <w:rsid w:val="001A09A3"/>
    <w:rsid w:val="001A227C"/>
    <w:rsid w:val="001A433F"/>
    <w:rsid w:val="001A4BC2"/>
    <w:rsid w:val="001A7B60"/>
    <w:rsid w:val="001B52F0"/>
    <w:rsid w:val="001B7A65"/>
    <w:rsid w:val="001C4AD3"/>
    <w:rsid w:val="001D0193"/>
    <w:rsid w:val="001E41F3"/>
    <w:rsid w:val="001F4BC1"/>
    <w:rsid w:val="00207D42"/>
    <w:rsid w:val="002118AB"/>
    <w:rsid w:val="002160BA"/>
    <w:rsid w:val="002206FF"/>
    <w:rsid w:val="00222B83"/>
    <w:rsid w:val="00252362"/>
    <w:rsid w:val="00254D3F"/>
    <w:rsid w:val="0026004D"/>
    <w:rsid w:val="00261A90"/>
    <w:rsid w:val="002640DD"/>
    <w:rsid w:val="002714F0"/>
    <w:rsid w:val="00271A23"/>
    <w:rsid w:val="00275D12"/>
    <w:rsid w:val="00284FEB"/>
    <w:rsid w:val="002860C4"/>
    <w:rsid w:val="002A5503"/>
    <w:rsid w:val="002A6D31"/>
    <w:rsid w:val="002B5741"/>
    <w:rsid w:val="002D362B"/>
    <w:rsid w:val="002D5454"/>
    <w:rsid w:val="002E02F9"/>
    <w:rsid w:val="002E2B1E"/>
    <w:rsid w:val="002E472E"/>
    <w:rsid w:val="002F1107"/>
    <w:rsid w:val="00301B26"/>
    <w:rsid w:val="00305409"/>
    <w:rsid w:val="00311688"/>
    <w:rsid w:val="00317F09"/>
    <w:rsid w:val="00320BC8"/>
    <w:rsid w:val="00327943"/>
    <w:rsid w:val="00327CED"/>
    <w:rsid w:val="00343F7B"/>
    <w:rsid w:val="00344D50"/>
    <w:rsid w:val="00345FDB"/>
    <w:rsid w:val="003609EF"/>
    <w:rsid w:val="0036231A"/>
    <w:rsid w:val="00365387"/>
    <w:rsid w:val="00370B54"/>
    <w:rsid w:val="00374DD4"/>
    <w:rsid w:val="00375F92"/>
    <w:rsid w:val="00393AFA"/>
    <w:rsid w:val="003A0BE7"/>
    <w:rsid w:val="003A22C0"/>
    <w:rsid w:val="003A3CA7"/>
    <w:rsid w:val="003B1187"/>
    <w:rsid w:val="003C0432"/>
    <w:rsid w:val="003D3D77"/>
    <w:rsid w:val="003D6C5E"/>
    <w:rsid w:val="003E1A36"/>
    <w:rsid w:val="003E2EFC"/>
    <w:rsid w:val="003E42C1"/>
    <w:rsid w:val="003F61EE"/>
    <w:rsid w:val="00400ADF"/>
    <w:rsid w:val="004067D7"/>
    <w:rsid w:val="0040719D"/>
    <w:rsid w:val="00410371"/>
    <w:rsid w:val="004242F1"/>
    <w:rsid w:val="00457754"/>
    <w:rsid w:val="00457B35"/>
    <w:rsid w:val="00465C28"/>
    <w:rsid w:val="004740E9"/>
    <w:rsid w:val="00474D09"/>
    <w:rsid w:val="00482CA8"/>
    <w:rsid w:val="00490413"/>
    <w:rsid w:val="004915B4"/>
    <w:rsid w:val="004915C6"/>
    <w:rsid w:val="004A0047"/>
    <w:rsid w:val="004A0089"/>
    <w:rsid w:val="004A48E3"/>
    <w:rsid w:val="004B73EF"/>
    <w:rsid w:val="004B75B7"/>
    <w:rsid w:val="004C2C35"/>
    <w:rsid w:val="004C5539"/>
    <w:rsid w:val="004D5C36"/>
    <w:rsid w:val="00512559"/>
    <w:rsid w:val="005140FF"/>
    <w:rsid w:val="005150E2"/>
    <w:rsid w:val="0051580D"/>
    <w:rsid w:val="00522F60"/>
    <w:rsid w:val="00541A05"/>
    <w:rsid w:val="005421BA"/>
    <w:rsid w:val="00547111"/>
    <w:rsid w:val="00553A82"/>
    <w:rsid w:val="00554BA7"/>
    <w:rsid w:val="00580410"/>
    <w:rsid w:val="00592121"/>
    <w:rsid w:val="00592D74"/>
    <w:rsid w:val="0059622B"/>
    <w:rsid w:val="005A6337"/>
    <w:rsid w:val="005B3B8A"/>
    <w:rsid w:val="005D1873"/>
    <w:rsid w:val="005D2D39"/>
    <w:rsid w:val="005E2C44"/>
    <w:rsid w:val="006010B5"/>
    <w:rsid w:val="00603F4B"/>
    <w:rsid w:val="00604160"/>
    <w:rsid w:val="006156EC"/>
    <w:rsid w:val="00621188"/>
    <w:rsid w:val="006257ED"/>
    <w:rsid w:val="006348A1"/>
    <w:rsid w:val="00634B2B"/>
    <w:rsid w:val="00643C8F"/>
    <w:rsid w:val="00652D44"/>
    <w:rsid w:val="00657850"/>
    <w:rsid w:val="00665C47"/>
    <w:rsid w:val="00673858"/>
    <w:rsid w:val="0067554F"/>
    <w:rsid w:val="006851EA"/>
    <w:rsid w:val="00691604"/>
    <w:rsid w:val="006947F6"/>
    <w:rsid w:val="00695808"/>
    <w:rsid w:val="006B3C17"/>
    <w:rsid w:val="006B46FB"/>
    <w:rsid w:val="006C3070"/>
    <w:rsid w:val="006D11E8"/>
    <w:rsid w:val="006D2508"/>
    <w:rsid w:val="006E072B"/>
    <w:rsid w:val="006E21FB"/>
    <w:rsid w:val="00717EBB"/>
    <w:rsid w:val="0074398B"/>
    <w:rsid w:val="0076267E"/>
    <w:rsid w:val="0077257A"/>
    <w:rsid w:val="00776078"/>
    <w:rsid w:val="00776ADB"/>
    <w:rsid w:val="00777403"/>
    <w:rsid w:val="00792342"/>
    <w:rsid w:val="007977A8"/>
    <w:rsid w:val="007A185B"/>
    <w:rsid w:val="007B0ED9"/>
    <w:rsid w:val="007B3D92"/>
    <w:rsid w:val="007B512A"/>
    <w:rsid w:val="007C2097"/>
    <w:rsid w:val="007C26FA"/>
    <w:rsid w:val="007C2732"/>
    <w:rsid w:val="007C7D44"/>
    <w:rsid w:val="007D6A07"/>
    <w:rsid w:val="007E1FBF"/>
    <w:rsid w:val="007E7040"/>
    <w:rsid w:val="007F10B3"/>
    <w:rsid w:val="007F7259"/>
    <w:rsid w:val="008010DF"/>
    <w:rsid w:val="008040A8"/>
    <w:rsid w:val="0081201F"/>
    <w:rsid w:val="00813314"/>
    <w:rsid w:val="00823AEF"/>
    <w:rsid w:val="00825E83"/>
    <w:rsid w:val="008279FA"/>
    <w:rsid w:val="008570F8"/>
    <w:rsid w:val="008626E7"/>
    <w:rsid w:val="00870310"/>
    <w:rsid w:val="00870EE7"/>
    <w:rsid w:val="00876450"/>
    <w:rsid w:val="00883CB9"/>
    <w:rsid w:val="008863B9"/>
    <w:rsid w:val="00886492"/>
    <w:rsid w:val="00890B26"/>
    <w:rsid w:val="008952A7"/>
    <w:rsid w:val="00897835"/>
    <w:rsid w:val="008A262C"/>
    <w:rsid w:val="008A45A6"/>
    <w:rsid w:val="008D6A69"/>
    <w:rsid w:val="008E5C6A"/>
    <w:rsid w:val="008F01B7"/>
    <w:rsid w:val="008F3789"/>
    <w:rsid w:val="008F686C"/>
    <w:rsid w:val="009148DE"/>
    <w:rsid w:val="009162ED"/>
    <w:rsid w:val="00920E43"/>
    <w:rsid w:val="00937A5E"/>
    <w:rsid w:val="00941E30"/>
    <w:rsid w:val="00953E28"/>
    <w:rsid w:val="00962985"/>
    <w:rsid w:val="009777D9"/>
    <w:rsid w:val="0097790D"/>
    <w:rsid w:val="00991B88"/>
    <w:rsid w:val="00993C1B"/>
    <w:rsid w:val="009A5753"/>
    <w:rsid w:val="009A579D"/>
    <w:rsid w:val="009A638E"/>
    <w:rsid w:val="009C2B70"/>
    <w:rsid w:val="009D529F"/>
    <w:rsid w:val="009E0E07"/>
    <w:rsid w:val="009E2AAF"/>
    <w:rsid w:val="009E3297"/>
    <w:rsid w:val="009F734F"/>
    <w:rsid w:val="00A1055C"/>
    <w:rsid w:val="00A128E9"/>
    <w:rsid w:val="00A204A9"/>
    <w:rsid w:val="00A246B6"/>
    <w:rsid w:val="00A3781E"/>
    <w:rsid w:val="00A4185D"/>
    <w:rsid w:val="00A44F16"/>
    <w:rsid w:val="00A47BE6"/>
    <w:rsid w:val="00A47E70"/>
    <w:rsid w:val="00A50CF0"/>
    <w:rsid w:val="00A64E32"/>
    <w:rsid w:val="00A7671C"/>
    <w:rsid w:val="00A8048A"/>
    <w:rsid w:val="00A84064"/>
    <w:rsid w:val="00A935FE"/>
    <w:rsid w:val="00AA2CBC"/>
    <w:rsid w:val="00AB75B6"/>
    <w:rsid w:val="00AC3CB4"/>
    <w:rsid w:val="00AC5820"/>
    <w:rsid w:val="00AD0D45"/>
    <w:rsid w:val="00AD1CD8"/>
    <w:rsid w:val="00AE537C"/>
    <w:rsid w:val="00AF0260"/>
    <w:rsid w:val="00B07E59"/>
    <w:rsid w:val="00B103A2"/>
    <w:rsid w:val="00B258BB"/>
    <w:rsid w:val="00B3628B"/>
    <w:rsid w:val="00B42BFD"/>
    <w:rsid w:val="00B43375"/>
    <w:rsid w:val="00B51248"/>
    <w:rsid w:val="00B51813"/>
    <w:rsid w:val="00B536A9"/>
    <w:rsid w:val="00B54DAE"/>
    <w:rsid w:val="00B65D70"/>
    <w:rsid w:val="00B67B97"/>
    <w:rsid w:val="00B823DB"/>
    <w:rsid w:val="00B968C8"/>
    <w:rsid w:val="00BA3EC5"/>
    <w:rsid w:val="00BA51D9"/>
    <w:rsid w:val="00BB1DE0"/>
    <w:rsid w:val="00BB5280"/>
    <w:rsid w:val="00BB5DFC"/>
    <w:rsid w:val="00BC22F0"/>
    <w:rsid w:val="00BC48DA"/>
    <w:rsid w:val="00BC74A2"/>
    <w:rsid w:val="00BD279D"/>
    <w:rsid w:val="00BD6BB8"/>
    <w:rsid w:val="00BE15E3"/>
    <w:rsid w:val="00C05894"/>
    <w:rsid w:val="00C2298F"/>
    <w:rsid w:val="00C24012"/>
    <w:rsid w:val="00C31031"/>
    <w:rsid w:val="00C321D2"/>
    <w:rsid w:val="00C406A8"/>
    <w:rsid w:val="00C420B1"/>
    <w:rsid w:val="00C4324E"/>
    <w:rsid w:val="00C43784"/>
    <w:rsid w:val="00C462F9"/>
    <w:rsid w:val="00C50788"/>
    <w:rsid w:val="00C610C3"/>
    <w:rsid w:val="00C61269"/>
    <w:rsid w:val="00C66BA2"/>
    <w:rsid w:val="00C8354F"/>
    <w:rsid w:val="00C849A0"/>
    <w:rsid w:val="00C95985"/>
    <w:rsid w:val="00CA69AB"/>
    <w:rsid w:val="00CA7D2C"/>
    <w:rsid w:val="00CB44CC"/>
    <w:rsid w:val="00CC5026"/>
    <w:rsid w:val="00CC68D0"/>
    <w:rsid w:val="00CF3441"/>
    <w:rsid w:val="00D03794"/>
    <w:rsid w:val="00D03F9A"/>
    <w:rsid w:val="00D0481B"/>
    <w:rsid w:val="00D0677B"/>
    <w:rsid w:val="00D06D51"/>
    <w:rsid w:val="00D24991"/>
    <w:rsid w:val="00D31793"/>
    <w:rsid w:val="00D34E5E"/>
    <w:rsid w:val="00D47F22"/>
    <w:rsid w:val="00D50255"/>
    <w:rsid w:val="00D571AB"/>
    <w:rsid w:val="00D66520"/>
    <w:rsid w:val="00D666BE"/>
    <w:rsid w:val="00D67004"/>
    <w:rsid w:val="00D704B9"/>
    <w:rsid w:val="00D91406"/>
    <w:rsid w:val="00DA4DC7"/>
    <w:rsid w:val="00DE34CF"/>
    <w:rsid w:val="00DE7626"/>
    <w:rsid w:val="00DF0EAF"/>
    <w:rsid w:val="00DF36D2"/>
    <w:rsid w:val="00DF6C79"/>
    <w:rsid w:val="00E139D5"/>
    <w:rsid w:val="00E13F3D"/>
    <w:rsid w:val="00E259B2"/>
    <w:rsid w:val="00E27470"/>
    <w:rsid w:val="00E30489"/>
    <w:rsid w:val="00E31796"/>
    <w:rsid w:val="00E34898"/>
    <w:rsid w:val="00E65576"/>
    <w:rsid w:val="00E65B1B"/>
    <w:rsid w:val="00E8304C"/>
    <w:rsid w:val="00E8505D"/>
    <w:rsid w:val="00E95ED5"/>
    <w:rsid w:val="00E973E8"/>
    <w:rsid w:val="00EB09B7"/>
    <w:rsid w:val="00EC2DF2"/>
    <w:rsid w:val="00ED65E5"/>
    <w:rsid w:val="00ED6C5F"/>
    <w:rsid w:val="00EE5422"/>
    <w:rsid w:val="00EE7D7C"/>
    <w:rsid w:val="00EF5778"/>
    <w:rsid w:val="00F13791"/>
    <w:rsid w:val="00F137E3"/>
    <w:rsid w:val="00F25D98"/>
    <w:rsid w:val="00F300FB"/>
    <w:rsid w:val="00F4085B"/>
    <w:rsid w:val="00F41C9A"/>
    <w:rsid w:val="00F512B2"/>
    <w:rsid w:val="00F56933"/>
    <w:rsid w:val="00F56C42"/>
    <w:rsid w:val="00F67FEE"/>
    <w:rsid w:val="00F717BF"/>
    <w:rsid w:val="00F759F2"/>
    <w:rsid w:val="00F7684F"/>
    <w:rsid w:val="00F84D41"/>
    <w:rsid w:val="00F92CA1"/>
    <w:rsid w:val="00F94D87"/>
    <w:rsid w:val="00F9616A"/>
    <w:rsid w:val="00F96796"/>
    <w:rsid w:val="00FA2B70"/>
    <w:rsid w:val="00FB6386"/>
    <w:rsid w:val="00FB7807"/>
    <w:rsid w:val="00FC410D"/>
    <w:rsid w:val="00FD2123"/>
    <w:rsid w:val="00FE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DF4ECA"/>
  <w15:docId w15:val="{5DD9AFFC-DA31-4B23-97E1-747492814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B7807"/>
    <w:pPr>
      <w:ind w:firstLineChars="200" w:firstLine="420"/>
    </w:pPr>
  </w:style>
  <w:style w:type="character" w:styleId="HTMLCite">
    <w:name w:val="HTML Cite"/>
    <w:unhideWhenUsed/>
    <w:qFormat/>
    <w:rsid w:val="0040719D"/>
    <w:rPr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enpengchong@datangmobile.cn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F9BF4-CE82-4C45-A4E4-A133AF258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24</Pages>
  <Words>6127</Words>
  <Characters>34928</Characters>
  <Application>Microsoft Office Word</Application>
  <DocSecurity>0</DocSecurity>
  <Lines>291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40974</CharactersWithSpaces>
  <SharedDoc>false</SharedDoc>
  <HLinks>
    <vt:vector size="24" baseType="variant">
      <vt:variant>
        <vt:i4>6029423</vt:i4>
      </vt:variant>
      <vt:variant>
        <vt:i4>74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3</cp:revision>
  <cp:lastPrinted>1900-12-31T16:00:00Z</cp:lastPrinted>
  <dcterms:created xsi:type="dcterms:W3CDTF">2021-12-21T15:45:00Z</dcterms:created>
  <dcterms:modified xsi:type="dcterms:W3CDTF">2021-12-21T15:45:00Z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