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FE02E" w14:textId="77777777" w:rsidR="00D021AB" w:rsidRDefault="00D021AB" w:rsidP="00D021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0E54">
        <w:fldChar w:fldCharType="begin"/>
      </w:r>
      <w:r w:rsidR="00070E54">
        <w:instrText xml:space="preserve"> DOCPROPERTY  TSG/WGRef  \* MERGEFORMAT </w:instrText>
      </w:r>
      <w:r w:rsidR="00070E54">
        <w:fldChar w:fldCharType="separate"/>
      </w:r>
      <w:r>
        <w:rPr>
          <w:b/>
          <w:noProof/>
          <w:sz w:val="24"/>
        </w:rPr>
        <w:t>RAN5</w:t>
      </w:r>
      <w:r w:rsidR="00070E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70E54">
        <w:fldChar w:fldCharType="begin"/>
      </w:r>
      <w:r w:rsidR="00070E54">
        <w:instrText xml:space="preserve"> DOCPROPERTY  MtgSeq  \* MERGEFORMAT </w:instrText>
      </w:r>
      <w:r w:rsidR="00070E54">
        <w:fldChar w:fldCharType="separate"/>
      </w:r>
      <w:r w:rsidRPr="00EB09B7">
        <w:rPr>
          <w:b/>
          <w:noProof/>
          <w:sz w:val="24"/>
        </w:rPr>
        <w:t>2021</w:t>
      </w:r>
      <w:r w:rsidR="00070E54">
        <w:rPr>
          <w:b/>
          <w:noProof/>
          <w:sz w:val="24"/>
        </w:rPr>
        <w:fldChar w:fldCharType="end"/>
      </w:r>
      <w:r w:rsidR="00070E54">
        <w:fldChar w:fldCharType="begin"/>
      </w:r>
      <w:r w:rsidR="00070E54">
        <w:instrText xml:space="preserve"> DOCPROPERTY  MtgTitle  \* MERGEFORMAT </w:instrText>
      </w:r>
      <w:r w:rsidR="00070E54">
        <w:fldChar w:fldCharType="separate"/>
      </w:r>
      <w:r>
        <w:rPr>
          <w:b/>
          <w:noProof/>
          <w:sz w:val="24"/>
        </w:rPr>
        <w:t>-TTCN email</w:t>
      </w:r>
      <w:r w:rsidR="00070E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70E54">
        <w:fldChar w:fldCharType="begin"/>
      </w:r>
      <w:r w:rsidR="00070E54">
        <w:instrText xml:space="preserve"> DOCPROPERTY  Tdoc#  \* MERGEFORMAT </w:instrText>
      </w:r>
      <w:r w:rsidR="00070E54">
        <w:fldChar w:fldCharType="separate"/>
      </w:r>
      <w:r w:rsidRPr="00E13F3D">
        <w:rPr>
          <w:b/>
          <w:i/>
          <w:noProof/>
          <w:sz w:val="28"/>
        </w:rPr>
        <w:t>R5s21</w:t>
      </w:r>
      <w:r w:rsidR="00AF095E">
        <w:rPr>
          <w:rFonts w:hint="eastAsia"/>
          <w:b/>
          <w:i/>
          <w:noProof/>
          <w:sz w:val="28"/>
          <w:lang w:eastAsia="zh-CN"/>
        </w:rPr>
        <w:t>1</w:t>
      </w:r>
      <w:r w:rsidR="00B443E6">
        <w:rPr>
          <w:rFonts w:hint="eastAsia"/>
          <w:b/>
          <w:i/>
          <w:noProof/>
          <w:sz w:val="28"/>
          <w:lang w:eastAsia="zh-CN"/>
        </w:rPr>
        <w:t>691</w:t>
      </w:r>
      <w:r w:rsidR="00070E54">
        <w:rPr>
          <w:b/>
          <w:i/>
          <w:noProof/>
          <w:sz w:val="28"/>
          <w:lang w:eastAsia="zh-CN"/>
        </w:rPr>
        <w:fldChar w:fldCharType="end"/>
      </w:r>
    </w:p>
    <w:p w14:paraId="30483D6C" w14:textId="77777777" w:rsidR="00D021AB" w:rsidRDefault="00070E54" w:rsidP="00D021A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1A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1AB">
        <w:rPr>
          <w:b/>
          <w:noProof/>
          <w:sz w:val="24"/>
        </w:rPr>
        <w:t xml:space="preserve">, </w:t>
      </w:r>
      <w:r w:rsidR="00D021AB">
        <w:fldChar w:fldCharType="begin"/>
      </w:r>
      <w:r w:rsidR="00D021AB">
        <w:instrText xml:space="preserve"> DOCPROPERTY  Country  \* MERGEFORMAT </w:instrText>
      </w:r>
      <w:r w:rsidR="00D021AB">
        <w:fldChar w:fldCharType="end"/>
      </w:r>
      <w:r w:rsidR="00D021A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1AB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D021A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1AB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1AB" w14:paraId="02880D8A" w14:textId="77777777" w:rsidTr="007C2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9239C" w14:textId="77777777" w:rsidR="00D021AB" w:rsidRDefault="00D021AB" w:rsidP="007C2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021AB" w14:paraId="0A7A96D8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7C0FE5" w14:textId="77777777"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1AB" w14:paraId="4FC94BF3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98E00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73819A37" w14:textId="77777777" w:rsidTr="007C2796">
        <w:tc>
          <w:tcPr>
            <w:tcW w:w="142" w:type="dxa"/>
            <w:tcBorders>
              <w:left w:val="single" w:sz="4" w:space="0" w:color="auto"/>
            </w:tcBorders>
          </w:tcPr>
          <w:p w14:paraId="78737AB9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37F60F" w14:textId="77777777" w:rsidR="00D021AB" w:rsidRPr="00410371" w:rsidRDefault="00070E54" w:rsidP="007C2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21A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E751D3" w14:textId="77777777"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3AE437" w14:textId="77777777" w:rsidR="00D021AB" w:rsidRPr="00410371" w:rsidRDefault="00AF095E" w:rsidP="00170F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70FD3">
              <w:rPr>
                <w:rFonts w:hint="eastAsia"/>
                <w:b/>
                <w:noProof/>
                <w:sz w:val="28"/>
                <w:lang w:eastAsia="zh-CN"/>
              </w:rPr>
              <w:t>216</w:t>
            </w:r>
          </w:p>
        </w:tc>
        <w:tc>
          <w:tcPr>
            <w:tcW w:w="709" w:type="dxa"/>
          </w:tcPr>
          <w:p w14:paraId="2952121C" w14:textId="77777777" w:rsidR="00D021AB" w:rsidRDefault="00D021AB" w:rsidP="007C2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8D8706" w14:textId="77777777" w:rsidR="00D021AB" w:rsidRPr="00410371" w:rsidRDefault="00070E54" w:rsidP="007C2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021A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C81DCA0" w14:textId="77777777" w:rsidR="00D021AB" w:rsidRDefault="00D021AB" w:rsidP="007C2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F9D219" w14:textId="77777777" w:rsidR="00D021AB" w:rsidRPr="00410371" w:rsidRDefault="00070E54" w:rsidP="00170F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21AB" w:rsidRPr="00410371">
              <w:rPr>
                <w:b/>
                <w:noProof/>
                <w:sz w:val="28"/>
              </w:rPr>
              <w:t>1</w:t>
            </w:r>
            <w:r w:rsidR="00170FD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D021AB" w:rsidRPr="00410371">
              <w:rPr>
                <w:b/>
                <w:noProof/>
                <w:sz w:val="28"/>
              </w:rPr>
              <w:t>.</w:t>
            </w:r>
            <w:r w:rsidR="00170FD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D021A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FDD92F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5E2E4FEC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062E62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3BCCC98B" w14:textId="77777777" w:rsidTr="007C2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BD0746" w14:textId="77777777" w:rsidR="00D021AB" w:rsidRPr="00F25D98" w:rsidRDefault="00D021AB" w:rsidP="007C2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1AB" w14:paraId="1075A622" w14:textId="77777777" w:rsidTr="007C2796">
        <w:tc>
          <w:tcPr>
            <w:tcW w:w="9641" w:type="dxa"/>
            <w:gridSpan w:val="9"/>
          </w:tcPr>
          <w:p w14:paraId="3A5CAD6B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732C0A" w14:textId="77777777" w:rsidR="00D021AB" w:rsidRDefault="00D021AB" w:rsidP="00D021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1AB" w14:paraId="50FAB249" w14:textId="77777777" w:rsidTr="007C2796">
        <w:tc>
          <w:tcPr>
            <w:tcW w:w="2835" w:type="dxa"/>
          </w:tcPr>
          <w:p w14:paraId="396D2C43" w14:textId="77777777" w:rsidR="00D021AB" w:rsidRDefault="00D021AB" w:rsidP="007C2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47DBC2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C67E03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D1F71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C108A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E3337C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3ADC1D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1B03A0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66E8B8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967363" w14:textId="77777777" w:rsidR="00D021AB" w:rsidRDefault="00D021AB" w:rsidP="00D021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1AB" w14:paraId="7EEE7487" w14:textId="77777777" w:rsidTr="007C2796">
        <w:tc>
          <w:tcPr>
            <w:tcW w:w="9640" w:type="dxa"/>
            <w:gridSpan w:val="11"/>
          </w:tcPr>
          <w:p w14:paraId="72D560C6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3772B844" w14:textId="77777777" w:rsidTr="007C2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F94EC3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4F6216" w14:textId="77777777" w:rsidR="00D021AB" w:rsidRDefault="00E85630" w:rsidP="002B5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021AB">
                <w:t xml:space="preserve">Correction </w:t>
              </w:r>
              <w:r w:rsidR="002B528A">
                <w:rPr>
                  <w:rFonts w:hint="eastAsia"/>
                  <w:lang w:eastAsia="zh-CN"/>
                </w:rPr>
                <w:t>of</w:t>
              </w:r>
              <w:r w:rsidR="00D021AB">
                <w:t xml:space="preserve"> NR5GC testcase </w:t>
              </w:r>
              <w:r w:rsidR="00B443E6">
                <w:t>9.1.4.1</w:t>
              </w:r>
            </w:fldSimple>
          </w:p>
        </w:tc>
      </w:tr>
      <w:tr w:rsidR="00D021AB" w14:paraId="5CBCBE48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4713CD1D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B0A527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285E0473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4FDCA653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E593A5" w14:textId="77777777" w:rsidR="00D021AB" w:rsidRDefault="00D95AC6" w:rsidP="004001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D95AC6">
              <w:t>Datang</w:t>
            </w:r>
            <w:proofErr w:type="spellEnd"/>
            <w:r w:rsidRPr="00D95AC6">
              <w:t xml:space="preserve"> </w:t>
            </w:r>
            <w:proofErr w:type="spellStart"/>
            <w:r w:rsidRPr="00D95AC6">
              <w:t>LinkTester</w:t>
            </w:r>
            <w:proofErr w:type="spellEnd"/>
            <w:r w:rsidR="004001A0">
              <w:rPr>
                <w:rFonts w:hint="eastAsia"/>
                <w:lang w:eastAsia="zh-CN"/>
              </w:rPr>
              <w:t xml:space="preserve"> Technology</w:t>
            </w:r>
          </w:p>
        </w:tc>
      </w:tr>
      <w:tr w:rsidR="00D021AB" w14:paraId="483BCBAA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39DD6BA5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7777CC" w14:textId="77777777"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021AB" w14:paraId="16664398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39010AA8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296F6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66214B63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6C3BEB2B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B9BF5D" w14:textId="77777777" w:rsidR="00D021AB" w:rsidRDefault="00070E54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21A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DEF3E9B" w14:textId="77777777" w:rsidR="00D021AB" w:rsidRDefault="00D021AB" w:rsidP="007C27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1A8C2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3FC41" w14:textId="77777777" w:rsidR="00D021AB" w:rsidRDefault="00070E54" w:rsidP="00B44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021AB">
              <w:rPr>
                <w:noProof/>
              </w:rPr>
              <w:t>2021-</w:t>
            </w:r>
            <w:r w:rsidR="00B443E6">
              <w:rPr>
                <w:rFonts w:hint="eastAsia"/>
                <w:noProof/>
                <w:lang w:eastAsia="zh-CN"/>
              </w:rPr>
              <w:t>11</w:t>
            </w:r>
            <w:r w:rsidR="00D021AB">
              <w:rPr>
                <w:noProof/>
              </w:rPr>
              <w:t>-</w:t>
            </w:r>
            <w:r w:rsidR="00B443E6">
              <w:rPr>
                <w:rFonts w:hint="eastAsia"/>
                <w:noProof/>
                <w:lang w:eastAsia="zh-CN"/>
              </w:rPr>
              <w:t>29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021AB" w14:paraId="2F55D0E7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265605E2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2C7EAD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488F1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065414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D44488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658196D7" w14:textId="77777777" w:rsidTr="007C2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3BE9F0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8A629F" w14:textId="77777777" w:rsidR="00D021AB" w:rsidRDefault="00070E54" w:rsidP="007C2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21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F63DB6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AA41B0" w14:textId="77777777" w:rsidR="00D021AB" w:rsidRDefault="00D021AB" w:rsidP="007C2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A6DD38" w14:textId="77777777" w:rsidR="00D021AB" w:rsidRDefault="00070E54" w:rsidP="004818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021AB">
              <w:rPr>
                <w:noProof/>
              </w:rPr>
              <w:t>Rel-1</w:t>
            </w:r>
            <w:r w:rsidR="00481888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021AB" w14:paraId="61FE1ED5" w14:textId="77777777" w:rsidTr="007C2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84ACB8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E2D6EC" w14:textId="77777777" w:rsidR="00D021AB" w:rsidRDefault="00D021AB" w:rsidP="007C2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5C11E5" w14:textId="77777777" w:rsidR="00D021AB" w:rsidRDefault="00D021AB" w:rsidP="007C2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276943" w14:textId="77777777" w:rsidR="00D021AB" w:rsidRPr="007C2097" w:rsidRDefault="00D021AB" w:rsidP="007C2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21AB" w14:paraId="295FE440" w14:textId="77777777" w:rsidTr="007C2796">
        <w:tc>
          <w:tcPr>
            <w:tcW w:w="1843" w:type="dxa"/>
          </w:tcPr>
          <w:p w14:paraId="6CF1B601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E04265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079005B3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430A2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A9856" w14:textId="77777777" w:rsidR="009E7820" w:rsidRDefault="009E7820" w:rsidP="009E7820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Due to OS limitation, e.g. </w:t>
            </w:r>
            <w:proofErr w:type="spellStart"/>
            <w:r>
              <w:rPr>
                <w:rFonts w:cs="Arial"/>
                <w:lang w:eastAsia="zh-CN"/>
              </w:rPr>
              <w:t>Andriod</w:t>
            </w:r>
            <w:proofErr w:type="spellEnd"/>
            <w:r>
              <w:rPr>
                <w:rFonts w:cs="Arial"/>
                <w:lang w:eastAsia="zh-CN"/>
              </w:rPr>
              <w:t xml:space="preserve"> S, the current data “</w:t>
            </w:r>
            <w:r w:rsidRPr="007A5C6C">
              <w:t>2010 12 April</w:t>
            </w:r>
            <w:r>
              <w:t>”</w:t>
            </w:r>
            <w:r>
              <w:rPr>
                <w:rFonts w:cs="Arial"/>
                <w:lang w:eastAsia="zh-CN"/>
              </w:rPr>
              <w:t xml:space="preserve"> is out of date and is not allowed to be set in UE when checking the NITZ by MMI. Therefore it is suggested to update the date to current local date.</w:t>
            </w:r>
          </w:p>
          <w:p w14:paraId="0B02DAC9" w14:textId="77777777" w:rsidR="00D021AB" w:rsidRPr="007049D2" w:rsidRDefault="00D021AB" w:rsidP="008F2FC8">
            <w:pPr>
              <w:pStyle w:val="B1"/>
              <w:ind w:left="0" w:firstLine="0"/>
              <w:rPr>
                <w:noProof/>
                <w:lang w:eastAsia="zh-CN"/>
              </w:rPr>
            </w:pPr>
          </w:p>
        </w:tc>
      </w:tr>
      <w:tr w:rsidR="00D021AB" w14:paraId="5CF28D53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74BBD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175D7" w14:textId="77777777" w:rsidR="00D021AB" w:rsidRPr="002A201C" w:rsidRDefault="00D021AB" w:rsidP="00D021AB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021AB" w14:paraId="27D1AB1F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48949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39114" w14:textId="77777777" w:rsidR="00D021AB" w:rsidRPr="006316B2" w:rsidRDefault="007049D2" w:rsidP="00D021AB">
            <w:pPr>
              <w:pStyle w:val="CRCoverPage"/>
              <w:spacing w:after="0"/>
              <w:rPr>
                <w:noProof/>
              </w:rPr>
            </w:pPr>
            <w:r w:rsidRPr="007049D2">
              <w:rPr>
                <w:noProof/>
                <w:lang w:val="en-US"/>
              </w:rPr>
              <w:t>1.</w:t>
            </w:r>
            <w:r w:rsidR="009E7820">
              <w:rPr>
                <w:rFonts w:cs="Arial"/>
                <w:lang w:eastAsia="zh-CN"/>
              </w:rPr>
              <w:t xml:space="preserve"> Set the date to local date in step 12.</w:t>
            </w:r>
          </w:p>
        </w:tc>
      </w:tr>
      <w:tr w:rsidR="00D021AB" w14:paraId="65D4202F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8BAB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0FCEF" w14:textId="77777777" w:rsidR="00D021AB" w:rsidRPr="00CF39F2" w:rsidRDefault="00D021AB" w:rsidP="00D021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21AB" w14:paraId="46B72017" w14:textId="7777777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E3903B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0E327" w14:textId="77777777" w:rsidR="00D021AB" w:rsidRPr="00CF39F2" w:rsidRDefault="00D021AB" w:rsidP="00D021A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D021AB" w14:paraId="2BF750A9" w14:textId="77777777" w:rsidTr="007C2796">
        <w:tc>
          <w:tcPr>
            <w:tcW w:w="2694" w:type="dxa"/>
            <w:gridSpan w:val="2"/>
          </w:tcPr>
          <w:p w14:paraId="7A56F2C9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AD0074" w14:textId="77777777"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094B615C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DE3A3C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FDA4" w14:textId="77777777" w:rsidR="00D021AB" w:rsidRDefault="00B443E6" w:rsidP="00D0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9.1.4.1</w:t>
            </w:r>
            <w:r w:rsidR="00D021AB">
              <w:rPr>
                <w:noProof/>
              </w:rPr>
              <w:t>.NR5GC</w:t>
            </w:r>
          </w:p>
        </w:tc>
      </w:tr>
      <w:tr w:rsidR="00D021AB" w14:paraId="6E26AB2F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2C5BD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8A9CB" w14:textId="77777777"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660C20BC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20D21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E89ED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3E01E4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DB7BE4" w14:textId="77777777"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2CC19B" w14:textId="77777777" w:rsidR="00D021AB" w:rsidRDefault="00D021AB" w:rsidP="00D02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21AB" w14:paraId="1788F39D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0CCCC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CD9BA9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94516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C3AA6" w14:textId="77777777"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A2F475" w14:textId="77777777"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D021AB" w14:paraId="0A22902C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68FF8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E174D" w14:textId="77777777" w:rsidR="00D021AB" w:rsidRDefault="00E0014E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0C8B3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B0722A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887E8" w14:textId="77777777"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D021AB" w14:paraId="49BBC8D7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1A6FF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707BA0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36DB0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D3B421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242DC" w14:textId="77777777"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D021AB" w14:paraId="13215681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4AE8E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95E3E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74DE1843" w14:textId="7777777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004E83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09B2F" w14:textId="77777777"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21AB" w:rsidRPr="008863B9" w14:paraId="504951C7" w14:textId="77777777" w:rsidTr="007C2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5C4E7" w14:textId="77777777" w:rsidR="00D021AB" w:rsidRPr="008863B9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6F7E34" w14:textId="77777777" w:rsidR="00D021AB" w:rsidRPr="008863B9" w:rsidRDefault="00D021AB" w:rsidP="00D021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21AB" w14:paraId="3692E1F2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324AD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2B692" w14:textId="77777777"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F2D1C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D65FF4D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02887" w14:textId="77777777" w:rsidR="009478EE" w:rsidRDefault="009478EE" w:rsidP="009478EE">
      <w:pPr>
        <w:rPr>
          <w:noProof/>
        </w:rPr>
      </w:pPr>
    </w:p>
    <w:p w14:paraId="0A1FB11E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907542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CDA78ED" w14:textId="77777777" w:rsidR="00B443E6" w:rsidRDefault="007A73E5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443E6" w:rsidRPr="00535125">
        <w:rPr>
          <w:rFonts w:ascii="Arial" w:hAnsi="Arial" w:cs="Arial"/>
          <w:iCs/>
        </w:rPr>
        <w:t>Table of Contents</w:t>
      </w:r>
      <w:r w:rsidR="00B443E6">
        <w:tab/>
      </w:r>
      <w:r w:rsidR="00B443E6">
        <w:fldChar w:fldCharType="begin"/>
      </w:r>
      <w:r w:rsidR="00B443E6">
        <w:instrText xml:space="preserve"> PAGEREF _Toc89075426 \h </w:instrText>
      </w:r>
      <w:r w:rsidR="00B443E6">
        <w:fldChar w:fldCharType="separate"/>
      </w:r>
      <w:r w:rsidR="00B443E6">
        <w:t>2</w:t>
      </w:r>
      <w:r w:rsidR="00B443E6">
        <w:fldChar w:fldCharType="end"/>
      </w:r>
    </w:p>
    <w:p w14:paraId="645E22AB" w14:textId="77777777" w:rsidR="00B443E6" w:rsidRDefault="00B443E6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535125">
        <w:rPr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53512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_Toc89075427 \h </w:instrText>
      </w:r>
      <w:r>
        <w:fldChar w:fldCharType="separate"/>
      </w:r>
      <w:r>
        <w:t>2</w:t>
      </w:r>
      <w:r>
        <w:fldChar w:fldCharType="end"/>
      </w:r>
    </w:p>
    <w:p w14:paraId="0A64DCA8" w14:textId="77777777" w:rsidR="00B443E6" w:rsidRDefault="00B443E6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535125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535125">
        <w:rPr>
          <w:rFonts w:cs="Arial"/>
          <w:b/>
          <w:color w:val="000000"/>
          <w:lang w:eastAsia="en-GB"/>
        </w:rPr>
        <w:t>Correction to function fl_TC_9_1_4_1_TestBody</w:t>
      </w:r>
      <w:r>
        <w:tab/>
      </w:r>
      <w:r>
        <w:fldChar w:fldCharType="begin"/>
      </w:r>
      <w:r>
        <w:instrText xml:space="preserve"> PAGEREF _Toc89075428 \h </w:instrText>
      </w:r>
      <w:r>
        <w:fldChar w:fldCharType="separate"/>
      </w:r>
      <w:r>
        <w:t>2</w:t>
      </w:r>
      <w:r>
        <w:fldChar w:fldCharType="end"/>
      </w:r>
    </w:p>
    <w:p w14:paraId="5A71C709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59ED925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9075427"/>
      <w:r w:rsidRPr="00854C55">
        <w:rPr>
          <w:b/>
        </w:rPr>
        <w:t>Corrections required</w:t>
      </w:r>
      <w:bookmarkEnd w:id="1"/>
      <w:bookmarkEnd w:id="2"/>
      <w:bookmarkEnd w:id="3"/>
    </w:p>
    <w:p w14:paraId="0A13E6EE" w14:textId="77777777" w:rsidR="005D27CA" w:rsidRDefault="005D27CA" w:rsidP="00C67156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907542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63E61" w:rsidRPr="00663E61">
        <w:rPr>
          <w:rFonts w:cs="Arial"/>
          <w:b/>
          <w:color w:val="000000"/>
          <w:lang w:eastAsia="en-GB"/>
        </w:rPr>
        <w:t xml:space="preserve">function </w:t>
      </w:r>
      <w:r w:rsidR="00C67156" w:rsidRPr="00C67156">
        <w:rPr>
          <w:rFonts w:cs="Arial"/>
          <w:b/>
          <w:color w:val="000000"/>
          <w:lang w:eastAsia="en-GB"/>
        </w:rPr>
        <w:t>fl_TC_9_1_4_1_TestBody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0818AD3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EB57" w14:textId="77777777" w:rsidR="005D27CA" w:rsidRDefault="00DD5925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28E4" w14:textId="77777777" w:rsidR="005D27CA" w:rsidRPr="00CC39F9" w:rsidRDefault="00C67156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81AFF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fl_TC_9_1_4_1_TestBody</w:t>
            </w:r>
          </w:p>
        </w:tc>
      </w:tr>
      <w:tr w:rsidR="000653B4" w14:paraId="27FB30B6" w14:textId="77777777" w:rsidTr="008F2FC8">
        <w:trPr>
          <w:trHeight w:val="119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D5AB" w14:textId="77777777" w:rsidR="000653B4" w:rsidRDefault="000653B4" w:rsidP="000653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C2B0" w14:textId="77777777" w:rsidR="00840349" w:rsidRPr="008F2FC8" w:rsidRDefault="008F2FC8" w:rsidP="008F2FC8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8F2FC8">
              <w:rPr>
                <w:rFonts w:cs="Arial"/>
                <w:lang w:eastAsia="zh-CN"/>
              </w:rPr>
              <w:t xml:space="preserve">Due to OS limitation, e.g. </w:t>
            </w:r>
            <w:proofErr w:type="spellStart"/>
            <w:r w:rsidRPr="008F2FC8">
              <w:rPr>
                <w:rFonts w:cs="Arial"/>
                <w:lang w:eastAsia="zh-CN"/>
              </w:rPr>
              <w:t>Andriod</w:t>
            </w:r>
            <w:proofErr w:type="spellEnd"/>
            <w:r w:rsidRPr="008F2FC8">
              <w:rPr>
                <w:rFonts w:cs="Arial"/>
                <w:lang w:eastAsia="zh-CN"/>
              </w:rPr>
              <w:t xml:space="preserve"> S, the current data “</w:t>
            </w:r>
            <w:r w:rsidRPr="007A5C6C">
              <w:t>2010 12 April</w:t>
            </w:r>
            <w:r>
              <w:t>”</w:t>
            </w:r>
            <w:r w:rsidRPr="008F2FC8">
              <w:rPr>
                <w:rFonts w:cs="Arial"/>
                <w:lang w:eastAsia="zh-CN"/>
              </w:rPr>
              <w:t xml:space="preserve"> is out of date and is not allowed to be set in UE when checking the NITZ by MMI. Therefore it is suggested to update the date to current local </w:t>
            </w:r>
            <w:r w:rsidR="007F34F3">
              <w:rPr>
                <w:rFonts w:cs="Arial"/>
                <w:lang w:eastAsia="zh-CN"/>
              </w:rPr>
              <w:t>date</w:t>
            </w:r>
            <w:r w:rsidR="007F34F3">
              <w:rPr>
                <w:rFonts w:cs="Arial" w:hint="eastAsia"/>
                <w:lang w:eastAsia="zh-CN"/>
              </w:rPr>
              <w:t xml:space="preserve"> or a new time in future.</w:t>
            </w:r>
          </w:p>
          <w:p w14:paraId="38DE8AF1" w14:textId="77777777" w:rsidR="008F2FC8" w:rsidRPr="008F2FC8" w:rsidRDefault="008F2FC8" w:rsidP="008F2FC8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</w:p>
          <w:p w14:paraId="4C851172" w14:textId="77777777" w:rsidR="006461B9" w:rsidRPr="002F2D52" w:rsidRDefault="006461B9" w:rsidP="006461B9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N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ote :it is supported with a prose CR.</w:t>
            </w:r>
          </w:p>
        </w:tc>
      </w:tr>
      <w:tr w:rsidR="00D3641F" w14:paraId="261C183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77FA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A510" w14:textId="77777777" w:rsidR="00840349" w:rsidRPr="006316B2" w:rsidRDefault="00A17401" w:rsidP="008F2FC8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proofErr w:type="gramStart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M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odify  </w:t>
            </w:r>
            <w:r w:rsidR="008F2FC8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2010</w:t>
            </w:r>
            <w:proofErr w:type="gramEnd"/>
            <w:r w:rsidR="008F2FC8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 to 2030.</w:t>
            </w:r>
          </w:p>
        </w:tc>
      </w:tr>
      <w:tr w:rsidR="00D3641F" w14:paraId="553384C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3281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32A4" w14:textId="77777777" w:rsidR="00D3641F" w:rsidRPr="00CC39F9" w:rsidRDefault="00C67156" w:rsidP="00D3641F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C67156">
              <w:rPr>
                <w:rFonts w:ascii="Arial" w:hAnsi="Arial" w:cs="Arial"/>
                <w:lang w:eastAsia="en-GB"/>
              </w:rPr>
              <w:t>ConfigurationUpdate_NR5GC.ttcn</w:t>
            </w:r>
          </w:p>
        </w:tc>
      </w:tr>
      <w:tr w:rsidR="00D3641F" w14:paraId="6A71C63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F5BF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701D" w14:textId="58BABE36" w:rsidR="00D3641F" w:rsidRPr="00440AE0" w:rsidRDefault="00440AE0" w:rsidP="00D3641F">
            <w:pPr>
              <w:rPr>
                <w:rFonts w:ascii="Arial" w:hAnsi="Arial"/>
                <w:highlight w:val="magenta"/>
                <w:lang w:eastAsia="zh-CN"/>
              </w:rPr>
            </w:pPr>
            <w:r w:rsidRPr="00440AE0">
              <w:rPr>
                <w:rFonts w:ascii="Arial" w:hAnsi="Arial"/>
                <w:highlight w:val="magenta"/>
                <w:lang w:eastAsia="zh-CN"/>
              </w:rPr>
              <w:t>Having a fixed date allows for repeatability between test runs.  Decision postponed until outcome of prose CR at RAN5</w:t>
            </w:r>
          </w:p>
        </w:tc>
      </w:tr>
    </w:tbl>
    <w:p w14:paraId="29CD7F2D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B94A35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D27CA" w:rsidRPr="00CD057D" w14:paraId="260726C7" w14:textId="77777777" w:rsidTr="00EA13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DB3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function fl_TC_9_1_4_1_TestBody() runs on NR5GC_PTC</w:t>
            </w:r>
          </w:p>
          <w:p w14:paraId="19266C5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14:paraId="7216C30E" w14:textId="77777777" w:rsidR="00581AFF" w:rsidRPr="00581AFF" w:rsidRDefault="00581AFF" w:rsidP="003939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  <w:r w:rsidR="0039399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</w:t>
            </w:r>
          </w:p>
          <w:p w14:paraId="6E45E98B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0B1D6446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5-11"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019C7EC4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f_NR5GC_RRCIdleToConnected_Steps2_4(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14:paraId="6BB7D48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f_NR5GC_RRC_ConnectedState3N_Steps5_8(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14:paraId="0662440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02D76F1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f_UT_AT_SubscribeTimeZoneReporting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(UT); // @sic R5s200573 sic@</w:t>
            </w:r>
          </w:p>
          <w:p w14:paraId="1DCEB7C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f_UT_AT_TriggerTimezoneReport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(UT, "20</w:t>
            </w:r>
            <w:r w:rsidRPr="00393990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1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0", "04", "12", "13", "??", "??", "\+04", "1");  // @sic R5s200573 sic@</w:t>
            </w:r>
          </w:p>
          <w:p w14:paraId="1E6E0E84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7F2F9CA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12"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609A273B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SRB.send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cas_NR_SRB_NasPdu_REQ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14DFFDD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tsc_NR_RbId_SRB2,</w:t>
            </w:r>
          </w:p>
          <w:p w14:paraId="701A012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cs_TimingInfo_Now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30AB7CD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cs_NG_NAS_Request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tsc_SHT_IntegrityProtected_Ciphered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3DE193E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cs_NG_CONFIGURATION_UPDATE_COMMAND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(-, -, -, -, -,</w:t>
            </w:r>
          </w:p>
          <w:p w14:paraId="11F3130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cs_NetworkName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('43'O,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v_FullNameString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14:paraId="352DC9C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cs_NetworkName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('45'O,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v_ShortNameString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 // @sic R5-198186 sic@</w:t>
            </w:r>
          </w:p>
          <w:p w14:paraId="38A3007B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cs_TimeZone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('40'O), // @sic R5-198186 sic@</w:t>
            </w:r>
          </w:p>
          <w:p w14:paraId="60564E1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cs_TimeZoneAndTime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('0</w:t>
            </w:r>
            <w:r w:rsidRPr="00393990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1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'O, '40'O, '21'O, '31'O, '83'O, '25'O,'40'O),</w:t>
            </w:r>
          </w:p>
          <w:p w14:paraId="69FDC4C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cs_DaylightSavingTime_tlv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('01'B))))); // @sic R5-198186 sic@</w:t>
            </w:r>
          </w:p>
          <w:p w14:paraId="477307F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2306853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4C31AF6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13"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2922D82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t_T3555.start;</w:t>
            </w:r>
          </w:p>
          <w:p w14:paraId="38CA88C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alt{</w:t>
            </w:r>
          </w:p>
          <w:p w14:paraId="4CED76B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car_NR_SRB_NasPdu_IND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tsc_NR_RbId_SRB2,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cr_NG_NAS_Ind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tsc_SHT_IntegrityProtected_Ciphered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4CEFDDB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cr_NG_CONFIGURATION_UPDATE_COMPLETE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)))</w:t>
            </w:r>
          </w:p>
          <w:p w14:paraId="291A694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14:paraId="7545F64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13");</w:t>
            </w:r>
          </w:p>
          <w:p w14:paraId="1804E23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14:paraId="0E667634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 t_T3555.timeout {}</w:t>
            </w:r>
          </w:p>
          <w:p w14:paraId="0BD15ACC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7994F68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62C2C8F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f_UT_AT_CheckTimezoneReport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(UT); // CTZE response expected @sic R5s200573 sic@</w:t>
            </w:r>
          </w:p>
          <w:p w14:paraId="65A4E52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01F8DEB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14"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438402F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3A73AA2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"20</w:t>
            </w:r>
            <w:r w:rsidRPr="00393990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1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0/04/12,14:[0-9]#(2):[0-9]#(2)", // TZ GMT+1,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dst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(1 char) ignored, check date and hour, ignore mins, secs @sic R5s200903 sic@</w:t>
            </w:r>
          </w:p>
          <w:p w14:paraId="0254AAB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(UT and local time zone)",</w:t>
            </w:r>
          </w:p>
          <w:p w14:paraId="0526CA1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v_Expression_CTZR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3C23750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2);</w:t>
            </w:r>
          </w:p>
          <w:p w14:paraId="374D5F8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E55BDD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"1", // DST=1</w:t>
            </w:r>
          </w:p>
          <w:p w14:paraId="2A60C31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 DST",</w:t>
            </w:r>
          </w:p>
          <w:p w14:paraId="5D29F97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v_Expression_CTZR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E5514F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1);</w:t>
            </w:r>
          </w:p>
          <w:p w14:paraId="1112186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f_UT_ChkOperatorName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(UT, LONG_NAME);</w:t>
            </w:r>
          </w:p>
          <w:p w14:paraId="7E3FFF7C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78393BD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v_FullNameString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46B9BAC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"Step 14 (long network name)");</w:t>
            </w:r>
          </w:p>
          <w:p w14:paraId="5E3FB1D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f_UT_ChkOperatorName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(UT, SHORT_NAME);</w:t>
            </w:r>
          </w:p>
          <w:p w14:paraId="4C95A85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46816C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v_ShortNameString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483DBB56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"Step 14 (short network name)");</w:t>
            </w:r>
          </w:p>
          <w:p w14:paraId="0348A83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f_UT_ChkTimeZone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(UT);</w:t>
            </w:r>
          </w:p>
          <w:p w14:paraId="1568FA0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774CA80C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"*[0-9]#(2)/[0-9]#(2)/[0-9]#(2),[0-9]#(2):[0-9]#(2):[0-9]#(2)\+04*", // only TZ to be checked</w:t>
            </w:r>
          </w:p>
          <w:p w14:paraId="52D7CC7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(local time zone)");</w:t>
            </w:r>
          </w:p>
          <w:p w14:paraId="3BCBF80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1AF6F59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14");</w:t>
            </w:r>
          </w:p>
          <w:p w14:paraId="0F39766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2A803C9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15"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14A21BCB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Switch off the UE</w:t>
            </w:r>
          </w:p>
          <w:p w14:paraId="2A10FC8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f_NR_UE_DeRegisterOnSwitchOff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STATE_CONNECTED_3A);</w:t>
            </w:r>
          </w:p>
          <w:p w14:paraId="68B4D9A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7D0FADBE" w14:textId="77777777" w:rsidR="00581AFF" w:rsidRDefault="00581AFF" w:rsidP="00581AFF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</w:t>
            </w:r>
          </w:p>
          <w:p w14:paraId="5D89417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</w:p>
          <w:p w14:paraId="75A069C8" w14:textId="77777777" w:rsidR="00BA5195" w:rsidRPr="00B04335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14:paraId="7B67635A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85B635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D27CA" w:rsidRPr="00CD057D" w14:paraId="6D99DEE0" w14:textId="77777777" w:rsidTr="00EA13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CF4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function fl_TC_9_1_4_1_TestBody() runs on NR5GC_PTC</w:t>
            </w:r>
          </w:p>
          <w:p w14:paraId="6E09B05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14:paraId="04BFC637" w14:textId="77777777" w:rsidR="00581AFF" w:rsidRPr="00581AFF" w:rsidRDefault="00581AFF" w:rsidP="003939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  <w:r w:rsidR="0039399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</w:t>
            </w:r>
          </w:p>
          <w:p w14:paraId="4C23EB2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900C90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5-11"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4E2BE7A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f_NR5GC_RRCIdleToConnected_Steps2_4(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14:paraId="0563E08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f_NR5GC_RRC_ConnectedState3N_Steps5_8(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14:paraId="63A90DC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678285B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f_UT_AT_SubscribeTimeZoneReporting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(UT); // @sic R5s200573 sic@</w:t>
            </w:r>
          </w:p>
          <w:p w14:paraId="155102C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f_UT_AT_TriggerTimezoneReport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(UT, "20</w:t>
            </w:r>
            <w:r w:rsidR="00393990" w:rsidRPr="00393990">
              <w:rPr>
                <w:rFonts w:ascii="Arial" w:hAnsi="Arial" w:cs="Arial" w:hint="eastAsia"/>
                <w:color w:val="000000"/>
                <w:sz w:val="18"/>
                <w:szCs w:val="18"/>
                <w:highlight w:val="yellow"/>
                <w:shd w:val="clear" w:color="auto" w:fill="FFFFFF"/>
                <w:lang w:eastAsia="zh-CN"/>
              </w:rPr>
              <w:t>3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0", "04", "12", "13", "??", "??", "\+04", "1");  // @sic R5s200573 sic@</w:t>
            </w:r>
          </w:p>
          <w:p w14:paraId="5FE3FD0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486E0D7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12"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410782F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SRB.send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cas_NR_SRB_NasPdu_REQ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58383DC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tsc_NR_RbId_SRB2,</w:t>
            </w:r>
          </w:p>
          <w:p w14:paraId="00A70BC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cs_TimingInfo_Now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37ACCB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cs_NG_NAS_Request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tsc_SHT_IntegrityProtected_Ciphered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390D88D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cs_NG_CONFIGURATION_UPDATE_COMMAND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(-, -, -, -, -,</w:t>
            </w:r>
          </w:p>
          <w:p w14:paraId="5748649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cs_NetworkName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('43'O,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v_FullNameString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14:paraId="0F4785A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cs_NetworkName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('45'O,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v_ShortNameString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 // @sic R5-198186 sic@</w:t>
            </w:r>
          </w:p>
          <w:p w14:paraId="45DEB26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cs_TimeZone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('40'O), // @sic R5-198186 sic@</w:t>
            </w:r>
          </w:p>
          <w:p w14:paraId="0B6FF53D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cs_TimeZoneAndTime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('0</w:t>
            </w:r>
            <w:r w:rsidR="00393990" w:rsidRPr="00393990">
              <w:rPr>
                <w:rFonts w:ascii="Arial" w:hAnsi="Arial" w:cs="Arial" w:hint="eastAsia"/>
                <w:color w:val="000000"/>
                <w:sz w:val="18"/>
                <w:szCs w:val="18"/>
                <w:highlight w:val="yellow"/>
                <w:shd w:val="clear" w:color="auto" w:fill="FFFFFF"/>
                <w:lang w:eastAsia="zh-CN"/>
              </w:rPr>
              <w:t>3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'O, '40'O, '21'O, '31'O, '83'O, '25'O,'40'O),</w:t>
            </w:r>
          </w:p>
          <w:p w14:paraId="611FDF6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cs_DaylightSavingTime_tlv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('01'B))))); // @sic R5-198186 sic@</w:t>
            </w:r>
          </w:p>
          <w:p w14:paraId="1EC96B4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30243604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7839010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//@siclog "Steps 13"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3DE977FB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t_T3555.start;</w:t>
            </w:r>
          </w:p>
          <w:p w14:paraId="40ACBD9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alt{</w:t>
            </w:r>
          </w:p>
          <w:p w14:paraId="3DF10DF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car_NR_SRB_NasPdu_IND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tsc_NR_RbId_SRB2,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cr_NG_NAS_Ind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tsc_SHT_IntegrityProtected_Ciphered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63B074B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cr_NG_CONFIGURATION_UPDATE_COMPLETE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)))</w:t>
            </w:r>
          </w:p>
          <w:p w14:paraId="037BA4F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14:paraId="39739E6C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13");</w:t>
            </w:r>
          </w:p>
          <w:p w14:paraId="23916C2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14:paraId="1CEEE29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 t_T3555.timeout {}</w:t>
            </w:r>
          </w:p>
          <w:p w14:paraId="1378A80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14:paraId="16D4071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5F1FD2D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f_UT_AT_CheckTimezoneReport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(UT); // CTZE response expected @sic R5s200573 sic@</w:t>
            </w:r>
          </w:p>
          <w:p w14:paraId="62E78C3E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7FC0B1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14"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4B41CEF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36ADA54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"20</w:t>
            </w:r>
            <w:r w:rsidR="00393990" w:rsidRPr="00393990">
              <w:rPr>
                <w:rFonts w:ascii="Arial" w:hAnsi="Arial" w:cs="Arial" w:hint="eastAsia"/>
                <w:color w:val="000000"/>
                <w:sz w:val="18"/>
                <w:szCs w:val="18"/>
                <w:highlight w:val="yellow"/>
                <w:shd w:val="clear" w:color="auto" w:fill="FFFFFF"/>
                <w:lang w:eastAsia="zh-CN"/>
              </w:rPr>
              <w:t>3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0/04/12,14:[0-9]#(2):[0-9]#(2)", // TZ GMT+1,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dst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(1 char) ignored, check date and hour, ignore mins, secs @sic R5s200903 sic@</w:t>
            </w:r>
          </w:p>
          <w:p w14:paraId="3EA9B26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(UT and local time zone)",</w:t>
            </w:r>
          </w:p>
          <w:p w14:paraId="0F2E536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v_Expression_CTZR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7F41F6B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2);</w:t>
            </w:r>
          </w:p>
          <w:p w14:paraId="20A2F76B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6FA800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"1", // DST=1</w:t>
            </w:r>
          </w:p>
          <w:p w14:paraId="730ED40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 DST",</w:t>
            </w:r>
          </w:p>
          <w:p w14:paraId="1AE7F212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v_Expression_CTZR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4F3E6FE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1);</w:t>
            </w:r>
          </w:p>
          <w:p w14:paraId="2959040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f_UT_ChkOperatorName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(UT, LONG_NAME);</w:t>
            </w:r>
          </w:p>
          <w:p w14:paraId="56FC897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3131620F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v_FullNameString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4E8BA128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"Step 14 (long network name)");</w:t>
            </w:r>
          </w:p>
          <w:p w14:paraId="5DB24ED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f_UT_ChkOperatorName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(UT, SHORT_NAME);</w:t>
            </w:r>
          </w:p>
          <w:p w14:paraId="1C87DA7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2D3BAFA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v_ShortNameString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2FB8DCD1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"Step 14 (short network name)");</w:t>
            </w:r>
          </w:p>
          <w:p w14:paraId="61FC092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f_UT_ChkTimeZone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(UT);</w:t>
            </w:r>
          </w:p>
          <w:p w14:paraId="1CF80519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71E8411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"*[0-9]#(2)/[0-9]#(2)/[0-9]#(2),[0-9]#(2):[0-9]#(2):[0-9]#(2)\+04*", // only TZ to be checked</w:t>
            </w:r>
          </w:p>
          <w:p w14:paraId="7615BAE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(local time zone)");</w:t>
            </w:r>
          </w:p>
          <w:p w14:paraId="3AAF84D6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7A87CEA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14");</w:t>
            </w:r>
          </w:p>
          <w:p w14:paraId="470F8607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39959E9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15"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3BF133B0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Switch off the UE</w:t>
            </w:r>
          </w:p>
          <w:p w14:paraId="2F58A8F3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f_NR_UE_DeRegisterOnSwitchOff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STATE_CONNECTED_3A);</w:t>
            </w:r>
          </w:p>
          <w:p w14:paraId="77564D16" w14:textId="77777777" w:rsid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</w:p>
          <w:p w14:paraId="44D84AE4" w14:textId="77777777" w:rsid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</w:t>
            </w:r>
          </w:p>
          <w:p w14:paraId="38BDD715" w14:textId="77777777"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</w:p>
          <w:p w14:paraId="65F11AB1" w14:textId="77777777" w:rsidR="00CA2FA6" w:rsidRPr="00CD057D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}</w:t>
            </w:r>
          </w:p>
        </w:tc>
      </w:tr>
    </w:tbl>
    <w:p w14:paraId="43082AC4" w14:textId="77777777" w:rsidR="00EC295E" w:rsidRDefault="00EC295E" w:rsidP="00564BD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C295E" w:rsidSect="00EA138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394B0" w14:textId="77777777" w:rsidR="00070E54" w:rsidRDefault="00070E54">
      <w:r>
        <w:separator/>
      </w:r>
    </w:p>
  </w:endnote>
  <w:endnote w:type="continuationSeparator" w:id="0">
    <w:p w14:paraId="066BBA9B" w14:textId="77777777" w:rsidR="00070E54" w:rsidRDefault="00070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E10C7" w14:textId="77777777" w:rsidR="00070E54" w:rsidRDefault="00070E54">
      <w:r>
        <w:separator/>
      </w:r>
    </w:p>
  </w:footnote>
  <w:footnote w:type="continuationSeparator" w:id="0">
    <w:p w14:paraId="62ED8F7C" w14:textId="77777777" w:rsidR="00070E54" w:rsidRDefault="00070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B764D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D45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016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6276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0699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C2A2B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936990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F3A535D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1B25227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5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F7B39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0F2B5A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068C1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8485172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4" w15:restartNumberingAfterBreak="0">
    <w:nsid w:val="6B8640E4"/>
    <w:multiLevelType w:val="hybridMultilevel"/>
    <w:tmpl w:val="8BBAE8F6"/>
    <w:lvl w:ilvl="0" w:tplc="E6AE2D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71F74F74"/>
    <w:multiLevelType w:val="hybridMultilevel"/>
    <w:tmpl w:val="F776EDAA"/>
    <w:lvl w:ilvl="0" w:tplc="B636B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A735CE3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15"/>
  </w:num>
  <w:num w:numId="6">
    <w:abstractNumId w:val="23"/>
  </w:num>
  <w:num w:numId="7">
    <w:abstractNumId w:val="33"/>
  </w:num>
  <w:num w:numId="8">
    <w:abstractNumId w:val="10"/>
  </w:num>
  <w:num w:numId="9">
    <w:abstractNumId w:val="20"/>
  </w:num>
  <w:num w:numId="10">
    <w:abstractNumId w:val="38"/>
  </w:num>
  <w:num w:numId="11">
    <w:abstractNumId w:val="17"/>
  </w:num>
  <w:num w:numId="12">
    <w:abstractNumId w:val="24"/>
  </w:num>
  <w:num w:numId="13">
    <w:abstractNumId w:val="3"/>
  </w:num>
  <w:num w:numId="14">
    <w:abstractNumId w:val="19"/>
  </w:num>
  <w:num w:numId="15">
    <w:abstractNumId w:val="1"/>
  </w:num>
  <w:num w:numId="16">
    <w:abstractNumId w:val="2"/>
  </w:num>
  <w:num w:numId="17">
    <w:abstractNumId w:val="9"/>
  </w:num>
  <w:num w:numId="18">
    <w:abstractNumId w:val="25"/>
  </w:num>
  <w:num w:numId="19">
    <w:abstractNumId w:val="37"/>
  </w:num>
  <w:num w:numId="20">
    <w:abstractNumId w:val="31"/>
  </w:num>
  <w:num w:numId="21">
    <w:abstractNumId w:val="14"/>
  </w:num>
  <w:num w:numId="22">
    <w:abstractNumId w:val="27"/>
  </w:num>
  <w:num w:numId="23">
    <w:abstractNumId w:val="30"/>
  </w:num>
  <w:num w:numId="24">
    <w:abstractNumId w:val="18"/>
  </w:num>
  <w:num w:numId="25">
    <w:abstractNumId w:val="28"/>
  </w:num>
  <w:num w:numId="26">
    <w:abstractNumId w:val="6"/>
  </w:num>
  <w:num w:numId="27">
    <w:abstractNumId w:val="8"/>
  </w:num>
  <w:num w:numId="28">
    <w:abstractNumId w:val="26"/>
  </w:num>
  <w:num w:numId="29">
    <w:abstractNumId w:val="12"/>
  </w:num>
  <w:num w:numId="30">
    <w:abstractNumId w:val="36"/>
  </w:num>
  <w:num w:numId="31">
    <w:abstractNumId w:val="22"/>
  </w:num>
  <w:num w:numId="32">
    <w:abstractNumId w:val="35"/>
  </w:num>
  <w:num w:numId="33">
    <w:abstractNumId w:val="7"/>
  </w:num>
  <w:num w:numId="34">
    <w:abstractNumId w:val="16"/>
  </w:num>
  <w:num w:numId="35">
    <w:abstractNumId w:val="0"/>
  </w:num>
  <w:num w:numId="36">
    <w:abstractNumId w:val="29"/>
  </w:num>
  <w:num w:numId="37">
    <w:abstractNumId w:val="4"/>
  </w:num>
  <w:num w:numId="38">
    <w:abstractNumId w:val="5"/>
  </w:num>
  <w:num w:numId="39">
    <w:abstractNumId w:val="32"/>
  </w:num>
  <w:num w:numId="40">
    <w:abstractNumId w:val="13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1F6A"/>
    <w:rsid w:val="000653B4"/>
    <w:rsid w:val="0006562C"/>
    <w:rsid w:val="00065DA7"/>
    <w:rsid w:val="00065EC9"/>
    <w:rsid w:val="00070E54"/>
    <w:rsid w:val="000749BF"/>
    <w:rsid w:val="00075335"/>
    <w:rsid w:val="00077676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32E7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E67AC"/>
    <w:rsid w:val="000F0911"/>
    <w:rsid w:val="000F119F"/>
    <w:rsid w:val="000F34D6"/>
    <w:rsid w:val="000F39F5"/>
    <w:rsid w:val="000F7E23"/>
    <w:rsid w:val="00100ED2"/>
    <w:rsid w:val="00103BB0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3EF8"/>
    <w:rsid w:val="00126187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5AFC"/>
    <w:rsid w:val="001576E0"/>
    <w:rsid w:val="00157B5B"/>
    <w:rsid w:val="0016157A"/>
    <w:rsid w:val="00162159"/>
    <w:rsid w:val="00162C0A"/>
    <w:rsid w:val="00164CFC"/>
    <w:rsid w:val="001709EA"/>
    <w:rsid w:val="00170FD3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4C7E"/>
    <w:rsid w:val="001A5EE5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D5663"/>
    <w:rsid w:val="001E3FA8"/>
    <w:rsid w:val="001E41F3"/>
    <w:rsid w:val="001E7E47"/>
    <w:rsid w:val="001F1817"/>
    <w:rsid w:val="001F406A"/>
    <w:rsid w:val="001F4DD8"/>
    <w:rsid w:val="001F53A2"/>
    <w:rsid w:val="00201ECD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1A66"/>
    <w:rsid w:val="00241C08"/>
    <w:rsid w:val="00243230"/>
    <w:rsid w:val="00243814"/>
    <w:rsid w:val="0024514A"/>
    <w:rsid w:val="002454CD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6E3"/>
    <w:rsid w:val="00295FA9"/>
    <w:rsid w:val="002973B2"/>
    <w:rsid w:val="0029778B"/>
    <w:rsid w:val="002A201C"/>
    <w:rsid w:val="002A230F"/>
    <w:rsid w:val="002A2CA9"/>
    <w:rsid w:val="002A3EDF"/>
    <w:rsid w:val="002A4DCB"/>
    <w:rsid w:val="002A7230"/>
    <w:rsid w:val="002B14D3"/>
    <w:rsid w:val="002B1E36"/>
    <w:rsid w:val="002B25A5"/>
    <w:rsid w:val="002B528A"/>
    <w:rsid w:val="002B5741"/>
    <w:rsid w:val="002B5FFB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409"/>
    <w:rsid w:val="00306AF8"/>
    <w:rsid w:val="00306CF8"/>
    <w:rsid w:val="00310217"/>
    <w:rsid w:val="0031061D"/>
    <w:rsid w:val="00310986"/>
    <w:rsid w:val="0031106C"/>
    <w:rsid w:val="00312394"/>
    <w:rsid w:val="003216F1"/>
    <w:rsid w:val="00322D46"/>
    <w:rsid w:val="003327F7"/>
    <w:rsid w:val="0033294A"/>
    <w:rsid w:val="00335C90"/>
    <w:rsid w:val="00335D46"/>
    <w:rsid w:val="003367BF"/>
    <w:rsid w:val="0033698E"/>
    <w:rsid w:val="00336DFC"/>
    <w:rsid w:val="00341F6F"/>
    <w:rsid w:val="00342D98"/>
    <w:rsid w:val="00343CD7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0B6"/>
    <w:rsid w:val="003556DC"/>
    <w:rsid w:val="00355B3A"/>
    <w:rsid w:val="003609EF"/>
    <w:rsid w:val="00361583"/>
    <w:rsid w:val="0036231A"/>
    <w:rsid w:val="00362C9D"/>
    <w:rsid w:val="00365778"/>
    <w:rsid w:val="0037135F"/>
    <w:rsid w:val="00371BA0"/>
    <w:rsid w:val="00374DD4"/>
    <w:rsid w:val="00375BB0"/>
    <w:rsid w:val="003764EC"/>
    <w:rsid w:val="003767E5"/>
    <w:rsid w:val="003778E5"/>
    <w:rsid w:val="003806A7"/>
    <w:rsid w:val="00381B16"/>
    <w:rsid w:val="00383C3D"/>
    <w:rsid w:val="003858C9"/>
    <w:rsid w:val="00385EB1"/>
    <w:rsid w:val="00387792"/>
    <w:rsid w:val="003904E3"/>
    <w:rsid w:val="003926A3"/>
    <w:rsid w:val="003928F7"/>
    <w:rsid w:val="00393990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4813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4001A0"/>
    <w:rsid w:val="00400567"/>
    <w:rsid w:val="00401E8D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0DD"/>
    <w:rsid w:val="004242F1"/>
    <w:rsid w:val="004247EF"/>
    <w:rsid w:val="00425A95"/>
    <w:rsid w:val="0043075A"/>
    <w:rsid w:val="0043163D"/>
    <w:rsid w:val="0043208D"/>
    <w:rsid w:val="00433730"/>
    <w:rsid w:val="00433820"/>
    <w:rsid w:val="004371B3"/>
    <w:rsid w:val="00440AE0"/>
    <w:rsid w:val="00440D0A"/>
    <w:rsid w:val="00443855"/>
    <w:rsid w:val="00443F73"/>
    <w:rsid w:val="00445DBA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3DB"/>
    <w:rsid w:val="00470DD3"/>
    <w:rsid w:val="004717EA"/>
    <w:rsid w:val="0047274F"/>
    <w:rsid w:val="0047305B"/>
    <w:rsid w:val="0047404F"/>
    <w:rsid w:val="00480735"/>
    <w:rsid w:val="00481888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3F3F"/>
    <w:rsid w:val="004A57D8"/>
    <w:rsid w:val="004A6461"/>
    <w:rsid w:val="004B01A5"/>
    <w:rsid w:val="004B0EC7"/>
    <w:rsid w:val="004B2C2D"/>
    <w:rsid w:val="004B2C4F"/>
    <w:rsid w:val="004B3151"/>
    <w:rsid w:val="004B526E"/>
    <w:rsid w:val="004B604C"/>
    <w:rsid w:val="004B75B7"/>
    <w:rsid w:val="004C1034"/>
    <w:rsid w:val="004C5ADE"/>
    <w:rsid w:val="004D1554"/>
    <w:rsid w:val="004D455F"/>
    <w:rsid w:val="004D499C"/>
    <w:rsid w:val="004D4DA9"/>
    <w:rsid w:val="004D4EE2"/>
    <w:rsid w:val="004E04E2"/>
    <w:rsid w:val="004E297B"/>
    <w:rsid w:val="004E535C"/>
    <w:rsid w:val="004E5FD6"/>
    <w:rsid w:val="004F661B"/>
    <w:rsid w:val="005004D2"/>
    <w:rsid w:val="0050356A"/>
    <w:rsid w:val="005045C7"/>
    <w:rsid w:val="00507329"/>
    <w:rsid w:val="005105E0"/>
    <w:rsid w:val="0051196A"/>
    <w:rsid w:val="00511C0B"/>
    <w:rsid w:val="005135A1"/>
    <w:rsid w:val="0051580D"/>
    <w:rsid w:val="00515FF1"/>
    <w:rsid w:val="00517E1B"/>
    <w:rsid w:val="00521C70"/>
    <w:rsid w:val="005251AA"/>
    <w:rsid w:val="005279F5"/>
    <w:rsid w:val="00530076"/>
    <w:rsid w:val="005300CA"/>
    <w:rsid w:val="0053043D"/>
    <w:rsid w:val="0053144A"/>
    <w:rsid w:val="00532891"/>
    <w:rsid w:val="005352CD"/>
    <w:rsid w:val="00541025"/>
    <w:rsid w:val="005412F6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1749"/>
    <w:rsid w:val="00561DC1"/>
    <w:rsid w:val="005629B6"/>
    <w:rsid w:val="00564606"/>
    <w:rsid w:val="00564973"/>
    <w:rsid w:val="00564BDC"/>
    <w:rsid w:val="00564EDF"/>
    <w:rsid w:val="0056673A"/>
    <w:rsid w:val="00566F6F"/>
    <w:rsid w:val="005677B1"/>
    <w:rsid w:val="00571288"/>
    <w:rsid w:val="00572F52"/>
    <w:rsid w:val="00573429"/>
    <w:rsid w:val="00581AFF"/>
    <w:rsid w:val="0058240F"/>
    <w:rsid w:val="00584A2B"/>
    <w:rsid w:val="00586A52"/>
    <w:rsid w:val="00587963"/>
    <w:rsid w:val="00587F6A"/>
    <w:rsid w:val="00592D74"/>
    <w:rsid w:val="00593E78"/>
    <w:rsid w:val="00596753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4127"/>
    <w:rsid w:val="005B5026"/>
    <w:rsid w:val="005B5DAB"/>
    <w:rsid w:val="005C48E5"/>
    <w:rsid w:val="005C6918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312A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1BA8"/>
    <w:rsid w:val="006123FF"/>
    <w:rsid w:val="006129B7"/>
    <w:rsid w:val="00613D6B"/>
    <w:rsid w:val="0061563E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461B9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7304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D7ACF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49D2"/>
    <w:rsid w:val="007051B1"/>
    <w:rsid w:val="007063F8"/>
    <w:rsid w:val="007101FB"/>
    <w:rsid w:val="00712228"/>
    <w:rsid w:val="0071715C"/>
    <w:rsid w:val="00717315"/>
    <w:rsid w:val="0072522A"/>
    <w:rsid w:val="00725D8B"/>
    <w:rsid w:val="00725F59"/>
    <w:rsid w:val="00726ABB"/>
    <w:rsid w:val="007316ED"/>
    <w:rsid w:val="0073208D"/>
    <w:rsid w:val="0073536A"/>
    <w:rsid w:val="007368FA"/>
    <w:rsid w:val="0073742E"/>
    <w:rsid w:val="0073773F"/>
    <w:rsid w:val="00740DB7"/>
    <w:rsid w:val="00745AD2"/>
    <w:rsid w:val="00746FD3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4051"/>
    <w:rsid w:val="007A587A"/>
    <w:rsid w:val="007A73E5"/>
    <w:rsid w:val="007A7464"/>
    <w:rsid w:val="007A7BA2"/>
    <w:rsid w:val="007B500A"/>
    <w:rsid w:val="007B512A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1C6"/>
    <w:rsid w:val="007D332D"/>
    <w:rsid w:val="007D610E"/>
    <w:rsid w:val="007D6A07"/>
    <w:rsid w:val="007D6DB1"/>
    <w:rsid w:val="007D7566"/>
    <w:rsid w:val="007E06ED"/>
    <w:rsid w:val="007E136E"/>
    <w:rsid w:val="007E2A52"/>
    <w:rsid w:val="007E4DBA"/>
    <w:rsid w:val="007F0389"/>
    <w:rsid w:val="007F1418"/>
    <w:rsid w:val="007F3264"/>
    <w:rsid w:val="007F34F3"/>
    <w:rsid w:val="007F3701"/>
    <w:rsid w:val="007F4E40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0349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86A84"/>
    <w:rsid w:val="0089088C"/>
    <w:rsid w:val="00890D5A"/>
    <w:rsid w:val="00891883"/>
    <w:rsid w:val="00896345"/>
    <w:rsid w:val="008A18B8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2FC8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069"/>
    <w:rsid w:val="009148DE"/>
    <w:rsid w:val="00916386"/>
    <w:rsid w:val="009312E7"/>
    <w:rsid w:val="0093283F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5AC5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E0F"/>
    <w:rsid w:val="009A5255"/>
    <w:rsid w:val="009A5753"/>
    <w:rsid w:val="009A579D"/>
    <w:rsid w:val="009A6A11"/>
    <w:rsid w:val="009B0B50"/>
    <w:rsid w:val="009B0D9D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820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17401"/>
    <w:rsid w:val="00A230E4"/>
    <w:rsid w:val="00A23BFF"/>
    <w:rsid w:val="00A246B6"/>
    <w:rsid w:val="00A27DC9"/>
    <w:rsid w:val="00A30856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24AB"/>
    <w:rsid w:val="00A6301F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67A"/>
    <w:rsid w:val="00A94C93"/>
    <w:rsid w:val="00A96C55"/>
    <w:rsid w:val="00AA0376"/>
    <w:rsid w:val="00AA1E64"/>
    <w:rsid w:val="00AA2CBC"/>
    <w:rsid w:val="00AA42E2"/>
    <w:rsid w:val="00AA49EB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E4C68"/>
    <w:rsid w:val="00AF03C7"/>
    <w:rsid w:val="00AF095E"/>
    <w:rsid w:val="00AF25C3"/>
    <w:rsid w:val="00AF2DDE"/>
    <w:rsid w:val="00AF3E2E"/>
    <w:rsid w:val="00AF4D4E"/>
    <w:rsid w:val="00AF52B7"/>
    <w:rsid w:val="00AF62F6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25DBD"/>
    <w:rsid w:val="00B3074E"/>
    <w:rsid w:val="00B3184B"/>
    <w:rsid w:val="00B31DA4"/>
    <w:rsid w:val="00B32774"/>
    <w:rsid w:val="00B33A2B"/>
    <w:rsid w:val="00B365AA"/>
    <w:rsid w:val="00B36F7C"/>
    <w:rsid w:val="00B37EEB"/>
    <w:rsid w:val="00B44001"/>
    <w:rsid w:val="00B443E6"/>
    <w:rsid w:val="00B444C0"/>
    <w:rsid w:val="00B45BFC"/>
    <w:rsid w:val="00B508D2"/>
    <w:rsid w:val="00B50A2B"/>
    <w:rsid w:val="00B50F92"/>
    <w:rsid w:val="00B51BA6"/>
    <w:rsid w:val="00B52828"/>
    <w:rsid w:val="00B539CA"/>
    <w:rsid w:val="00B556B7"/>
    <w:rsid w:val="00B56021"/>
    <w:rsid w:val="00B5710B"/>
    <w:rsid w:val="00B5725C"/>
    <w:rsid w:val="00B64906"/>
    <w:rsid w:val="00B67B97"/>
    <w:rsid w:val="00B7315D"/>
    <w:rsid w:val="00B73470"/>
    <w:rsid w:val="00B75E77"/>
    <w:rsid w:val="00B76799"/>
    <w:rsid w:val="00B76E16"/>
    <w:rsid w:val="00B801F2"/>
    <w:rsid w:val="00B83F4F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A696A"/>
    <w:rsid w:val="00BB00C6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2703B"/>
    <w:rsid w:val="00C30A15"/>
    <w:rsid w:val="00C32172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7A8"/>
    <w:rsid w:val="00C66BA2"/>
    <w:rsid w:val="00C67156"/>
    <w:rsid w:val="00C6757D"/>
    <w:rsid w:val="00C71887"/>
    <w:rsid w:val="00C72382"/>
    <w:rsid w:val="00C727C3"/>
    <w:rsid w:val="00C72CE8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C0F1A"/>
    <w:rsid w:val="00CC1B68"/>
    <w:rsid w:val="00CC1C39"/>
    <w:rsid w:val="00CC1F07"/>
    <w:rsid w:val="00CC3990"/>
    <w:rsid w:val="00CC39F9"/>
    <w:rsid w:val="00CC4988"/>
    <w:rsid w:val="00CC5026"/>
    <w:rsid w:val="00CC54B9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396"/>
    <w:rsid w:val="00CE3835"/>
    <w:rsid w:val="00CE3B53"/>
    <w:rsid w:val="00CE5930"/>
    <w:rsid w:val="00CE737E"/>
    <w:rsid w:val="00CE7AF9"/>
    <w:rsid w:val="00CF0250"/>
    <w:rsid w:val="00CF1024"/>
    <w:rsid w:val="00CF39F2"/>
    <w:rsid w:val="00CF78E2"/>
    <w:rsid w:val="00D0008E"/>
    <w:rsid w:val="00D00537"/>
    <w:rsid w:val="00D01F52"/>
    <w:rsid w:val="00D021AB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157"/>
    <w:rsid w:val="00D1521A"/>
    <w:rsid w:val="00D17487"/>
    <w:rsid w:val="00D175C3"/>
    <w:rsid w:val="00D176C5"/>
    <w:rsid w:val="00D2149C"/>
    <w:rsid w:val="00D235D8"/>
    <w:rsid w:val="00D24991"/>
    <w:rsid w:val="00D25A5F"/>
    <w:rsid w:val="00D27109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5AC6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532"/>
    <w:rsid w:val="00DC197C"/>
    <w:rsid w:val="00DC19C2"/>
    <w:rsid w:val="00DC331E"/>
    <w:rsid w:val="00DC4637"/>
    <w:rsid w:val="00DC4C7F"/>
    <w:rsid w:val="00DC76E9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3B0E"/>
    <w:rsid w:val="00DE477E"/>
    <w:rsid w:val="00DE4B70"/>
    <w:rsid w:val="00DE5DEE"/>
    <w:rsid w:val="00DE647C"/>
    <w:rsid w:val="00DE67FB"/>
    <w:rsid w:val="00DF0FB2"/>
    <w:rsid w:val="00DF1965"/>
    <w:rsid w:val="00DF2176"/>
    <w:rsid w:val="00DF343E"/>
    <w:rsid w:val="00DF3C7F"/>
    <w:rsid w:val="00DF61D9"/>
    <w:rsid w:val="00DF69F6"/>
    <w:rsid w:val="00E0014E"/>
    <w:rsid w:val="00E004E3"/>
    <w:rsid w:val="00E00D77"/>
    <w:rsid w:val="00E01E89"/>
    <w:rsid w:val="00E01F93"/>
    <w:rsid w:val="00E034F8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7BB"/>
    <w:rsid w:val="00E33C77"/>
    <w:rsid w:val="00E34898"/>
    <w:rsid w:val="00E37029"/>
    <w:rsid w:val="00E414C0"/>
    <w:rsid w:val="00E42D84"/>
    <w:rsid w:val="00E44E2B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630"/>
    <w:rsid w:val="00E85E7A"/>
    <w:rsid w:val="00E8742B"/>
    <w:rsid w:val="00E92053"/>
    <w:rsid w:val="00E9367A"/>
    <w:rsid w:val="00E9504A"/>
    <w:rsid w:val="00E96B93"/>
    <w:rsid w:val="00E9771E"/>
    <w:rsid w:val="00EA0508"/>
    <w:rsid w:val="00EA1387"/>
    <w:rsid w:val="00EA17C1"/>
    <w:rsid w:val="00EA1BFB"/>
    <w:rsid w:val="00EA5B8E"/>
    <w:rsid w:val="00EA5E18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558D"/>
    <w:rsid w:val="00EC67AF"/>
    <w:rsid w:val="00ED04D1"/>
    <w:rsid w:val="00ED343F"/>
    <w:rsid w:val="00ED4069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22AB"/>
    <w:rsid w:val="00F04AF0"/>
    <w:rsid w:val="00F05259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1B5D"/>
    <w:rsid w:val="00F334DD"/>
    <w:rsid w:val="00F33A22"/>
    <w:rsid w:val="00F367DF"/>
    <w:rsid w:val="00F378BB"/>
    <w:rsid w:val="00F40F3A"/>
    <w:rsid w:val="00F42DE0"/>
    <w:rsid w:val="00F45D55"/>
    <w:rsid w:val="00F47356"/>
    <w:rsid w:val="00F510C9"/>
    <w:rsid w:val="00F54567"/>
    <w:rsid w:val="00F5498E"/>
    <w:rsid w:val="00F54B30"/>
    <w:rsid w:val="00F54CA6"/>
    <w:rsid w:val="00F55370"/>
    <w:rsid w:val="00F637A3"/>
    <w:rsid w:val="00F6560C"/>
    <w:rsid w:val="00F65628"/>
    <w:rsid w:val="00F65E51"/>
    <w:rsid w:val="00F661E0"/>
    <w:rsid w:val="00F66C3D"/>
    <w:rsid w:val="00F72758"/>
    <w:rsid w:val="00F72A69"/>
    <w:rsid w:val="00F73479"/>
    <w:rsid w:val="00F75DFD"/>
    <w:rsid w:val="00F76F15"/>
    <w:rsid w:val="00F770AB"/>
    <w:rsid w:val="00F77F30"/>
    <w:rsid w:val="00F83E9A"/>
    <w:rsid w:val="00F91526"/>
    <w:rsid w:val="00F92FAF"/>
    <w:rsid w:val="00F93858"/>
    <w:rsid w:val="00F93DA3"/>
    <w:rsid w:val="00F94E3A"/>
    <w:rsid w:val="00F95DCB"/>
    <w:rsid w:val="00F97238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3BD3"/>
    <w:rsid w:val="00FC3CDB"/>
    <w:rsid w:val="00FC3E53"/>
    <w:rsid w:val="00FC4329"/>
    <w:rsid w:val="00FC6A75"/>
    <w:rsid w:val="00FC75B0"/>
    <w:rsid w:val="00FC7827"/>
    <w:rsid w:val="00FD22E5"/>
    <w:rsid w:val="00FD381D"/>
    <w:rsid w:val="00FD44EF"/>
    <w:rsid w:val="00FD68E5"/>
    <w:rsid w:val="00FE12B7"/>
    <w:rsid w:val="00FE14DD"/>
    <w:rsid w:val="00FE1606"/>
    <w:rsid w:val="00FE213A"/>
    <w:rsid w:val="00FE2E12"/>
    <w:rsid w:val="00FE3236"/>
    <w:rsid w:val="00FE74D1"/>
    <w:rsid w:val="00FF11B4"/>
    <w:rsid w:val="00FF1628"/>
    <w:rsid w:val="00FF24B4"/>
    <w:rsid w:val="00FF41D4"/>
    <w:rsid w:val="00FF5019"/>
    <w:rsid w:val="00FF5074"/>
    <w:rsid w:val="00FF5DC3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0DCC77"/>
  <w15:docId w15:val="{74BEBE8A-00ED-42E1-9839-2D17B76DF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B1Char">
    <w:name w:val="B1 Char"/>
    <w:qFormat/>
    <w:locked/>
    <w:rsid w:val="00511C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C13D8-7BF6-463D-8778-6AE2712FD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1525</Words>
  <Characters>8698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10203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1900-12-31T16:00:00Z</cp:lastPrinted>
  <dcterms:created xsi:type="dcterms:W3CDTF">2021-11-30T16:06:00Z</dcterms:created>
  <dcterms:modified xsi:type="dcterms:W3CDTF">2021-11-30T16:06:00Z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