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8EA03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1651B" w:rsidRPr="00F1651B">
        <w:rPr>
          <w:b/>
          <w:i/>
          <w:noProof/>
          <w:sz w:val="28"/>
        </w:rPr>
        <w:t>R5s211673</w:t>
      </w:r>
    </w:p>
    <w:p w14:paraId="5D6FC58C" w14:textId="307A0302" w:rsidR="001A09A3" w:rsidRDefault="00263C2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E9EBE04" w:rsidR="001E41F3" w:rsidRPr="00230E8F" w:rsidRDefault="00F1651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1651B">
              <w:rPr>
                <w:b/>
                <w:bCs/>
                <w:noProof/>
                <w:sz w:val="28"/>
                <w:szCs w:val="28"/>
              </w:rPr>
              <w:t>2210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F9D5C68" w:rsidR="001E41F3" w:rsidRDefault="00F1651B" w:rsidP="00715499">
            <w:pPr>
              <w:pStyle w:val="CRCoverPage"/>
              <w:spacing w:after="0"/>
            </w:pPr>
            <w:r w:rsidRPr="00F1651B">
              <w:t>Correction to NAS 5GMM test case 9.1.5.1.15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0AEA16C" w:rsidR="004611BE" w:rsidRDefault="00A37C31" w:rsidP="0046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</w:t>
            </w:r>
            <w:r w:rsidR="004611BE">
              <w:rPr>
                <w:noProof/>
              </w:rPr>
              <w:t>1-23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C299" w14:textId="1F59897B" w:rsidR="00962331" w:rsidRDefault="004611BE" w:rsidP="00223173">
            <w:pPr>
              <w:pStyle w:val="CRCoverPage"/>
              <w:numPr>
                <w:ilvl w:val="0"/>
                <w:numId w:val="12"/>
              </w:numPr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</w:p>
          <w:p w14:paraId="53A4BBE9" w14:textId="77777777" w:rsidR="004611BE" w:rsidRDefault="004611BE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18674B55" w14:textId="77777777" w:rsidR="004611BE" w:rsidRDefault="004611BE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 xml:space="preserve">#associtated draft </w:t>
            </w:r>
            <w:proofErr w:type="spellStart"/>
            <w:r w:rsidRPr="004611BE">
              <w:rPr>
                <w:rFonts w:cs="Arial"/>
                <w:lang w:val="en-US"/>
              </w:rPr>
              <w:t>proseCR</w:t>
            </w:r>
            <w:proofErr w:type="spellEnd"/>
            <w:r w:rsidRPr="004611BE">
              <w:rPr>
                <w:rFonts w:cs="Arial"/>
                <w:lang w:val="en-US"/>
              </w:rPr>
              <w:t xml:space="preserve"> would be submitted during RAN5#9</w:t>
            </w:r>
            <w:r>
              <w:rPr>
                <w:rFonts w:cs="Arial"/>
                <w:lang w:val="en-US"/>
              </w:rPr>
              <w:t>3</w:t>
            </w:r>
            <w:r w:rsidRPr="004611BE">
              <w:rPr>
                <w:rFonts w:cs="Arial"/>
                <w:lang w:val="en-US"/>
              </w:rPr>
              <w:t>-e meeting</w:t>
            </w:r>
          </w:p>
          <w:p w14:paraId="1E05FE7A" w14:textId="77777777" w:rsidR="00223173" w:rsidRDefault="00223173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5CC9551D" w14:textId="477CF04D" w:rsidR="00223173" w:rsidRPr="00DC4102" w:rsidRDefault="00223173" w:rsidP="00223173">
            <w:pPr>
              <w:pStyle w:val="CRCoverPage"/>
              <w:numPr>
                <w:ilvl w:val="0"/>
                <w:numId w:val="12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From Change#1,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performed due to which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is performed in IDLE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3DFDA" w14:textId="459B3157" w:rsidR="0061487D" w:rsidRDefault="004611BE" w:rsidP="0022317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.</w:t>
            </w:r>
          </w:p>
          <w:p w14:paraId="171ADF2A" w14:textId="63AC9051" w:rsidR="004611BE" w:rsidRPr="00DC4102" w:rsidRDefault="00223173" w:rsidP="004611B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is in IDLE state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424963C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36238D7" w:rsidR="00646473" w:rsidRDefault="004611BE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9.1.5.1.15</w:t>
            </w:r>
            <w:r w:rsidR="004B5CA8">
              <w:rPr>
                <w:noProof/>
              </w:rPr>
              <w:t>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D5EDC7" w:rsidR="00646473" w:rsidRDefault="00E024BB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B80EB77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2F78491" w:rsidR="00646473" w:rsidRDefault="001A6F56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46473">
              <w:rPr>
                <w:noProof/>
              </w:rPr>
              <w:t>TS</w:t>
            </w:r>
            <w:r w:rsidR="0087721A">
              <w:rPr>
                <w:noProof/>
              </w:rPr>
              <w:t>38.523-1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5963322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7393EECC" w:rsidR="000E001A" w:rsidRDefault="000E001A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4B62E1CB" w14:textId="4C12D7BF" w:rsidR="00631D1D" w:rsidRDefault="00631D1D">
      <w:pPr>
        <w:pStyle w:val="TOC2"/>
      </w:pPr>
      <w:r w:rsidRPr="009C6236">
        <w:rPr>
          <w:b/>
          <w:bCs/>
        </w:rPr>
        <w:t>2.2</w:t>
      </w:r>
      <w:r>
        <w:t xml:space="preserve">           </w:t>
      </w:r>
      <w:r w:rsidRPr="009C6236">
        <w:rPr>
          <w:b/>
          <w:bCs/>
        </w:rPr>
        <w:t xml:space="preserve"> Change</w:t>
      </w:r>
      <w:r w:rsidR="009C6236" w:rsidRPr="009C6236">
        <w:rPr>
          <w:b/>
          <w:bCs/>
        </w:rPr>
        <w:t xml:space="preserve"> </w:t>
      </w:r>
      <w:r w:rsidR="009C6236">
        <w:rPr>
          <w:b/>
          <w:bCs/>
        </w:rPr>
        <w:t>2</w:t>
      </w:r>
      <w:r w:rsidR="009C6236">
        <w:tab/>
      </w:r>
      <w:r w:rsidR="009C6236">
        <w:fldChar w:fldCharType="begin"/>
      </w:r>
      <w:r w:rsidR="009C6236">
        <w:instrText xml:space="preserve"> PAGEREF _Toc75963325 \h </w:instrText>
      </w:r>
      <w:r w:rsidR="009C6236">
        <w:fldChar w:fldCharType="separate"/>
      </w:r>
      <w:r w:rsidR="009C6236">
        <w:t>3</w:t>
      </w:r>
      <w:r w:rsidR="009C6236">
        <w:fldChar w:fldCharType="end"/>
      </w:r>
    </w:p>
    <w:p w14:paraId="09EB9C8C" w14:textId="77777777" w:rsidR="004B5CA8" w:rsidRPr="009C6236" w:rsidRDefault="004B5CA8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5F520147" w14:textId="0976D3B3" w:rsidR="00785A2E" w:rsidRDefault="00785A2E" w:rsidP="00785A2E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8B0647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36B632F0" w:rsidR="00785A2E" w:rsidRPr="008E5453" w:rsidRDefault="00865654" w:rsidP="0035020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865654">
              <w:rPr>
                <w:rFonts w:ascii="Arial" w:hAnsi="Arial" w:cs="Arial"/>
              </w:rPr>
              <w:t>l_TC_9_1_5_1_15_TestBody()</w:t>
            </w:r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FAFE69" w14:textId="77777777" w:rsidR="00865654" w:rsidRDefault="00865654" w:rsidP="00865654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bookmarkStart w:id="8" w:name="_Hlk89788570"/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  <w:bookmarkEnd w:id="8"/>
          </w:p>
          <w:p w14:paraId="266F71EA" w14:textId="77777777" w:rsidR="00880A19" w:rsidRDefault="00880A19" w:rsidP="00880A19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4E3185C" w14:textId="1C71DE73" w:rsidR="00785A2E" w:rsidRPr="00865654" w:rsidRDefault="00880A19" w:rsidP="00880A19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 xml:space="preserve">#associtated draft </w:t>
            </w:r>
            <w:proofErr w:type="spellStart"/>
            <w:r w:rsidRPr="004611BE">
              <w:rPr>
                <w:rFonts w:cs="Arial"/>
                <w:lang w:val="en-US"/>
              </w:rPr>
              <w:t>proseCR</w:t>
            </w:r>
            <w:proofErr w:type="spellEnd"/>
            <w:r w:rsidRPr="004611BE">
              <w:rPr>
                <w:rFonts w:cs="Arial"/>
                <w:lang w:val="en-US"/>
              </w:rPr>
              <w:t xml:space="preserve"> would be submitted during RAN5#9</w:t>
            </w:r>
            <w:r>
              <w:rPr>
                <w:rFonts w:cs="Arial"/>
                <w:lang w:val="en-US"/>
              </w:rPr>
              <w:t>3</w:t>
            </w:r>
            <w:r w:rsidRPr="004611BE">
              <w:rPr>
                <w:rFonts w:cs="Arial"/>
                <w:lang w:val="en-US"/>
              </w:rPr>
              <w:t>-e meeting</w:t>
            </w:r>
          </w:p>
        </w:tc>
      </w:tr>
      <w:tr w:rsidR="00785A2E" w:rsidRPr="008E5453" w14:paraId="6CB3A084" w14:textId="77777777" w:rsidTr="0035020A">
        <w:tc>
          <w:tcPr>
            <w:tcW w:w="1985" w:type="dxa"/>
          </w:tcPr>
          <w:p w14:paraId="2F40E7E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93A319" w14:textId="77777777" w:rsidR="00865654" w:rsidRDefault="00865654" w:rsidP="00865654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.</w:t>
            </w:r>
          </w:p>
          <w:p w14:paraId="680D9901" w14:textId="65B7CF2B" w:rsidR="00785A2E" w:rsidRPr="008E5453" w:rsidRDefault="00785A2E" w:rsidP="0035020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39001C04" w:rsidR="00785A2E" w:rsidRPr="008E5453" w:rsidRDefault="00865654" w:rsidP="00350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="004E3994" w:rsidRPr="004E3994">
              <w:rPr>
                <w:rFonts w:ascii="Arial" w:hAnsi="Arial" w:cs="Arial"/>
                <w:lang w:val="en-US"/>
              </w:rPr>
              <w:t>_NR5GC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4645C7B" w14:textId="77777777" w:rsidR="004D74B5" w:rsidRPr="00CF3F6A" w:rsidRDefault="007F602C" w:rsidP="0035020A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CF3F6A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 w:rsidR="00550F7C" w:rsidRPr="00CF3F6A">
              <w:rPr>
                <w:rFonts w:ascii="Arial" w:hAnsi="Arial" w:cs="Arial"/>
                <w:highlight w:val="cyan"/>
                <w:lang w:eastAsia="zh-CN"/>
              </w:rPr>
              <w:t>94</w:t>
            </w:r>
            <w:r w:rsidR="00E37AE2" w:rsidRPr="00CF3F6A">
              <w:rPr>
                <w:rFonts w:ascii="Arial" w:hAnsi="Arial" w:cs="Arial"/>
                <w:highlight w:val="cyan"/>
                <w:lang w:eastAsia="zh-CN"/>
              </w:rPr>
              <w:t>-</w:t>
            </w:r>
            <w:r w:rsidR="00550F7C" w:rsidRPr="00CF3F6A">
              <w:rPr>
                <w:rFonts w:ascii="Arial" w:hAnsi="Arial" w:cs="Arial" w:hint="eastAsia"/>
                <w:highlight w:val="cyan"/>
                <w:lang w:eastAsia="zh-CN"/>
              </w:rPr>
              <w:t>e</w:t>
            </w:r>
            <w:r w:rsidR="00550F7C" w:rsidRPr="00CF3F6A">
              <w:rPr>
                <w:rFonts w:ascii="Arial" w:hAnsi="Arial" w:cs="Arial"/>
                <w:highlight w:val="cyan"/>
                <w:lang w:eastAsia="zh-CN"/>
              </w:rPr>
              <w:t>.</w:t>
            </w:r>
            <w:r w:rsidR="004D2EF4" w:rsidRPr="00CF3F6A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F8771D" w:rsidRPr="00CF3F6A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</w:p>
          <w:p w14:paraId="36250D39" w14:textId="1AA6EE01" w:rsidR="00785A2E" w:rsidRPr="00CF3F6A" w:rsidRDefault="0060022B" w:rsidP="0035020A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CF3F6A">
              <w:rPr>
                <w:rFonts w:ascii="Arial" w:hAnsi="Arial" w:cs="Arial"/>
                <w:highlight w:val="cyan"/>
                <w:lang w:eastAsia="zh-CN"/>
              </w:rPr>
              <w:t>T</w:t>
            </w:r>
            <w:r w:rsidR="004D2EF4" w:rsidRPr="00CF3F6A">
              <w:rPr>
                <w:rFonts w:ascii="Arial" w:hAnsi="Arial" w:cs="Arial"/>
                <w:highlight w:val="cyan"/>
                <w:lang w:eastAsia="zh-CN"/>
              </w:rPr>
              <w:t xml:space="preserve">he </w:t>
            </w:r>
            <w:r w:rsidR="00B8309D">
              <w:rPr>
                <w:rFonts w:ascii="Arial" w:hAnsi="Arial" w:cs="Arial"/>
                <w:highlight w:val="cyan"/>
                <w:lang w:eastAsia="zh-CN"/>
              </w:rPr>
              <w:t xml:space="preserve">Change1 </w:t>
            </w:r>
            <w:r w:rsidRPr="00CF3F6A">
              <w:rPr>
                <w:rFonts w:ascii="Arial" w:hAnsi="Arial" w:cs="Arial"/>
                <w:highlight w:val="cyan"/>
                <w:lang w:eastAsia="zh-CN"/>
              </w:rPr>
              <w:t>“</w:t>
            </w:r>
            <w:r w:rsidR="004D2EF4" w:rsidRPr="00CF3F6A">
              <w:rPr>
                <w:rFonts w:ascii="Arial" w:hAnsi="Arial" w:cs="Arial"/>
                <w:highlight w:val="cyan"/>
                <w:lang w:eastAsia="zh-CN"/>
              </w:rPr>
              <w:t>f_NR5GC_RRC_Idle_Steps16_20 (</w:t>
            </w:r>
            <w:proofErr w:type="spellStart"/>
            <w:r w:rsidR="004D2EF4" w:rsidRPr="00CF3F6A">
              <w:rPr>
                <w:rFonts w:ascii="Arial" w:hAnsi="Arial" w:cs="Arial"/>
                <w:highlight w:val="cyan"/>
                <w:lang w:eastAsia="zh-CN"/>
              </w:rPr>
              <w:t>v_NGC_NASCellA</w:t>
            </w:r>
            <w:proofErr w:type="spellEnd"/>
            <w:r w:rsidR="004D2EF4" w:rsidRPr="00CF3F6A">
              <w:rPr>
                <w:rFonts w:ascii="Arial" w:hAnsi="Arial" w:cs="Arial"/>
                <w:highlight w:val="cyan"/>
                <w:lang w:eastAsia="zh-CN"/>
              </w:rPr>
              <w:t>);</w:t>
            </w:r>
            <w:r w:rsidRPr="00CF3F6A">
              <w:rPr>
                <w:rFonts w:ascii="Arial" w:hAnsi="Arial" w:cs="Arial"/>
                <w:highlight w:val="cyan"/>
                <w:lang w:eastAsia="zh-CN"/>
              </w:rPr>
              <w:t xml:space="preserve">” does not release the RRC Connection as the </w:t>
            </w:r>
            <w:proofErr w:type="spellStart"/>
            <w:r w:rsidRPr="00CF3F6A">
              <w:rPr>
                <w:rFonts w:ascii="Arial" w:hAnsi="Arial" w:cs="Arial"/>
                <w:highlight w:val="cyan"/>
                <w:lang w:eastAsia="zh-CN"/>
              </w:rPr>
              <w:t>defaut</w:t>
            </w:r>
            <w:proofErr w:type="spellEnd"/>
            <w:r w:rsidRPr="00CF3F6A">
              <w:rPr>
                <w:rFonts w:ascii="Arial" w:hAnsi="Arial" w:cs="Arial"/>
                <w:highlight w:val="cyan"/>
                <w:lang w:eastAsia="zh-CN"/>
              </w:rPr>
              <w:t xml:space="preserve"> parameter is “</w:t>
            </w:r>
            <w:proofErr w:type="spellStart"/>
            <w:r w:rsidRPr="00CF3F6A">
              <w:rPr>
                <w:rFonts w:ascii="Arial" w:hAnsi="Arial" w:cs="Arial"/>
                <w:highlight w:val="cyan"/>
                <w:lang w:eastAsia="zh-CN"/>
              </w:rPr>
              <w:t>noRrcConnectionRelease</w:t>
            </w:r>
            <w:proofErr w:type="spellEnd"/>
            <w:r w:rsidRPr="00CF3F6A">
              <w:rPr>
                <w:rFonts w:ascii="Arial" w:hAnsi="Arial" w:cs="Arial"/>
                <w:highlight w:val="cyan"/>
                <w:lang w:eastAsia="zh-CN"/>
              </w:rPr>
              <w:t xml:space="preserve">”. </w:t>
            </w:r>
            <w:r w:rsidR="006D59D1">
              <w:rPr>
                <w:rFonts w:ascii="Arial" w:hAnsi="Arial" w:cs="Arial"/>
                <w:highlight w:val="cyan"/>
                <w:lang w:eastAsia="zh-CN"/>
              </w:rPr>
              <w:t xml:space="preserve">It is </w:t>
            </w:r>
            <w:proofErr w:type="spellStart"/>
            <w:r w:rsidR="006D59D1">
              <w:rPr>
                <w:rFonts w:ascii="Arial" w:hAnsi="Arial" w:cs="Arial"/>
                <w:highlight w:val="cyan"/>
                <w:lang w:eastAsia="zh-CN"/>
              </w:rPr>
              <w:t>recommened</w:t>
            </w:r>
            <w:proofErr w:type="spellEnd"/>
            <w:r w:rsidR="006D59D1">
              <w:rPr>
                <w:rFonts w:ascii="Arial" w:hAnsi="Arial" w:cs="Arial"/>
                <w:highlight w:val="cyan"/>
                <w:lang w:eastAsia="zh-CN"/>
              </w:rPr>
              <w:t xml:space="preserve"> that “</w:t>
            </w:r>
            <w:r w:rsidR="000141D7" w:rsidRPr="00CF3F6A">
              <w:rPr>
                <w:rFonts w:ascii="Arial" w:hAnsi="Arial" w:cs="Arial"/>
                <w:highlight w:val="cyan"/>
                <w:lang w:eastAsia="zh-CN"/>
              </w:rPr>
              <w:t>Steps 19a1</w:t>
            </w:r>
            <w:r w:rsidR="006D59D1">
              <w:rPr>
                <w:rFonts w:ascii="Arial" w:hAnsi="Arial" w:cs="Arial"/>
                <w:highlight w:val="cyan"/>
                <w:lang w:eastAsia="zh-CN"/>
              </w:rPr>
              <w:t>” is the only step</w:t>
            </w:r>
            <w:r w:rsidR="000100E4" w:rsidRPr="00CF3F6A">
              <w:rPr>
                <w:rFonts w:ascii="Arial" w:hAnsi="Arial" w:cs="Arial"/>
                <w:highlight w:val="cyan"/>
                <w:lang w:eastAsia="zh-CN"/>
              </w:rPr>
              <w:t xml:space="preserve"> to be added in the prose CR</w:t>
            </w:r>
            <w:r w:rsidR="009E662A">
              <w:rPr>
                <w:rFonts w:ascii="Arial" w:hAnsi="Arial" w:cs="Arial"/>
                <w:highlight w:val="cyan"/>
                <w:lang w:eastAsia="zh-CN"/>
              </w:rPr>
              <w:t xml:space="preserve"> for next RAN5 meeting</w:t>
            </w:r>
            <w:r w:rsidR="000100E4" w:rsidRPr="00CF3F6A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0D65DC07" w:rsidR="00785A2E" w:rsidRPr="008B0647" w:rsidRDefault="00785A2E" w:rsidP="00785A2E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6D6652B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0980C9F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{</w:t>
            </w:r>
          </w:p>
          <w:p w14:paraId="2CD1EB1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NG_CellsOnDifferentPLMN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0C33C43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38FA5D8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NG_NAS_GutiParameters_Type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77E3A437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NG_MobileIdentity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731FC27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NG_NAS_DL_Message_Type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247381F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NG_TrackingAreaIdList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7E4E49AE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1C6D8DB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31E1DEA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UE_NR_Capability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412853B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432138A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6C88157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3BAC878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64D7B495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4237ABF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6CCD1BE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f_NR_RRC_ConnEst_DefWithNas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 ?);</w:t>
            </w:r>
          </w:p>
          <w:p w14:paraId="13B3C8A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if (not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f_Check_NG_RegistrationReqMsg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 {</w:t>
            </w:r>
          </w:p>
          <w:p w14:paraId="73258BC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02712F36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CE84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14D7FEC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lastRenderedPageBreak/>
              <w:t xml:space="preserve">    //@siclog "Step 3-11"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3D56FDD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f_NR5GC_RRC_Idle_Steps5_13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4D5565F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 v_ReceivedMsg,</w:t>
            </w:r>
          </w:p>
          <w:p w14:paraId="6034AEE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f_NR_Asn2Nas_PlmnId(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)),</w:t>
            </w:r>
          </w:p>
          <w:p w14:paraId="6026EAB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500893E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1DE73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f_NR5GC_CellInfo_GetGutiParameters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3A3B357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f_NG_GutiParameters2MobileIdentity (f_NR_Asn2Nas_PlmnId(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)),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0C7E0699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f_NR_CellInfo_GetTAC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59CFC73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cs_NG_TAIListNonConsecutive(f_NR_Asn2Nas_PlmnId(f_NR_CellInfo_GetPLMN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)), {bit2oct(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)});</w:t>
            </w:r>
          </w:p>
          <w:p w14:paraId="131971B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22BC42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7410199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f_Get_NG_RegistrationAcceptMsg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28B30D3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780E38D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54A8603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5A80B1A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162BC43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cs_EmptyCAGInfoList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2813FB9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cas_NR_SRB_NasPdu_REQ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tsc_NR_RbId_SRB1, -,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cs_NG_NAS_Request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)));</w:t>
            </w:r>
          </w:p>
          <w:p w14:paraId="21A8199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48E9824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13"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4136C26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f_NR5GC_Registration_Complete(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6CCC5ACE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(__FILE__, __LINE__, "Step 13");</w:t>
            </w:r>
          </w:p>
          <w:p w14:paraId="76C480E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6B92FA1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f_NR_MobileInfo_NRCap_Get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();</w:t>
            </w:r>
          </w:p>
          <w:p w14:paraId="0091E15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if (not match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v_NrCapability.accessStratumRelease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 rel15))</w:t>
            </w:r>
          </w:p>
          <w:p w14:paraId="777D6525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209E274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f_SetVerdictInconc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(__FILE__, __LINE__, "Test Case applicable to Rel-15 UE only");</w:t>
            </w:r>
          </w:p>
          <w:p w14:paraId="6E56280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}</w:t>
            </w:r>
          </w:p>
          <w:p w14:paraId="385657C7" w14:textId="7A49C4AB" w:rsidR="00785A2E" w:rsidRPr="008E5453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B0647" w:rsidRDefault="00785A2E" w:rsidP="00785A2E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F661A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330D01A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{</w:t>
            </w:r>
          </w:p>
          <w:p w14:paraId="1504860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NG_CellsOnDifferentPLMN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6995D29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33BDD3B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NG_NAS_GutiParameters_Type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146FBE9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NG_MobileIdentity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1DEE852A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NG_NAS_DL_Message_Type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6277507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NG_TrackingAreaIdList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16576FA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3364166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21BBCC4D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UE_NR_Capability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3C9974D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6625731D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45BE132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27F17D0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765783A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1661E03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43E3ED0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f_NR_RRC_ConnEst_DefWithNas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 ?);</w:t>
            </w:r>
          </w:p>
          <w:p w14:paraId="1A083AB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if (not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f_Check_NG_RegistrationReqMsg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 {</w:t>
            </w:r>
          </w:p>
          <w:p w14:paraId="48C097C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1F8A9FD5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}</w:t>
            </w:r>
          </w:p>
          <w:p w14:paraId="2422644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566CDC1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3-11"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29444D5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f_NR5GC_RRC_Idle_Steps5_13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3C57435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 v_ReceivedMsg,</w:t>
            </w:r>
          </w:p>
          <w:p w14:paraId="7AC03B4C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f_NR_Asn2Nas_PlmnId(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)),</w:t>
            </w:r>
          </w:p>
          <w:p w14:paraId="3BAFBDC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600F8BB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7026A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f_NR5GC_CellInfo_GetGutiParameters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1C87A478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f_NG_GutiParameters2MobileIdentity (f_NR_Asn2Nas_PlmnId(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)),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1ABD543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f_NR_CellInfo_GetTAC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6C551D98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cs_NG_TAIListNonConsecutive(f_NR_Asn2Nas_PlmnId(f_NR_CellInfo_GetPLMN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)), {bit2oct(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)});</w:t>
            </w:r>
          </w:p>
          <w:p w14:paraId="185D38F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</w:t>
            </w:r>
          </w:p>
          <w:p w14:paraId="4B5F598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23FAB5A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f_Get_NG_RegistrationAcceptMsg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6416F20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5F4FB8C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10709A0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4AD1384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57682DA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cs_EmptyCAGInfoList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52ABDB7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cas_NR_SRB_NasPdu_REQ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tsc_NR_RbId_SRB1, -,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cs_NG_NAS_Request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)));</w:t>
            </w:r>
          </w:p>
          <w:p w14:paraId="260F843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3C4F912A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13"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5380BCA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f_NR5GC_Registration_Complete(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0CD2BFB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(__FILE__, __LINE__, "Step 13");</w:t>
            </w:r>
          </w:p>
          <w:p w14:paraId="0C12AAC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2E4419" w14:textId="24A6E410" w:rsidR="00865654" w:rsidRPr="00865654" w:rsidRDefault="00865654" w:rsidP="0086565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//@siclog Step 17a1-18a1 </w:t>
            </w:r>
            <w:proofErr w:type="spellStart"/>
            <w:r w:rsidRPr="00865654">
              <w:rPr>
                <w:rFonts w:ascii="Arial" w:hAnsi="Arial" w:cs="Arial"/>
                <w:highlight w:val="yellow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@ </w:t>
            </w:r>
          </w:p>
          <w:p w14:paraId="60F74893" w14:textId="3EE04F98" w:rsidR="00865654" w:rsidRPr="00865654" w:rsidRDefault="00865654" w:rsidP="0086565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   // Steps 19a1-20a1 of Table 4.5.2.2-2 of the generic procedure in TS 38.508-1 [4] are performed</w:t>
            </w:r>
          </w:p>
          <w:p w14:paraId="09A812E9" w14:textId="59935A66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bookmarkStart w:id="9" w:name="OLE_LINK1"/>
            <w:r w:rsidRPr="00865654">
              <w:rPr>
                <w:rFonts w:ascii="Arial" w:hAnsi="Arial" w:cs="Arial"/>
                <w:highlight w:val="yellow"/>
                <w:lang w:val="en-US"/>
              </w:rPr>
              <w:t>f_NR5GC_RRC_Idle_Steps16_20</w:t>
            </w:r>
            <w:bookmarkEnd w:id="9"/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); </w:t>
            </w:r>
          </w:p>
          <w:p w14:paraId="0FEA308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2653F07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f_NR_MobileInfo_NRCap_Get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();</w:t>
            </w:r>
          </w:p>
          <w:p w14:paraId="7D3C43F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if (not match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v_NrCapability.accessStratumRelease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 rel15))</w:t>
            </w:r>
          </w:p>
          <w:p w14:paraId="0C0852E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3661C25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f_SetVerdictInconc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(__FILE__, __LINE__, "Test Case applicable to Rel-15 UE only");</w:t>
            </w:r>
          </w:p>
          <w:p w14:paraId="5F69233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}</w:t>
            </w:r>
          </w:p>
          <w:p w14:paraId="5D36B8F5" w14:textId="5F793492" w:rsidR="00785A2E" w:rsidRPr="008E5453" w:rsidRDefault="00865654" w:rsidP="0086565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5B2FC486" w14:textId="5293316E" w:rsidR="00E86DDC" w:rsidRDefault="00E86DDC" w:rsidP="00646473"/>
    <w:p w14:paraId="2A5FA067" w14:textId="77777777" w:rsidR="008B0647" w:rsidRDefault="008B0647" w:rsidP="008B0647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0647" w:rsidRPr="008E5453" w14:paraId="7832A4C3" w14:textId="77777777" w:rsidTr="0084194B">
        <w:trPr>
          <w:trHeight w:val="447"/>
        </w:trPr>
        <w:tc>
          <w:tcPr>
            <w:tcW w:w="1985" w:type="dxa"/>
          </w:tcPr>
          <w:p w14:paraId="31995973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0955EF" w14:textId="6A95DBB1" w:rsidR="008B0647" w:rsidRPr="008E5453" w:rsidRDefault="002B3EA3" w:rsidP="0084194B">
            <w:pPr>
              <w:spacing w:after="0"/>
              <w:rPr>
                <w:rFonts w:ascii="Arial" w:hAnsi="Arial" w:cs="Arial"/>
              </w:rPr>
            </w:pPr>
            <w:r w:rsidRPr="002B3EA3">
              <w:rPr>
                <w:rFonts w:ascii="Arial" w:hAnsi="Arial" w:cs="Arial"/>
              </w:rPr>
              <w:t>f_TC_9_1_5_1_15_NR5GC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8B0647" w:rsidRPr="008E5453" w14:paraId="1B61F740" w14:textId="77777777" w:rsidTr="0084194B">
        <w:trPr>
          <w:trHeight w:val="452"/>
        </w:trPr>
        <w:tc>
          <w:tcPr>
            <w:tcW w:w="1985" w:type="dxa"/>
          </w:tcPr>
          <w:p w14:paraId="49E7BF1B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C9F8FD" w14:textId="39341059" w:rsidR="008B0647" w:rsidRPr="000F36DD" w:rsidRDefault="00865654" w:rsidP="00841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From Change#1, </w:t>
            </w:r>
            <w:proofErr w:type="spellStart"/>
            <w:r w:rsidR="00E11D3C">
              <w:rPr>
                <w:rFonts w:ascii="Arial" w:hAnsi="Arial" w:cs="Arial"/>
              </w:rPr>
              <w:t>RRCrelease</w:t>
            </w:r>
            <w:proofErr w:type="spellEnd"/>
            <w:r w:rsidR="00E11D3C">
              <w:rPr>
                <w:rFonts w:ascii="Arial" w:hAnsi="Arial" w:cs="Arial"/>
              </w:rPr>
              <w:t xml:space="preserve"> performed due to which </w:t>
            </w:r>
            <w:proofErr w:type="spellStart"/>
            <w:r w:rsidR="00E11D3C">
              <w:rPr>
                <w:rFonts w:ascii="Arial" w:hAnsi="Arial" w:cs="Arial"/>
              </w:rPr>
              <w:t>Postamble</w:t>
            </w:r>
            <w:proofErr w:type="spellEnd"/>
            <w:r w:rsidR="00E11D3C">
              <w:rPr>
                <w:rFonts w:ascii="Arial" w:hAnsi="Arial" w:cs="Arial"/>
              </w:rPr>
              <w:t xml:space="preserve"> is performed in IDLE</w:t>
            </w:r>
          </w:p>
        </w:tc>
      </w:tr>
      <w:tr w:rsidR="008B0647" w:rsidRPr="008E5453" w14:paraId="08F8548D" w14:textId="77777777" w:rsidTr="0084194B">
        <w:tc>
          <w:tcPr>
            <w:tcW w:w="1985" w:type="dxa"/>
          </w:tcPr>
          <w:p w14:paraId="1857171D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1E643D" w14:textId="039F1110" w:rsidR="008B0647" w:rsidRPr="008E5453" w:rsidRDefault="00223173" w:rsidP="0084194B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</w:t>
            </w:r>
            <w:r w:rsidR="00E11D3C">
              <w:rPr>
                <w:rFonts w:cs="Arial"/>
                <w:lang w:val="en-SG"/>
              </w:rPr>
              <w:t>is in IDLE state</w:t>
            </w:r>
          </w:p>
        </w:tc>
      </w:tr>
      <w:tr w:rsidR="008B0647" w:rsidRPr="008E5453" w14:paraId="09397C7F" w14:textId="77777777" w:rsidTr="0084194B">
        <w:tc>
          <w:tcPr>
            <w:tcW w:w="1985" w:type="dxa"/>
          </w:tcPr>
          <w:p w14:paraId="39D05747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8B0FF29" w14:textId="4CAE3CA8" w:rsidR="008B0647" w:rsidRPr="008E5453" w:rsidRDefault="00865654" w:rsidP="0084194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8B0647" w:rsidRPr="008E5453" w14:paraId="41748F7F" w14:textId="77777777" w:rsidTr="0084194B">
        <w:tc>
          <w:tcPr>
            <w:tcW w:w="1985" w:type="dxa"/>
          </w:tcPr>
          <w:p w14:paraId="7D69DB3E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10CC1D2" w14:textId="04E4E131" w:rsidR="008B0647" w:rsidRPr="008E5453" w:rsidRDefault="00F64ED3" w:rsidP="0084194B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0D6E47">
              <w:rPr>
                <w:rFonts w:ascii="Arial" w:hAnsi="Arial" w:cs="Arial" w:hint="eastAsia"/>
                <w:highlight w:val="red"/>
                <w:lang w:eastAsia="zh-CN"/>
              </w:rPr>
              <w:t>N</w:t>
            </w:r>
            <w:r w:rsidRPr="000D6E47">
              <w:rPr>
                <w:rFonts w:ascii="Arial" w:hAnsi="Arial" w:cs="Arial"/>
                <w:highlight w:val="red"/>
                <w:lang w:eastAsia="zh-CN"/>
              </w:rPr>
              <w:t xml:space="preserve">ot needed. As </w:t>
            </w:r>
            <w:r w:rsidR="008D0B9B">
              <w:rPr>
                <w:rFonts w:ascii="Arial" w:hAnsi="Arial" w:cs="Arial"/>
                <w:highlight w:val="red"/>
                <w:lang w:eastAsia="zh-CN"/>
              </w:rPr>
              <w:t>RRC</w:t>
            </w:r>
            <w:r w:rsidRPr="000D6E47">
              <w:rPr>
                <w:rFonts w:ascii="Arial" w:hAnsi="Arial" w:cs="Arial"/>
                <w:highlight w:val="red"/>
                <w:lang w:eastAsia="zh-CN"/>
              </w:rPr>
              <w:t xml:space="preserve"> connection is not released </w:t>
            </w:r>
            <w:proofErr w:type="spellStart"/>
            <w:r w:rsidRPr="000D6E47">
              <w:rPr>
                <w:rFonts w:ascii="Arial" w:hAnsi="Arial" w:cs="Arial"/>
                <w:highlight w:val="red"/>
                <w:lang w:eastAsia="zh-CN"/>
              </w:rPr>
              <w:t>acc</w:t>
            </w:r>
            <w:proofErr w:type="spellEnd"/>
            <w:r w:rsidRPr="000D6E47">
              <w:rPr>
                <w:rFonts w:ascii="Arial" w:hAnsi="Arial" w:cs="Arial"/>
                <w:highlight w:val="red"/>
                <w:lang w:eastAsia="zh-CN"/>
              </w:rPr>
              <w:t xml:space="preserve"> to Change1</w:t>
            </w:r>
            <w:r w:rsidR="009121A5">
              <w:rPr>
                <w:rFonts w:ascii="Arial" w:hAnsi="Arial" w:cs="Arial"/>
                <w:highlight w:val="red"/>
                <w:lang w:eastAsia="zh-CN"/>
              </w:rPr>
              <w:t xml:space="preserve"> requested</w:t>
            </w:r>
            <w:r w:rsidRPr="000D6E47">
              <w:rPr>
                <w:rFonts w:ascii="Arial" w:hAnsi="Arial" w:cs="Arial"/>
                <w:highlight w:val="red"/>
                <w:lang w:eastAsia="zh-CN"/>
              </w:rPr>
              <w:t>.</w:t>
            </w:r>
          </w:p>
        </w:tc>
      </w:tr>
    </w:tbl>
    <w:p w14:paraId="2FB1DECB" w14:textId="77777777" w:rsidR="008B0647" w:rsidRPr="008E5453" w:rsidRDefault="008B0647" w:rsidP="008B0647">
      <w:pPr>
        <w:rPr>
          <w:rFonts w:ascii="Arial" w:hAnsi="Arial" w:cs="Arial"/>
          <w:lang w:val="en-US"/>
        </w:rPr>
      </w:pPr>
    </w:p>
    <w:p w14:paraId="55BCDB8D" w14:textId="77777777" w:rsidR="008B0647" w:rsidRPr="002B3EA3" w:rsidRDefault="008B0647" w:rsidP="008B0647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0647" w:rsidRPr="008E5453" w14:paraId="416F7368" w14:textId="77777777" w:rsidTr="0084194B">
        <w:tc>
          <w:tcPr>
            <w:tcW w:w="9855" w:type="dxa"/>
          </w:tcPr>
          <w:p w14:paraId="6F2E66E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622E253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1F57DBC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NG_AllCellsOnSamePLMN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0897E8E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46CE4D1E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714D0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5CA4797A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2CD5343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f_NR5GC_Preamble 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, STATE_OFF_0B);</w:t>
            </w:r>
          </w:p>
          <w:p w14:paraId="0A419F6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(true);</w:t>
            </w:r>
          </w:p>
          <w:p w14:paraId="128C7EA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E34613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54042157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D7FE9A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(false);</w:t>
            </w:r>
          </w:p>
          <w:p w14:paraId="6F33D72D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D2D0E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5CA636C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highlight w:val="yellow"/>
                <w:lang w:val="en-US"/>
              </w:rPr>
              <w:t>f_NR_Postamble</w:t>
            </w:r>
            <w:proofErr w:type="spellEnd"/>
            <w:r w:rsidRPr="002B3EA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highlight w:val="yellow"/>
                <w:lang w:val="en-US"/>
              </w:rPr>
              <w:t>, STATE_CONNECTED_3A, tsc_NR_RbId_SRB1);</w:t>
            </w:r>
          </w:p>
          <w:p w14:paraId="0A88E96B" w14:textId="6F8FE427" w:rsidR="008B0647" w:rsidRPr="008E545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AB25D6" w14:textId="77777777" w:rsidR="008B0647" w:rsidRPr="008E5453" w:rsidRDefault="008B0647" w:rsidP="008B0647">
      <w:pPr>
        <w:rPr>
          <w:rFonts w:ascii="Arial" w:hAnsi="Arial" w:cs="Arial"/>
          <w:lang w:val="en-US"/>
        </w:rPr>
      </w:pPr>
    </w:p>
    <w:p w14:paraId="1FD76068" w14:textId="77777777" w:rsidR="008B0647" w:rsidRPr="002B3EA3" w:rsidRDefault="008B0647" w:rsidP="008B0647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0647" w:rsidRPr="008E5453" w14:paraId="3C663033" w14:textId="77777777" w:rsidTr="0084194B">
        <w:tc>
          <w:tcPr>
            <w:tcW w:w="9855" w:type="dxa"/>
          </w:tcPr>
          <w:p w14:paraId="249A2B5B" w14:textId="2C0A3B60" w:rsidR="008B0647" w:rsidRDefault="008B0647" w:rsidP="0084194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A76BF1" w14:textId="77777777" w:rsidR="002B3EA3" w:rsidRPr="002B3EA3" w:rsidRDefault="008B0647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="002B3EA3"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5BE4CF6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73F63806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NG_AllCellsOnSamePLMN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47D03D8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1AD668B3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B5506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4C79914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6EC769A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f_NR5GC_Preamble 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, STATE_OFF_0B);</w:t>
            </w:r>
          </w:p>
          <w:p w14:paraId="732CCDC2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(true);</w:t>
            </w:r>
          </w:p>
          <w:p w14:paraId="18DE7E32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2A9BFB3D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3D021A0B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14ADEB6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(false);</w:t>
            </w:r>
          </w:p>
          <w:p w14:paraId="6F2C3B8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6241336A" w14:textId="33CC4931" w:rsidR="002B3EA3" w:rsidRPr="002B3EA3" w:rsidRDefault="002B3EA3" w:rsidP="00E15F7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3A35ADD0" w14:textId="28523BA5" w:rsidR="002B3EA3" w:rsidRPr="00E15F79" w:rsidRDefault="002B3EA3" w:rsidP="002B3EA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15F79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proofErr w:type="spellStart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f_NR_Postamble</w:t>
            </w:r>
            <w:proofErr w:type="spellEnd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, STATE_IDLE_1A);</w:t>
            </w:r>
          </w:p>
          <w:p w14:paraId="111DB99B" w14:textId="3859E632" w:rsidR="008B0647" w:rsidRPr="008E5453" w:rsidRDefault="002B3EA3" w:rsidP="002B3EA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753EA8C" w14:textId="77777777" w:rsidR="008B0647" w:rsidRDefault="008B0647" w:rsidP="008B0647"/>
    <w:p w14:paraId="2959C46B" w14:textId="77777777" w:rsidR="008B0647" w:rsidRDefault="008B0647" w:rsidP="008B0647"/>
    <w:p w14:paraId="73D10240" w14:textId="77777777" w:rsidR="008B0647" w:rsidRDefault="008B0647" w:rsidP="008B0647"/>
    <w:p w14:paraId="73DC2040" w14:textId="5ECE288A" w:rsidR="00E86DDC" w:rsidRDefault="00E86DDC" w:rsidP="00646473"/>
    <w:p w14:paraId="25F6288D" w14:textId="6F7E6AB5" w:rsidR="00E86DDC" w:rsidRDefault="00E86DDC" w:rsidP="00646473"/>
    <w:p w14:paraId="5FD09883" w14:textId="6077D60B" w:rsidR="00E86DDC" w:rsidRDefault="00E86DDC" w:rsidP="00646473"/>
    <w:p w14:paraId="705B58E2" w14:textId="7B6DBDB9" w:rsidR="00E86DDC" w:rsidRDefault="00E86DDC" w:rsidP="00646473"/>
    <w:p w14:paraId="0D8BE262" w14:textId="4A786F97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9415" w14:textId="77777777" w:rsidR="00263C28" w:rsidRDefault="00263C28">
      <w:r>
        <w:separator/>
      </w:r>
    </w:p>
  </w:endnote>
  <w:endnote w:type="continuationSeparator" w:id="0">
    <w:p w14:paraId="132D78A5" w14:textId="77777777" w:rsidR="00263C28" w:rsidRDefault="0026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89B1B" w14:textId="77777777" w:rsidR="00263C28" w:rsidRDefault="00263C28">
      <w:r>
        <w:separator/>
      </w:r>
    </w:p>
  </w:footnote>
  <w:footnote w:type="continuationSeparator" w:id="0">
    <w:p w14:paraId="7E333CB7" w14:textId="77777777" w:rsidR="00263C28" w:rsidRDefault="00263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8EF129E"/>
    <w:multiLevelType w:val="hybridMultilevel"/>
    <w:tmpl w:val="D4DA67C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396751"/>
    <w:multiLevelType w:val="hybridMultilevel"/>
    <w:tmpl w:val="DB7E2322"/>
    <w:lvl w:ilvl="0" w:tplc="3BF4739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B067A"/>
    <w:multiLevelType w:val="hybridMultilevel"/>
    <w:tmpl w:val="629676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13A9A"/>
    <w:multiLevelType w:val="hybridMultilevel"/>
    <w:tmpl w:val="A4F0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00E4"/>
    <w:rsid w:val="000141D7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D6E47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6F56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173"/>
    <w:rsid w:val="002234A3"/>
    <w:rsid w:val="00230B6F"/>
    <w:rsid w:val="00230E8F"/>
    <w:rsid w:val="00233709"/>
    <w:rsid w:val="00237180"/>
    <w:rsid w:val="0025709B"/>
    <w:rsid w:val="0026004D"/>
    <w:rsid w:val="00261B80"/>
    <w:rsid w:val="00263C28"/>
    <w:rsid w:val="002640DD"/>
    <w:rsid w:val="002665CE"/>
    <w:rsid w:val="00275D12"/>
    <w:rsid w:val="00280C35"/>
    <w:rsid w:val="00283EBC"/>
    <w:rsid w:val="00284FEB"/>
    <w:rsid w:val="002860C4"/>
    <w:rsid w:val="002B3EA3"/>
    <w:rsid w:val="002B41D0"/>
    <w:rsid w:val="002B5741"/>
    <w:rsid w:val="002C02F6"/>
    <w:rsid w:val="002C3A70"/>
    <w:rsid w:val="002D362B"/>
    <w:rsid w:val="002D39A7"/>
    <w:rsid w:val="002E3819"/>
    <w:rsid w:val="002E472E"/>
    <w:rsid w:val="002E54DE"/>
    <w:rsid w:val="002F6BAD"/>
    <w:rsid w:val="003020E8"/>
    <w:rsid w:val="00305409"/>
    <w:rsid w:val="00307490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A98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11BE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2EF4"/>
    <w:rsid w:val="004D5D05"/>
    <w:rsid w:val="004D74B5"/>
    <w:rsid w:val="004E3994"/>
    <w:rsid w:val="004F2994"/>
    <w:rsid w:val="00502FEC"/>
    <w:rsid w:val="0051580D"/>
    <w:rsid w:val="0051584C"/>
    <w:rsid w:val="005264D2"/>
    <w:rsid w:val="005428A5"/>
    <w:rsid w:val="00547111"/>
    <w:rsid w:val="0054712D"/>
    <w:rsid w:val="00550F7C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22B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D59D1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4B49"/>
    <w:rsid w:val="00757DA6"/>
    <w:rsid w:val="00765598"/>
    <w:rsid w:val="007745EA"/>
    <w:rsid w:val="007830D7"/>
    <w:rsid w:val="00785A2E"/>
    <w:rsid w:val="00792342"/>
    <w:rsid w:val="007977A8"/>
    <w:rsid w:val="007A2446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602C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5451D"/>
    <w:rsid w:val="008626E7"/>
    <w:rsid w:val="00863404"/>
    <w:rsid w:val="00865654"/>
    <w:rsid w:val="00866A43"/>
    <w:rsid w:val="00870EE7"/>
    <w:rsid w:val="00872E48"/>
    <w:rsid w:val="0087387E"/>
    <w:rsid w:val="0087721A"/>
    <w:rsid w:val="00880A19"/>
    <w:rsid w:val="00881CD5"/>
    <w:rsid w:val="00885F0C"/>
    <w:rsid w:val="008863B9"/>
    <w:rsid w:val="00890F53"/>
    <w:rsid w:val="008A45A6"/>
    <w:rsid w:val="008A4C0E"/>
    <w:rsid w:val="008A55E2"/>
    <w:rsid w:val="008B0647"/>
    <w:rsid w:val="008B3C72"/>
    <w:rsid w:val="008B4F6A"/>
    <w:rsid w:val="008B7A82"/>
    <w:rsid w:val="008C38FD"/>
    <w:rsid w:val="008C3A4F"/>
    <w:rsid w:val="008C46E2"/>
    <w:rsid w:val="008C7320"/>
    <w:rsid w:val="008C7E9B"/>
    <w:rsid w:val="008D0B9B"/>
    <w:rsid w:val="008E5453"/>
    <w:rsid w:val="008F3789"/>
    <w:rsid w:val="008F686C"/>
    <w:rsid w:val="009012EB"/>
    <w:rsid w:val="009121A5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D109C"/>
    <w:rsid w:val="009D38AE"/>
    <w:rsid w:val="009E3297"/>
    <w:rsid w:val="009E3609"/>
    <w:rsid w:val="009E662A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2F55"/>
    <w:rsid w:val="00B53132"/>
    <w:rsid w:val="00B67B97"/>
    <w:rsid w:val="00B70576"/>
    <w:rsid w:val="00B77890"/>
    <w:rsid w:val="00B80300"/>
    <w:rsid w:val="00B8309D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3F6A"/>
    <w:rsid w:val="00CF4A09"/>
    <w:rsid w:val="00CF5766"/>
    <w:rsid w:val="00D00793"/>
    <w:rsid w:val="00D03794"/>
    <w:rsid w:val="00D03F9A"/>
    <w:rsid w:val="00D06D51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24BB"/>
    <w:rsid w:val="00E05751"/>
    <w:rsid w:val="00E057A7"/>
    <w:rsid w:val="00E11D3C"/>
    <w:rsid w:val="00E13F3D"/>
    <w:rsid w:val="00E15F79"/>
    <w:rsid w:val="00E15F85"/>
    <w:rsid w:val="00E21987"/>
    <w:rsid w:val="00E259B2"/>
    <w:rsid w:val="00E32FF3"/>
    <w:rsid w:val="00E34898"/>
    <w:rsid w:val="00E37AE2"/>
    <w:rsid w:val="00E43581"/>
    <w:rsid w:val="00E538FC"/>
    <w:rsid w:val="00E667B7"/>
    <w:rsid w:val="00E77D77"/>
    <w:rsid w:val="00E81ED2"/>
    <w:rsid w:val="00E85415"/>
    <w:rsid w:val="00E857DE"/>
    <w:rsid w:val="00E86DDC"/>
    <w:rsid w:val="00E978C7"/>
    <w:rsid w:val="00EB09B7"/>
    <w:rsid w:val="00EB6182"/>
    <w:rsid w:val="00EC7CAD"/>
    <w:rsid w:val="00ED5E92"/>
    <w:rsid w:val="00ED70E6"/>
    <w:rsid w:val="00EE044B"/>
    <w:rsid w:val="00EE7C77"/>
    <w:rsid w:val="00EE7D7C"/>
    <w:rsid w:val="00F05064"/>
    <w:rsid w:val="00F104CE"/>
    <w:rsid w:val="00F1651B"/>
    <w:rsid w:val="00F25D98"/>
    <w:rsid w:val="00F300FB"/>
    <w:rsid w:val="00F524A6"/>
    <w:rsid w:val="00F60954"/>
    <w:rsid w:val="00F64ED3"/>
    <w:rsid w:val="00F7019E"/>
    <w:rsid w:val="00F708B7"/>
    <w:rsid w:val="00F720A4"/>
    <w:rsid w:val="00F72DDD"/>
    <w:rsid w:val="00F751B6"/>
    <w:rsid w:val="00F8771D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0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5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1634</Words>
  <Characters>9320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Xin</cp:lastModifiedBy>
  <cp:revision>28</cp:revision>
  <cp:lastPrinted>1900-01-01T00:00:00Z</cp:lastPrinted>
  <dcterms:created xsi:type="dcterms:W3CDTF">2021-11-25T13:06:00Z</dcterms:created>
  <dcterms:modified xsi:type="dcterms:W3CDTF">2021-12-07T09:55:00Z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