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EC514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</w:t>
      </w:r>
      <w:r w:rsidR="00DF4C90">
        <w:rPr>
          <w:b/>
          <w:i/>
          <w:noProof/>
          <w:sz w:val="28"/>
        </w:rPr>
        <w:t>6</w:t>
      </w:r>
      <w:r w:rsidR="005A3291">
        <w:rPr>
          <w:b/>
          <w:i/>
          <w:noProof/>
          <w:sz w:val="28"/>
        </w:rPr>
        <w:t>5</w:t>
      </w:r>
    </w:p>
    <w:p w14:paraId="5D6FC58C" w14:textId="307A0302" w:rsidR="001A09A3" w:rsidRDefault="003D0D4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84854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</w:t>
            </w:r>
            <w:r w:rsidR="00F10F0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66B565" w:rsidR="001E41F3" w:rsidRDefault="00F10F0F" w:rsidP="00715499">
            <w:pPr>
              <w:pStyle w:val="CRCoverPage"/>
              <w:spacing w:after="0"/>
            </w:pPr>
            <w:r w:rsidRPr="00F10F0F">
              <w:t>Corrections for NR MAC test cases 7.1.1.5.x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2C340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9F10D8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42F0D6" w:rsidR="008D6A41" w:rsidRDefault="00F10F0F" w:rsidP="00FA66E0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noProof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8834A" w14:textId="0D89AC24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Instead of constant LCID, added conditional LCID value as per DRB id.</w:t>
            </w:r>
          </w:p>
          <w:p w14:paraId="321185C6" w14:textId="77777777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545D93D" w:rsidR="00FB31DA" w:rsidRPr="00D3537B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change was implemented for 7.1.1.2.1 under R5s211241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0685912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 xml:space="preserve">can fail </w:t>
            </w:r>
            <w:r w:rsidR="00F10F0F">
              <w:rPr>
                <w:noProof/>
              </w:rPr>
              <w:t>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6E24DF2" w:rsidR="006408D7" w:rsidRDefault="00F10F0F" w:rsidP="006408D7">
            <w:pPr>
              <w:pStyle w:val="CRCoverPage"/>
              <w:spacing w:after="0"/>
              <w:rPr>
                <w:noProof/>
              </w:rPr>
            </w:pPr>
            <w:r w:rsidRPr="00F10F0F">
              <w:rPr>
                <w:noProof/>
              </w:rPr>
              <w:t>7.1.1.5.1.NR5GC, 7.1.1.5.2.NR5GC, 7.1.1.5.3.NR5GC, 7.1.1.5.4.NR5GC, 7.1.1.5.5.NR5GC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829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0AB56F" w14:textId="0D85BEC3" w:rsidR="009F10D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10D8" w:rsidRPr="00E31A2A">
        <w:rPr>
          <w:rFonts w:cs="Arial"/>
          <w:iCs/>
        </w:rPr>
        <w:t>Table of Contents</w:t>
      </w:r>
      <w:r w:rsidR="009F10D8">
        <w:tab/>
      </w:r>
      <w:r w:rsidR="009F10D8">
        <w:fldChar w:fldCharType="begin"/>
      </w:r>
      <w:r w:rsidR="009F10D8">
        <w:instrText xml:space="preserve"> PAGEREF _Toc88829355 \h </w:instrText>
      </w:r>
      <w:r w:rsidR="009F10D8">
        <w:fldChar w:fldCharType="separate"/>
      </w:r>
      <w:r w:rsidR="009F10D8">
        <w:t>2</w:t>
      </w:r>
      <w:r w:rsidR="009F10D8">
        <w:fldChar w:fldCharType="end"/>
      </w:r>
    </w:p>
    <w:p w14:paraId="7EDF45A0" w14:textId="784BFD38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_Toc88829356 \h </w:instrText>
      </w:r>
      <w:r>
        <w:fldChar w:fldCharType="separate"/>
      </w:r>
      <w:r>
        <w:t>3</w:t>
      </w:r>
      <w:r>
        <w:fldChar w:fldCharType="end"/>
      </w:r>
    </w:p>
    <w:p w14:paraId="567F1751" w14:textId="28D0977E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_Toc88829357 \h </w:instrText>
      </w:r>
      <w:r>
        <w:fldChar w:fldCharType="separate"/>
      </w:r>
      <w:r>
        <w:t>3</w:t>
      </w:r>
      <w:r>
        <w:fldChar w:fldCharType="end"/>
      </w:r>
    </w:p>
    <w:p w14:paraId="64AE5291" w14:textId="5DD1F861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2.1 Change </w:t>
      </w:r>
      <w:r w:rsidRPr="00E31A2A">
        <w:rPr>
          <w:rFonts w:eastAsia="SimSun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_Toc88829358 \h </w:instrText>
      </w:r>
      <w:r>
        <w:fldChar w:fldCharType="separate"/>
      </w:r>
      <w:r>
        <w:t>3</w:t>
      </w:r>
      <w:r>
        <w:fldChar w:fldCharType="end"/>
      </w:r>
    </w:p>
    <w:p w14:paraId="0EA28435" w14:textId="19D93CC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2.2 Change </w:t>
      </w:r>
      <w:r w:rsidRPr="00E31A2A">
        <w:rPr>
          <w:rFonts w:eastAsia="SimSun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_Toc88829359 \h </w:instrText>
      </w:r>
      <w:r>
        <w:fldChar w:fldCharType="separate"/>
      </w:r>
      <w:r>
        <w:t>7</w:t>
      </w:r>
      <w:r>
        <w:fldChar w:fldCharType="end"/>
      </w:r>
    </w:p>
    <w:p w14:paraId="0BB69E94" w14:textId="161212A0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 3 Change </w:t>
      </w:r>
      <w:r w:rsidRPr="00E31A2A">
        <w:rPr>
          <w:rFonts w:eastAsia="SimSun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_Toc88829360 \h </w:instrText>
      </w:r>
      <w:r>
        <w:fldChar w:fldCharType="separate"/>
      </w:r>
      <w:r>
        <w:t>8</w:t>
      </w:r>
      <w:r>
        <w:fldChar w:fldCharType="end"/>
      </w:r>
    </w:p>
    <w:p w14:paraId="77EE4584" w14:textId="15F1DE98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_Toc88829361 \h </w:instrText>
      </w:r>
      <w:r>
        <w:fldChar w:fldCharType="separate"/>
      </w:r>
      <w:r>
        <w:t>10</w:t>
      </w:r>
      <w:r>
        <w:fldChar w:fldCharType="end"/>
      </w:r>
    </w:p>
    <w:p w14:paraId="0AEDCA2C" w14:textId="1FF494B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_Toc88829362 \h </w:instrText>
      </w:r>
      <w:r>
        <w:fldChar w:fldCharType="separate"/>
      </w:r>
      <w:r>
        <w:t>11</w:t>
      </w:r>
      <w:r>
        <w:fldChar w:fldCharType="end"/>
      </w:r>
    </w:p>
    <w:p w14:paraId="2E4D4796" w14:textId="5F71BF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829356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829357"/>
      <w:r w:rsidRPr="00B22104">
        <w:rPr>
          <w:b/>
        </w:rPr>
        <w:t>Corrections required</w:t>
      </w:r>
      <w:bookmarkEnd w:id="5"/>
      <w:bookmarkEnd w:id="6"/>
      <w:bookmarkEnd w:id="7"/>
    </w:p>
    <w:p w14:paraId="6D037634" w14:textId="1245291C" w:rsidR="00F10F0F" w:rsidRDefault="009F10D8" w:rsidP="00F10F0F">
      <w:pPr>
        <w:pStyle w:val="Heading2"/>
        <w:rPr>
          <w:b/>
          <w:sz w:val="28"/>
          <w:szCs w:val="28"/>
        </w:rPr>
      </w:pPr>
      <w:bookmarkStart w:id="8" w:name="_Toc88829358"/>
      <w:r>
        <w:rPr>
          <w:lang w:eastAsia="en-GB"/>
        </w:rPr>
        <w:t xml:space="preserve">2.1 </w:t>
      </w:r>
      <w:r w:rsidR="00F10F0F">
        <w:rPr>
          <w:lang w:eastAsia="en-GB"/>
        </w:rPr>
        <w:t xml:space="preserve">Change </w:t>
      </w:r>
      <w:r w:rsidR="00F10F0F">
        <w:rPr>
          <w:rFonts w:eastAsia="SimSun" w:hint="eastAsia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028431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B92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26C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3861F1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,</w:t>
            </w:r>
          </w:p>
          <w:p w14:paraId="50E5EFAB" w14:textId="77777777" w:rsidR="00F10F0F" w:rsidRPr="00B65B1E" w:rsidRDefault="00F10F0F" w:rsidP="00E21641">
            <w:pPr>
              <w:rPr>
                <w:rFonts w:ascii="Arial" w:hAnsi="Arial" w:cs="Arial"/>
                <w:lang w:val="en-US"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>= 5.0)</w:t>
            </w:r>
          </w:p>
        </w:tc>
      </w:tr>
      <w:tr w:rsidR="00F10F0F" w14:paraId="367F91A4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C1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E75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ims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 PDN, TTCN is assigning DRB id 1 and LCID 4. </w:t>
            </w:r>
            <w:proofErr w:type="gramStart"/>
            <w:r w:rsidRPr="00FA1E74">
              <w:rPr>
                <w:rFonts w:ascii="Arial" w:hAnsi="Arial" w:cs="Arial"/>
                <w:lang w:eastAsia="zh-CN"/>
              </w:rPr>
              <w:t>But,</w:t>
            </w:r>
            <w:proofErr w:type="gramEnd"/>
            <w:r w:rsidRPr="00FA1E74">
              <w:rPr>
                <w:rFonts w:ascii="Arial" w:hAnsi="Arial" w:cs="Arial"/>
                <w:lang w:eastAsia="zh-CN"/>
              </w:rPr>
              <w:t xml:space="preserve"> LCID 5(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) is only used in construction of MAC PDU in case of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=1 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dnn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10F0F" w14:paraId="1B6557E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0D3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D1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value as per DRB id.</w:t>
            </w:r>
          </w:p>
        </w:tc>
      </w:tr>
      <w:tr w:rsidR="00F10F0F" w14:paraId="1F3A8A0B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DB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DD3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F070A">
              <w:rPr>
                <w:rFonts w:ascii="Arial" w:hAnsi="Arial" w:cs="Arial"/>
                <w:lang w:eastAsia="en-GB"/>
              </w:rPr>
              <w:t>DRX_MAC_TC_Common_</w:t>
            </w:r>
            <w:proofErr w:type="gramStart"/>
            <w:r w:rsidRPr="006F070A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F10F0F" w14:paraId="3B08C3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8ED" w14:textId="77777777" w:rsidR="00F10F0F" w:rsidRPr="007B6B54" w:rsidRDefault="00F10F0F" w:rsidP="00E216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6B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707" w14:textId="7221729D" w:rsidR="00F10F0F" w:rsidRPr="007B6B54" w:rsidRDefault="007B6B54" w:rsidP="00E21641">
            <w:pPr>
              <w:rPr>
                <w:rFonts w:ascii="Arial" w:hAnsi="Arial"/>
                <w:highlight w:val="cyan"/>
                <w:lang w:eastAsia="zh-CN"/>
              </w:rPr>
            </w:pPr>
            <w:r w:rsidRPr="007B6B5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5A44861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1D830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E22397B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D35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3861F1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,</w:t>
            </w:r>
          </w:p>
          <w:p w14:paraId="286AE1D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>= 5.0) runs on NR_BASE_PTC</w:t>
            </w:r>
          </w:p>
          <w:p w14:paraId="2765ADF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02CEFE6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5A024E9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 xml:space="preserve">= 20; // in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258DF8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79E10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8BBB13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389C69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t_Watchdog.start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;</w:t>
            </w:r>
            <w:r w:rsidRPr="003861F1">
              <w:rPr>
                <w:rFonts w:ascii="Arial" w:hAnsi="Arial" w:cs="Arial"/>
                <w:lang w:eastAsia="en-GB"/>
              </w:rPr>
              <w:br/>
              <w:t xml:space="preserve">v_EncodedRlcPdu1 :=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:= { cs_NR_MAC_SDU_SubPDU_LI8(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tsc_LCID_SCG_Bearer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v_SDU_SubPDUListDL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:= { cs_NR_MAC_SDU_SubPDU_LI8(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1793AF1A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B126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022597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73050D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//@siclog "Step 5"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@</w:t>
            </w:r>
          </w:p>
          <w:p w14:paraId="1399890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v_LongDRXCycle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);</w:t>
            </w:r>
          </w:p>
          <w:p w14:paraId="042A519F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6689FB3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(v_Timing1, 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tsc_OnDurationTimer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 *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 - 1);</w:t>
            </w:r>
          </w:p>
          <w:p w14:paraId="5676EDCE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</w:p>
          <w:p w14:paraId="2B8DD19A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f_NR_LastDL_Slot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(nr_Cell1,v_Timing1);</w:t>
            </w:r>
          </w:p>
          <w:p w14:paraId="7AAECBA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EC77CD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660C2BC6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lastRenderedPageBreak/>
              <w:t xml:space="preserve">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4307E1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307E1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7BF8409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 };</w:t>
            </w:r>
          </w:p>
          <w:p w14:paraId="7DD1DB41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));</w:t>
            </w:r>
          </w:p>
          <w:p w14:paraId="76D5520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B9F69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@</w:t>
            </w:r>
          </w:p>
          <w:p w14:paraId="2936FE4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preconfig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SS</w:t>
            </w:r>
          </w:p>
          <w:p w14:paraId="3DC53BB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tsc_InactivityTimer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*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); //@sic R5s200711 R5s200833 sic@</w:t>
            </w:r>
          </w:p>
          <w:p w14:paraId="52909A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f_NR_LastDL_Slot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(nr_Cell1,v_Timing2);</w:t>
            </w:r>
          </w:p>
          <w:p w14:paraId="10756B6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3A64DF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tsc_InactivityTimer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*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f_NR_DRX_LastDL_Slot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(nr_Cell1));</w:t>
            </w:r>
          </w:p>
          <w:p w14:paraId="1E091C9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9AF1B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79372AE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(2,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(cs_NR_PDCP_PDU_18B(2, crs_NR_PDCP_SDU_36B)));</w:t>
            </w:r>
          </w:p>
          <w:p w14:paraId="5474E52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2389283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 };</w:t>
            </w:r>
          </w:p>
          <w:p w14:paraId="5FD7E4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(v_Timing2),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)); //@sic R5s201481 sic@</w:t>
            </w:r>
          </w:p>
          <w:p w14:paraId="785770E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t_Watchdog.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start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4D93EAA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E9D9EC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FE0DB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(3,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(cs_NR_PDCP_PDU_18B(3, crs_NR_PDCP_SDU_36B)));</w:t>
            </w:r>
          </w:p>
          <w:p w14:paraId="305D71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BE300D8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 };</w:t>
            </w:r>
          </w:p>
          <w:p w14:paraId="1EA403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cs_NR_HarqProcessAssignment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151DDB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8B3B5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96F3D9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9A6EF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6E9F106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(cs_NR_PDCP_PDU_18B(4, crs_NR_PDCP_SDU_36B))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7444AC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, v_EncodedRlcPdu1) </w:t>
            </w:r>
            <w:proofErr w:type="gram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};</w:t>
            </w:r>
            <w:proofErr w:type="gramEnd"/>
          </w:p>
          <w:p w14:paraId="41F4AF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62F000E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(v_Timing1),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cs_NR_HarqProcessAssignment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C5F44F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E536D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D755C5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@</w:t>
            </w:r>
          </w:p>
          <w:p w14:paraId="5A63B8EA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drx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-HARQ-RTT-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 4 slots + 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drx-RetransmissionTimerUL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 12 slots =20 slots, a multiple of 5 slots</w:t>
            </w:r>
          </w:p>
          <w:p w14:paraId="3EB9BDE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f_NR_SubFrameTiming_AddSlots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(v_Timing1, 20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6B7190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f_NR_SubFrameTiming_AddSlots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(v_Timing1, tsc_NR_SlotOffsetK2 +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tsc_DRX_HARQ_RTT_TimerUL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tsc_DRXRetransTimer_UL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); //@sic R5s200711 R5s200833 sic@</w:t>
            </w:r>
          </w:p>
          <w:p w14:paraId="6948717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f_NR_LastDL_Slot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(nr_Cell1,v_Timing2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B35E48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8D0A5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(5,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(cs_NR_PDCP_PDU_18B(5, crs_NR_PDCP_SDU_36B))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6D3DDF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, v_EncodedRlcPdu1) </w:t>
            </w:r>
            <w:proofErr w:type="gram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};</w:t>
            </w:r>
            <w:proofErr w:type="gramEnd"/>
          </w:p>
          <w:p w14:paraId="28F725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C67428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(v_Timing2),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06FD50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4CA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/*Skipping Code */</w:t>
            </w:r>
          </w:p>
          <w:p w14:paraId="7113C2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203EA5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B41F07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BB2A512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989353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B5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3861F1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,</w:t>
            </w:r>
          </w:p>
          <w:p w14:paraId="637FD4A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>= 5.0) runs on NR_BASE_PTC</w:t>
            </w:r>
          </w:p>
          <w:p w14:paraId="3A0D2A0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261182C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08D3671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3861F1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lang w:eastAsia="en-GB"/>
              </w:rPr>
              <w:t xml:space="preserve">= 20; // in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3126797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C0E356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823773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var B6_Type 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3861F1">
              <w:rPr>
                <w:rFonts w:ascii="Arial" w:hAnsi="Arial" w:cs="Arial"/>
                <w:highlight w:val="yellow"/>
                <w:lang w:eastAsia="en-GB"/>
              </w:rPr>
              <w:t>LCID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highlight w:val="yellow"/>
                <w:lang w:eastAsia="en-GB"/>
              </w:rPr>
              <w:t>= int2bit(p_NR_DRB_Id+3, 6);//KS@21xxxx</w:t>
            </w:r>
          </w:p>
          <w:p w14:paraId="43A1B87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2FC47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7990EB6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7A30CD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t_Watchdog.start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;</w:t>
            </w:r>
            <w:r w:rsidRPr="003861F1">
              <w:rPr>
                <w:rFonts w:ascii="Arial" w:hAnsi="Arial" w:cs="Arial"/>
                <w:lang w:eastAsia="en-GB"/>
              </w:rPr>
              <w:br/>
              <w:t xml:space="preserve">v_EncodedRlcPdu1 :=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 xml:space="preserve"> := { cs_NR_MAC_SDU_SubPDU_LI8(</w:t>
            </w:r>
            <w:proofErr w:type="spellStart"/>
            <w:r w:rsidRPr="003861F1">
              <w:rPr>
                <w:rFonts w:ascii="Arial" w:hAnsi="Arial" w:cs="Arial"/>
                <w:lang w:eastAsia="en-GB"/>
              </w:rPr>
              <w:t>tsc_LCID_SCG_Bearer</w:t>
            </w:r>
            <w:proofErr w:type="spellEnd"/>
            <w:r w:rsidRPr="003861F1">
              <w:rPr>
                <w:rFonts w:ascii="Arial" w:hAnsi="Arial" w:cs="Arial"/>
                <w:lang w:eastAsia="en-GB"/>
              </w:rPr>
              <w:t>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// 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v_SDU_SubPDUListDL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:= { cs_NR_MAC_SDU_SubPDU_LI8(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553109F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  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3861F1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3861F1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3861F1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3861F1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55576154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43DBA3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1F1EB77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871FD8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//@siclog "Step 5"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@</w:t>
            </w:r>
          </w:p>
          <w:p w14:paraId="4817994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v_LongDRXCycle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);</w:t>
            </w:r>
          </w:p>
          <w:p w14:paraId="4C5F267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79533A2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(v_Timing1, 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tsc_OnDurationTimer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 *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 - 1);</w:t>
            </w:r>
          </w:p>
          <w:p w14:paraId="08EB00B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</w:p>
          <w:p w14:paraId="3A86A9B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f_NR_LastDL_Slot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(nr_Cell1,v_Timing1);</w:t>
            </w:r>
          </w:p>
          <w:p w14:paraId="5B29D7C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F46CDC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0A50E36C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// 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4307E1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307E1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5C316C97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4307E1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307E1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4307E1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4307E1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6F1FCC3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 };</w:t>
            </w:r>
          </w:p>
          <w:p w14:paraId="31E9973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4307E1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307E1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4307E1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4307E1">
              <w:rPr>
                <w:rFonts w:ascii="Arial" w:hAnsi="Arial" w:cs="Arial"/>
                <w:lang w:eastAsia="en-GB"/>
              </w:rPr>
              <w:t>));</w:t>
            </w:r>
          </w:p>
          <w:p w14:paraId="695B1F5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7CDA72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@</w:t>
            </w:r>
          </w:p>
          <w:p w14:paraId="5791F0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preconfig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SS</w:t>
            </w:r>
          </w:p>
          <w:p w14:paraId="14D0222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tsc_InactivityTimer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*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); //@sic R5s200711 R5s200833 sic@</w:t>
            </w:r>
          </w:p>
          <w:p w14:paraId="0FBAC35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f_NR_LastDL_Slot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(nr_Cell1,v_Timing2);</w:t>
            </w:r>
          </w:p>
          <w:p w14:paraId="0AE437D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3F3A80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f_NR_SubFrameTiming_AddSlots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tsc_InactivityTimer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*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f_NR_DRX_LastDL_Slot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(nr_Cell1));</w:t>
            </w:r>
          </w:p>
          <w:p w14:paraId="44B422F5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DADDE8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223FC75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(2,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(cs_NR_PDCP_PDU_18B(2, crs_NR_PDCP_SDU_36B)));</w:t>
            </w:r>
          </w:p>
          <w:p w14:paraId="03CF926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D30309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4CC3F88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 };</w:t>
            </w:r>
          </w:p>
          <w:p w14:paraId="1522225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(v_Timing2),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)); //@sic R5s201481 sic@</w:t>
            </w:r>
          </w:p>
          <w:p w14:paraId="598B5E0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t_Watchdog.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start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52A251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8267F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7F3422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(3,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(cs_NR_PDCP_PDU_18B(3, crs_NR_PDCP_SDU_36B)));</w:t>
            </w:r>
          </w:p>
          <w:p w14:paraId="0A3EA0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1F9D348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12F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12F9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6F12F9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6CF55B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 };</w:t>
            </w:r>
          </w:p>
          <w:p w14:paraId="1BCF1D1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6F12F9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F12F9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F12F9">
              <w:rPr>
                <w:rFonts w:ascii="Arial" w:hAnsi="Arial" w:cs="Arial"/>
                <w:lang w:eastAsia="en-GB"/>
              </w:rPr>
              <w:t>cs_NR_HarqProcessAssignment</w:t>
            </w:r>
            <w:proofErr w:type="spellEnd"/>
            <w:r w:rsidRPr="006F12F9">
              <w:rPr>
                <w:rFonts w:ascii="Arial" w:hAnsi="Arial" w:cs="Arial"/>
                <w:lang w:eastAsia="en-GB"/>
              </w:rPr>
              <w:t>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739AD02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2FF36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6B99C03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6FB2E2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4C2E44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(cs_NR_PDCP_PDU_18B(4, crs_NR_PDCP_SDU_36B))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614DE6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, v_EncodedRlcPdu1) </w:t>
            </w:r>
            <w:proofErr w:type="gram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};</w:t>
            </w:r>
            <w:proofErr w:type="gramEnd"/>
          </w:p>
          <w:p w14:paraId="09A4E2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, v_EncodedRlcPdu1) };//KS@21xxxx</w:t>
            </w:r>
          </w:p>
          <w:p w14:paraId="1592DEA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3E73D0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(v_Timing1),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cs_NR_HarqProcessAssignment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C0A356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02CD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7B57F1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@</w:t>
            </w:r>
          </w:p>
          <w:p w14:paraId="48D94B4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drx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-HARQ-RTT-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 4 slots + 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drx-RetransmissionTimerUL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 12 slots =20 slots, a multiple of 5 slots</w:t>
            </w:r>
          </w:p>
          <w:p w14:paraId="532AC0C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f_NR_SubFrameTiming_AddSlots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(v_Timing1, 20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A32A38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f_NR_SubFrameTiming_AddSlots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(v_Timing1, tsc_NR_SlotOffsetK2 +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tsc_DRX_HARQ_RTT_TimerUL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tsc_DRXRetransTimer_UL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); //@sic R5s200711 R5s200833 sic@</w:t>
            </w:r>
          </w:p>
          <w:p w14:paraId="73B7667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f_NR_LastDL_Slot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(nr_Cell1,v_Timing2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DE23AC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F56E1C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(5,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(cs_NR_PDCP_PDU_18B(5, crs_NR_PDCP_SDU_36B))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48DFA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, v_EncodedRlcPdu1) </w:t>
            </w:r>
            <w:proofErr w:type="gram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};</w:t>
            </w:r>
            <w:proofErr w:type="gramEnd"/>
          </w:p>
          <w:p w14:paraId="15C22C5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:= { cs_NR_MAC_SDU_SubPDU_LI8(</w:t>
            </w:r>
            <w:proofErr w:type="spellStart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, v_EncodedRlcPdu1) };//KS@21xxxx</w:t>
            </w:r>
            <w:r w:rsidRPr="00835B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52BE9B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0B1B85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 xml:space="preserve">(v_Timing2), </w:t>
            </w:r>
            <w:proofErr w:type="spellStart"/>
            <w:r w:rsidRPr="00835BEB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835BEB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835BE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CFAD26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66949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35FDA5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4757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6EFD4F8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E13A60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FCC401F" w14:textId="77777777" w:rsidR="00F10F0F" w:rsidRDefault="00F10F0F" w:rsidP="00F10F0F"/>
    <w:p w14:paraId="09C4D2BC" w14:textId="77777777" w:rsidR="00F10F0F" w:rsidRDefault="00F10F0F" w:rsidP="00F10F0F"/>
    <w:p w14:paraId="5ED5384F" w14:textId="77777777" w:rsidR="00F10F0F" w:rsidRDefault="00F10F0F" w:rsidP="00F10F0F"/>
    <w:p w14:paraId="34DE0983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9" w:name="_Toc88829129"/>
      <w:bookmarkStart w:id="10" w:name="_Toc88829359"/>
      <w:r>
        <w:rPr>
          <w:lang w:eastAsia="en-GB"/>
        </w:rPr>
        <w:lastRenderedPageBreak/>
        <w:t xml:space="preserve">2.2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01CD48EF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620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3CD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835BEB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) </w:t>
            </w:r>
          </w:p>
        </w:tc>
      </w:tr>
      <w:tr w:rsidR="00F10F0F" w14:paraId="5278409F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D3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A6B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ims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 PDN, TTCN is assigning DRB id 1 and LCID 4. </w:t>
            </w:r>
            <w:proofErr w:type="gramStart"/>
            <w:r w:rsidRPr="00FA1E74">
              <w:rPr>
                <w:rFonts w:ascii="Arial" w:hAnsi="Arial" w:cs="Arial"/>
                <w:lang w:eastAsia="zh-CN"/>
              </w:rPr>
              <w:t>But,</w:t>
            </w:r>
            <w:proofErr w:type="gramEnd"/>
            <w:r w:rsidRPr="00FA1E74">
              <w:rPr>
                <w:rFonts w:ascii="Arial" w:hAnsi="Arial" w:cs="Arial"/>
                <w:lang w:eastAsia="zh-CN"/>
              </w:rPr>
              <w:t xml:space="preserve"> LCID 5(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) is only used in construction of MAC PDU in case of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=1 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dnn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10F0F" w14:paraId="621C436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73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26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value as per DRB id.</w:t>
            </w:r>
          </w:p>
        </w:tc>
      </w:tr>
      <w:tr w:rsidR="00F10F0F" w14:paraId="40D566A7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4F4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79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F070A">
              <w:rPr>
                <w:rFonts w:ascii="Arial" w:hAnsi="Arial" w:cs="Arial"/>
                <w:lang w:eastAsia="en-GB"/>
              </w:rPr>
              <w:t>DRX_MAC_TC_Common_</w:t>
            </w:r>
            <w:proofErr w:type="gramStart"/>
            <w:r w:rsidRPr="006F070A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B35DFF" w14:paraId="5B84DB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10E" w14:textId="3D7D6B3E" w:rsidR="00B35DFF" w:rsidRDefault="00B35DFF" w:rsidP="00B35DFF">
            <w:pPr>
              <w:spacing w:before="40" w:after="40"/>
              <w:rPr>
                <w:rFonts w:ascii="Arial" w:hAnsi="Arial"/>
                <w:b/>
              </w:rPr>
            </w:pPr>
            <w:r w:rsidRPr="007B6B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E81" w14:textId="0F87F9B3" w:rsidR="00B35DFF" w:rsidRDefault="00B35DFF" w:rsidP="00B35DFF">
            <w:pPr>
              <w:rPr>
                <w:rFonts w:ascii="Arial" w:hAnsi="Arial"/>
                <w:lang w:eastAsia="zh-CN"/>
              </w:rPr>
            </w:pPr>
            <w:r w:rsidRPr="007B6B5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2DB1B0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AA8EF6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93C672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E2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835BEB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>) runs on NR_BASE_PTC</w:t>
            </w:r>
          </w:p>
          <w:p w14:paraId="5936783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* L2/MAC</w:t>
            </w:r>
          </w:p>
          <w:p w14:paraId="19ADD37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7.1.1.5.2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 xml:space="preserve"> DRX operation / Short cycle not configured / Long DRX command MAC control element reception</w:t>
            </w:r>
          </w:p>
          <w:p w14:paraId="3C95F94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08A225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@sic R5-202609 sic@</w:t>
            </w:r>
          </w:p>
          <w:p w14:paraId="2E53565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HarqProcessId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=0; //Arbitrarily selected</w:t>
            </w:r>
          </w:p>
          <w:p w14:paraId="4E251EE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tsc_DRXRetransTimer_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DL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 80;// in slots</w:t>
            </w:r>
          </w:p>
          <w:p w14:paraId="01204E9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tsc_DRX_HARQ_RTT_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TimerDL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 4;// in slots 56/14</w:t>
            </w:r>
          </w:p>
          <w:p w14:paraId="4F734D7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1570D0CA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406978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2BF0983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2217A4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2217A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480D802E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8FB2FA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2217A4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217A4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) };</w:t>
            </w:r>
          </w:p>
          <w:p w14:paraId="675F72A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2217A4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2217A4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cs_NR_HarqProcessAssignment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tsc_HarqProcessId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)));</w:t>
            </w:r>
          </w:p>
          <w:p w14:paraId="53BD7257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5D8440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74B5B06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217A4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1D4E555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12D463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0EBBB1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5C0808D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F0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835BEB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>) runs on NR_BASE_PTC</w:t>
            </w:r>
          </w:p>
          <w:p w14:paraId="47CAC10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* L2/MAC</w:t>
            </w:r>
          </w:p>
          <w:p w14:paraId="485BA8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7.1.1.5.2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 xml:space="preserve"> DRX operation / Short cycle not configured / Long DRX command MAC control element reception</w:t>
            </w:r>
          </w:p>
          <w:p w14:paraId="7F6A347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86CE2E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@sic R5-202609 sic@</w:t>
            </w:r>
          </w:p>
          <w:p w14:paraId="744967A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HarqProcessId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=0; //Arbitrarily selected</w:t>
            </w:r>
          </w:p>
          <w:p w14:paraId="3F1A19D4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tsc_DRXRetransTimer_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DL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 80;// in slots</w:t>
            </w:r>
          </w:p>
          <w:p w14:paraId="675DC1A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835BEB">
              <w:rPr>
                <w:rFonts w:ascii="Arial" w:hAnsi="Arial" w:cs="Arial"/>
                <w:lang w:eastAsia="en-GB"/>
              </w:rPr>
              <w:t>tsc_DRX_HARQ_RTT_</w:t>
            </w:r>
            <w:proofErr w:type="gramStart"/>
            <w:r w:rsidRPr="00835BEB">
              <w:rPr>
                <w:rFonts w:ascii="Arial" w:hAnsi="Arial" w:cs="Arial"/>
                <w:lang w:eastAsia="en-GB"/>
              </w:rPr>
              <w:t>TimerDL</w:t>
            </w:r>
            <w:proofErr w:type="spellEnd"/>
            <w:r w:rsidRPr="00835BE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835BEB">
              <w:rPr>
                <w:rFonts w:ascii="Arial" w:hAnsi="Arial" w:cs="Arial"/>
                <w:lang w:eastAsia="en-GB"/>
              </w:rPr>
              <w:t>= 4;// in slots 56/14</w:t>
            </w:r>
          </w:p>
          <w:p w14:paraId="12DA9270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66308EB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var B6_Type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LCID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int2bit(p_NR_DRB_Id+3, 6);//KS@21xxxx</w:t>
            </w:r>
          </w:p>
          <w:p w14:paraId="6FDF7C2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BAC0D62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Code*/</w:t>
            </w:r>
          </w:p>
          <w:p w14:paraId="428A619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51CF84F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2217A4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2217A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217A4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2217A4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212E16F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r w:rsidRPr="002217A4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2217A4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217A4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217A4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217A4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217A4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2217A4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0348E0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A9015E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7B3A4DA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06C2041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DRB.send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cas_NR_DRB_COMMON_REQ_MAC_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nr_Cell1,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cs_TimingInfo_NR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(v_Timing1),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cs_NR_HarqProcessAssignment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tsc_HarqProcessId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)));</w:t>
            </w:r>
          </w:p>
          <w:p w14:paraId="5C22E6E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20106E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C71D33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5109B6E" w14:textId="77777777" w:rsidR="00F10F0F" w:rsidRDefault="00F10F0F" w:rsidP="00F10F0F"/>
    <w:p w14:paraId="1927AEB1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11" w:name="_Toc88829130"/>
      <w:bookmarkStart w:id="12" w:name="_Toc88829360"/>
      <w:r>
        <w:rPr>
          <w:lang w:eastAsia="en-GB"/>
        </w:rPr>
        <w:t xml:space="preserve">2. 3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3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435BB1F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D27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44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7C1DE0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,</w:t>
            </w:r>
          </w:p>
          <w:p w14:paraId="5F4A604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>= 5.0)</w:t>
            </w:r>
          </w:p>
        </w:tc>
      </w:tr>
      <w:tr w:rsidR="00F10F0F" w14:paraId="10B5DF3B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9CF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790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ims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 PDN, TTCN is assigning DRB id 1 and LCID 4. </w:t>
            </w:r>
            <w:proofErr w:type="gramStart"/>
            <w:r w:rsidRPr="00FA1E74">
              <w:rPr>
                <w:rFonts w:ascii="Arial" w:hAnsi="Arial" w:cs="Arial"/>
                <w:lang w:eastAsia="zh-CN"/>
              </w:rPr>
              <w:t>But,</w:t>
            </w:r>
            <w:proofErr w:type="gramEnd"/>
            <w:r w:rsidRPr="00FA1E74">
              <w:rPr>
                <w:rFonts w:ascii="Arial" w:hAnsi="Arial" w:cs="Arial"/>
                <w:lang w:eastAsia="zh-CN"/>
              </w:rPr>
              <w:t xml:space="preserve"> LCID 5(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) is only used in construction of MAC PDU in case of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=1 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dnn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10F0F" w14:paraId="0E622B3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B9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953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value as per DRB id.</w:t>
            </w:r>
          </w:p>
        </w:tc>
      </w:tr>
      <w:tr w:rsidR="00F10F0F" w14:paraId="533F579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2D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47B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F070A">
              <w:rPr>
                <w:rFonts w:ascii="Arial" w:hAnsi="Arial" w:cs="Arial"/>
                <w:lang w:eastAsia="en-GB"/>
              </w:rPr>
              <w:t>DRX_MAC_TC_Common_</w:t>
            </w:r>
            <w:proofErr w:type="gramStart"/>
            <w:r w:rsidRPr="006F070A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B35DFF" w14:paraId="2CC2C8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F36" w14:textId="08B31869" w:rsidR="00B35DFF" w:rsidRDefault="00B35DFF" w:rsidP="00B35DFF">
            <w:pPr>
              <w:spacing w:before="40" w:after="40"/>
              <w:rPr>
                <w:rFonts w:ascii="Arial" w:hAnsi="Arial"/>
                <w:b/>
              </w:rPr>
            </w:pPr>
            <w:r w:rsidRPr="007B6B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7E7" w14:textId="59BC1AF2" w:rsidR="00B35DFF" w:rsidRDefault="00B35DFF" w:rsidP="00B35DFF">
            <w:pPr>
              <w:rPr>
                <w:rFonts w:ascii="Arial" w:hAnsi="Arial"/>
                <w:lang w:eastAsia="zh-CN"/>
              </w:rPr>
            </w:pPr>
            <w:r w:rsidRPr="007B6B5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478834B5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4F5AE33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3FA51F3A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8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7C1DE0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,</w:t>
            </w:r>
          </w:p>
          <w:p w14:paraId="54CEC70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>= 5.0) runs on NR_BASE_PTC</w:t>
            </w:r>
          </w:p>
          <w:p w14:paraId="1BB5CEC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28CA7878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@sic R5-202609 sic@</w:t>
            </w:r>
          </w:p>
          <w:p w14:paraId="7A7C54B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20;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0ECA77A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085DEC1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637B3D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LongDRXCycle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640;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71FBAF8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ShortDRXCycle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80;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@sic R5s202609 sic@</w:t>
            </w:r>
          </w:p>
          <w:p w14:paraId="5F8A89A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cs_SubFrameTiming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(0, 0, 0));</w:t>
            </w:r>
          </w:p>
          <w:p w14:paraId="60CF351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v_Timing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</w:p>
          <w:p w14:paraId="08357FE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77805F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SlotsInSubframe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f_NR_CellInfo_GetSlotsNumberPerSubframe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(nr_Cell1);</w:t>
            </w:r>
          </w:p>
          <w:p w14:paraId="228916F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SlotsInframe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* 10;</w:t>
            </w:r>
          </w:p>
          <w:p w14:paraId="0043CE5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NR_MAC_SDU_Type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EncodedRlcPdu1;</w:t>
            </w:r>
            <w:proofErr w:type="gramEnd"/>
          </w:p>
          <w:p w14:paraId="444F9EB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NR_MAC_SDU_SubPDU_List_Type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v_SDU_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SubPDUListDL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3D87EA4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NR_MAC_PDUList_Type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2232B4C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E4EF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AA70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77734E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2334541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t_Watchdog.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start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298A9A3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454C3C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A9015E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18CB1CD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431ECA9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is started.</w:t>
            </w:r>
          </w:p>
          <w:p w14:paraId="0F4EABD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233EA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5B278D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/@siclog "Step 5"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177C56E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181D957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1FA96C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4577D0E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v_ShortDRXCycle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);</w:t>
            </w:r>
          </w:p>
          <w:p w14:paraId="2096CC2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227C2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4A03019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/@siclog "Step 7-8"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706215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drx-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ShortCycleTimer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 should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 have expired</w:t>
            </w:r>
          </w:p>
          <w:p w14:paraId="7DECB43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(2,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(cs_NR_PDCP_PDU_18B(2, crs_NR_PDCP_SDU_36B)));</w:t>
            </w:r>
          </w:p>
          <w:p w14:paraId="7CCA9D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A9015E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A9015E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A9015E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404BF1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4523FDB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v_LongDRXCycle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);</w:t>
            </w:r>
          </w:p>
          <w:p w14:paraId="10C95B4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C0828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F5D0C1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CABC43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494660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C19E1E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2FC56F2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EF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7C1DE0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,</w:t>
            </w:r>
          </w:p>
          <w:p w14:paraId="7B03A26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>= 5.0) runs on NR_BASE_PTC</w:t>
            </w:r>
          </w:p>
          <w:p w14:paraId="5579DAA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EC60A1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@sic R5-202609 sic@</w:t>
            </w:r>
          </w:p>
          <w:p w14:paraId="4E7EE56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20;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7532BB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3644116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C5D7F8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LongDRXCycle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640;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59F149D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ShortDRXCycle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80; // in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@sic R5s202609 sic@</w:t>
            </w:r>
          </w:p>
          <w:p w14:paraId="18AA65C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cs_SubFrameTiming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(0, 0, 0));</w:t>
            </w:r>
          </w:p>
          <w:p w14:paraId="5C0FE86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v_Timing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v_Timing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</w:p>
          <w:p w14:paraId="6954629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557B94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SlotsInSubframe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f_NR_CellInfo_GetSlotsNumberPerSubframe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(nr_Cell1);</w:t>
            </w:r>
          </w:p>
          <w:p w14:paraId="716D063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SlotsInframe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v_SlotsInSubframe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* 10;</w:t>
            </w:r>
          </w:p>
          <w:p w14:paraId="7E93F86A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NR_MAC_SDU_Type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v_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EncodedRlcPdu1;</w:t>
            </w:r>
            <w:proofErr w:type="gramEnd"/>
          </w:p>
          <w:p w14:paraId="0DAE00B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NR_MAC_SDU_SubPDU_List_Type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v_SDU_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SubPDUListDL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675DDF8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NR_MAC_PDUList_Type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1754BAE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var B6_Type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LCID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int2bit(p_NR_DRB_Id+3, 6);//KS@21xxxx</w:t>
            </w:r>
          </w:p>
          <w:p w14:paraId="2892CB4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8CD50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FD477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64F4B3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t_Watchdog.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start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;</w:t>
            </w:r>
            <w:proofErr w:type="gramEnd"/>
          </w:p>
          <w:p w14:paraId="1A8EB25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6F5C7DA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A4C9B6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77F17E8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068FD3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onDurationTimer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is started.</w:t>
            </w:r>
          </w:p>
          <w:p w14:paraId="56C18D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A6F8A3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16C2F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/@siclog "Step 5"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7841524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7CFEF0A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//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5B63BF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1CC36E5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106D44F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v_ShortDRXCycle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);</w:t>
            </w:r>
          </w:p>
          <w:p w14:paraId="4AFBA2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96027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FEA1DC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/@siclog "Step 7-8"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@</w:t>
            </w:r>
          </w:p>
          <w:p w14:paraId="1385F1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drx-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ShortCycleTimer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 should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 have expired</w:t>
            </w:r>
          </w:p>
          <w:p w14:paraId="1486064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(2,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(cs_NR_PDCP_PDU_18B(2, crs_NR_PDCP_SDU_36B)));</w:t>
            </w:r>
          </w:p>
          <w:p w14:paraId="74AC020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5D6826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1155D51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 };</w:t>
            </w:r>
          </w:p>
          <w:p w14:paraId="24DC3F6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</w:t>
            </w:r>
            <w:proofErr w:type="gramStart"/>
            <w:r w:rsidRPr="00A9015E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9015E">
              <w:rPr>
                <w:rFonts w:ascii="Arial" w:hAnsi="Arial" w:cs="Arial"/>
                <w:lang w:eastAsia="en-GB"/>
              </w:rPr>
              <w:t xml:space="preserve">= f_NR_GetNextSendOccasion_7_1_1_5_X(nr_Cell1,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v_LongDRXCycle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9015E">
              <w:rPr>
                <w:rFonts w:ascii="Arial" w:hAnsi="Arial" w:cs="Arial"/>
                <w:lang w:eastAsia="en-GB"/>
              </w:rPr>
              <w:t>tsc_DrxStartOffset</w:t>
            </w:r>
            <w:proofErr w:type="spellEnd"/>
            <w:r w:rsidRPr="00A9015E">
              <w:rPr>
                <w:rFonts w:ascii="Arial" w:hAnsi="Arial" w:cs="Arial"/>
                <w:lang w:eastAsia="en-GB"/>
              </w:rPr>
              <w:t>);</w:t>
            </w:r>
          </w:p>
          <w:p w14:paraId="307A06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50794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2E4AB4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25A0225C" w14:textId="77777777" w:rsidR="00F10F0F" w:rsidRDefault="00F10F0F" w:rsidP="00F10F0F"/>
    <w:p w14:paraId="0B52EFDB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3" w:name="_Toc88829131"/>
      <w:bookmarkStart w:id="14" w:name="_Toc88829361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6E89E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32B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B59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4</w:t>
            </w:r>
            <w:r w:rsidRPr="007C1DE0">
              <w:rPr>
                <w:rFonts w:ascii="Arial" w:hAnsi="Arial" w:cs="Arial"/>
                <w:lang w:eastAsia="en-GB"/>
              </w:rPr>
              <w:t>_NR_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7C1DE0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,</w:t>
            </w:r>
          </w:p>
          <w:p w14:paraId="36F66E0C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>= 5.0)</w:t>
            </w:r>
          </w:p>
        </w:tc>
      </w:tr>
      <w:tr w:rsidR="00F10F0F" w14:paraId="5E532715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E1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46A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ims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 PDN, TTCN is assigning DRB id 1 and LCID 4. </w:t>
            </w:r>
            <w:proofErr w:type="gramStart"/>
            <w:r w:rsidRPr="00FA1E74">
              <w:rPr>
                <w:rFonts w:ascii="Arial" w:hAnsi="Arial" w:cs="Arial"/>
                <w:lang w:eastAsia="zh-CN"/>
              </w:rPr>
              <w:t>But,</w:t>
            </w:r>
            <w:proofErr w:type="gramEnd"/>
            <w:r w:rsidRPr="00FA1E74">
              <w:rPr>
                <w:rFonts w:ascii="Arial" w:hAnsi="Arial" w:cs="Arial"/>
                <w:lang w:eastAsia="zh-CN"/>
              </w:rPr>
              <w:t xml:space="preserve"> LCID 5(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) is only used in construction of MAC PDU in case of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=1 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dnn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10F0F" w14:paraId="248ABE2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525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13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value as per DRB id.</w:t>
            </w:r>
          </w:p>
        </w:tc>
      </w:tr>
      <w:tr w:rsidR="00F10F0F" w14:paraId="7D5B70DD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82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208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F070A">
              <w:rPr>
                <w:rFonts w:ascii="Arial" w:hAnsi="Arial" w:cs="Arial"/>
                <w:lang w:eastAsia="en-GB"/>
              </w:rPr>
              <w:t>DRX_MAC_TC_Common_</w:t>
            </w:r>
            <w:proofErr w:type="gramStart"/>
            <w:r w:rsidRPr="006F070A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B35DFF" w14:paraId="0AA359DE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4D3" w14:textId="1112E79E" w:rsidR="00B35DFF" w:rsidRDefault="00B35DFF" w:rsidP="00B35DFF">
            <w:pPr>
              <w:spacing w:before="40" w:after="40"/>
              <w:rPr>
                <w:rFonts w:ascii="Arial" w:hAnsi="Arial"/>
                <w:b/>
              </w:rPr>
            </w:pPr>
            <w:r w:rsidRPr="007B6B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3EA" w14:textId="1D4C431C" w:rsidR="00B35DFF" w:rsidRDefault="00B35DFF" w:rsidP="00B35DFF">
            <w:pPr>
              <w:rPr>
                <w:rFonts w:ascii="Arial" w:hAnsi="Arial"/>
                <w:lang w:eastAsia="zh-CN"/>
              </w:rPr>
            </w:pPr>
            <w:r w:rsidRPr="007B6B5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37BB55A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8D2478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C2EBF9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289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function f_TC_7_1_1_5_4_NR_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242EC9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) runs on NR_BASE_PTC</w:t>
            </w:r>
          </w:p>
          <w:p w14:paraId="4A72745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* L2/MAC</w:t>
            </w:r>
          </w:p>
          <w:p w14:paraId="23E60DE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7.1.1.5.4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 DRX Operation / Short cycle configured / DRX command MAC control element reception</w:t>
            </w:r>
          </w:p>
          <w:p w14:paraId="4BAFA6F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CA521F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561562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679A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5A9F0B7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288EFA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1:=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 5;</w:t>
            </w:r>
          </w:p>
          <w:p w14:paraId="7A5F0F2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7115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= 0.05;</w:t>
            </w:r>
          </w:p>
          <w:p w14:paraId="2BD4D5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= 5.0;</w:t>
            </w:r>
          </w:p>
          <w:p w14:paraId="1F1858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40054F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1BC97801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@</w:t>
            </w:r>
          </w:p>
          <w:p w14:paraId="1B0D8F2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7239043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lastRenderedPageBreak/>
              <w:t xml:space="preserve">    //f_NR_SS_L1_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TestModeConfig(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nr_Cell1, cas_NR_L1_TestMode_DL_SCH_CRC_REQ(nr_Cell1, Error1AndNormal)); //@sic R5s200867 sic@</w:t>
            </w:r>
          </w:p>
          <w:p w14:paraId="106364E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5023EC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D24B18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3BA6D7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0652A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9CF9F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878E08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04B026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38A8BF7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63C42B6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7C8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function f_TC_7_1_1_5_4_NR_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242EC9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) runs on NR_BASE_PTC</w:t>
            </w:r>
          </w:p>
          <w:p w14:paraId="2753E30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* L2/MAC</w:t>
            </w:r>
          </w:p>
          <w:p w14:paraId="5839D93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7.1.1.5.4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 DRX Operation / Short cycle configured / DRX command MAC control element reception</w:t>
            </w:r>
          </w:p>
          <w:p w14:paraId="3E4FD480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1797F61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ms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3BC87DB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8A9EA9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1F565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var B6_Type </w:t>
            </w:r>
            <w:proofErr w:type="spellStart"/>
            <w:r w:rsidRPr="00242EC9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242EC9">
              <w:rPr>
                <w:rFonts w:ascii="Arial" w:hAnsi="Arial" w:cs="Arial"/>
                <w:highlight w:val="yellow"/>
                <w:lang w:eastAsia="en-GB"/>
              </w:rPr>
              <w:t>LCID</w:t>
            </w:r>
            <w:proofErr w:type="spellEnd"/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highlight w:val="yellow"/>
                <w:lang w:eastAsia="en-GB"/>
              </w:rPr>
              <w:t>= int2bit(p_NR_DRB_Id+3, 6);//KS@21xxxx</w:t>
            </w:r>
          </w:p>
          <w:p w14:paraId="3E33862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9ADA656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1:=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 5;</w:t>
            </w:r>
          </w:p>
          <w:p w14:paraId="75D315DE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7115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= 0.05;</w:t>
            </w:r>
          </w:p>
          <w:p w14:paraId="3DFAE3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= 5.0;</w:t>
            </w:r>
          </w:p>
          <w:p w14:paraId="5CFD51C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36B7F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3BC6C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@</w:t>
            </w:r>
          </w:p>
          <w:p w14:paraId="0B44E67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6D49D22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//f_NR_SS_L1_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TestModeConfig(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>nr_Cell1, cas_NR_L1_TestMode_DL_SCH_CRC_REQ(nr_Cell1, Error1AndNormal)); //@sic R5s200867 sic@</w:t>
            </w:r>
          </w:p>
          <w:p w14:paraId="440FC5C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2C22881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//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3CC4B7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F00CBF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F00CBF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F00CBF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0F784EB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242EC9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42EC9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42EC9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242EC9">
              <w:rPr>
                <w:rFonts w:ascii="Arial" w:hAnsi="Arial" w:cs="Arial"/>
                <w:lang w:eastAsia="en-GB"/>
              </w:rPr>
              <w:t>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57113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0159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E517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7C1B8F9" w14:textId="77777777" w:rsidR="00F10F0F" w:rsidRDefault="00F10F0F" w:rsidP="00F10F0F"/>
    <w:p w14:paraId="5DE22F40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5" w:name="_Toc88829132"/>
      <w:bookmarkStart w:id="16" w:name="_Toc88829362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5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5089D858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1C3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4D1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7C1DE0">
              <w:rPr>
                <w:rFonts w:ascii="Arial" w:hAnsi="Arial" w:cs="Arial"/>
                <w:lang w:eastAsia="en-GB"/>
              </w:rPr>
              <w:t>_NR_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7C1DE0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>,</w:t>
            </w:r>
          </w:p>
          <w:p w14:paraId="5B290AA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</w:t>
            </w:r>
            <w:proofErr w:type="spellStart"/>
            <w:r w:rsidRPr="007C1DE0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C1DE0">
              <w:rPr>
                <w:rFonts w:ascii="Arial" w:hAnsi="Arial" w:cs="Arial"/>
                <w:lang w:eastAsia="en-GB"/>
              </w:rPr>
              <w:t>WatchDog</w:t>
            </w:r>
            <w:proofErr w:type="spellEnd"/>
            <w:r w:rsidRPr="007C1DE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C1DE0">
              <w:rPr>
                <w:rFonts w:ascii="Arial" w:hAnsi="Arial" w:cs="Arial"/>
                <w:lang w:eastAsia="en-GB"/>
              </w:rPr>
              <w:t>= 5.0)</w:t>
            </w:r>
          </w:p>
        </w:tc>
      </w:tr>
      <w:tr w:rsidR="00F10F0F" w14:paraId="0601DBA9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C9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13F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ims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 PDN, TTCN is assigning DRB id 1 and LCID 4. </w:t>
            </w:r>
            <w:proofErr w:type="gramStart"/>
            <w:r w:rsidRPr="00FA1E74">
              <w:rPr>
                <w:rFonts w:ascii="Arial" w:hAnsi="Arial" w:cs="Arial"/>
                <w:lang w:eastAsia="zh-CN"/>
              </w:rPr>
              <w:t>But,</w:t>
            </w:r>
            <w:proofErr w:type="gramEnd"/>
            <w:r w:rsidRPr="00FA1E74">
              <w:rPr>
                <w:rFonts w:ascii="Arial" w:hAnsi="Arial" w:cs="Arial"/>
                <w:lang w:eastAsia="zh-CN"/>
              </w:rPr>
              <w:t xml:space="preserve"> LCID 5(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) is only used in construction of MAC PDU in case of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=1 or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DRBid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FA1E74">
              <w:rPr>
                <w:rFonts w:ascii="Arial" w:hAnsi="Arial" w:cs="Arial"/>
                <w:lang w:eastAsia="zh-CN"/>
              </w:rPr>
              <w:t>dnn</w:t>
            </w:r>
            <w:proofErr w:type="spellEnd"/>
            <w:r w:rsidRPr="00FA1E7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F10F0F" w14:paraId="0A1F3210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9EB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B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value as per DRB id.</w:t>
            </w:r>
          </w:p>
        </w:tc>
      </w:tr>
      <w:tr w:rsidR="00F10F0F" w14:paraId="5BDE9566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BE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0A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F070A">
              <w:rPr>
                <w:rFonts w:ascii="Arial" w:hAnsi="Arial" w:cs="Arial"/>
                <w:lang w:eastAsia="en-GB"/>
              </w:rPr>
              <w:t>DRX_MAC_TC_Common_</w:t>
            </w:r>
            <w:proofErr w:type="gramStart"/>
            <w:r w:rsidRPr="006F070A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B35DFF" w14:paraId="50D0A6C1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5E" w14:textId="30D09F0D" w:rsidR="00B35DFF" w:rsidRDefault="00B35DFF" w:rsidP="00B35DFF">
            <w:pPr>
              <w:spacing w:before="40" w:after="40"/>
              <w:rPr>
                <w:rFonts w:ascii="Arial" w:hAnsi="Arial"/>
                <w:b/>
              </w:rPr>
            </w:pPr>
            <w:r w:rsidRPr="007B6B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38C" w14:textId="4E727EC7" w:rsidR="00B35DFF" w:rsidRDefault="00B35DFF" w:rsidP="00B35DFF">
            <w:pPr>
              <w:rPr>
                <w:rFonts w:ascii="Arial" w:hAnsi="Arial"/>
                <w:lang w:eastAsia="zh-CN"/>
              </w:rPr>
            </w:pPr>
            <w:r w:rsidRPr="007B6B5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F9A0C3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3D436A3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2524FC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0C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F00CBF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runs on NR_BASE_PTC</w:t>
            </w:r>
          </w:p>
          <w:p w14:paraId="7230DA5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>* L2/MAC</w:t>
            </w:r>
          </w:p>
          <w:p w14:paraId="573587E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7.1.1.5.5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 DRX Operation / Short cycle configured / Long DRX command MAC control element reception</w:t>
            </w:r>
          </w:p>
          <w:p w14:paraId="3BACC28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DB0762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25B2D68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58DD7AD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43BF97D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30593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61DA509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5390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@</w:t>
            </w:r>
          </w:p>
          <w:p w14:paraId="13DB1C7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57E01A9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69A58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TestModeConfig(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>nr_Cell1, cas_NR_L1_TestMode_DL_SCH_CRC_REQ(nr_Cell1, Error1AndNormal));</w:t>
            </w:r>
          </w:p>
          <w:p w14:paraId="2F009B4A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45523E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7F43CF4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};</w:t>
            </w:r>
          </w:p>
          <w:p w14:paraId="67749D5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FC4902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2DA426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32C33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//@siclog "Step 9"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@</w:t>
            </w:r>
          </w:p>
          <w:p w14:paraId="0878AFC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18FB931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0646F5F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};</w:t>
            </w:r>
          </w:p>
          <w:p w14:paraId="6B56839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03B5B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65EF03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334E5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7ACC5BC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CEA38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097200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42A887B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2B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F00CBF">
              <w:rPr>
                <w:rFonts w:ascii="Arial" w:hAnsi="Arial" w:cs="Arial"/>
                <w:lang w:eastAsia="en-GB"/>
              </w:rPr>
              <w:t>DRB_Identity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p_NR_DRB_Id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runs on NR_BASE_PTC</w:t>
            </w:r>
          </w:p>
          <w:p w14:paraId="04054B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>* L2/MAC</w:t>
            </w:r>
          </w:p>
          <w:p w14:paraId="5A2DE867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7.1.1.5.5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 DRX Operation / Short cycle configured / Long DRX command MAC control element reception</w:t>
            </w:r>
          </w:p>
          <w:p w14:paraId="2E39AA22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7540B7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const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UInt_Type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DrxStartOffset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7; // in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ms</w:t>
            </w:r>
            <w:proofErr w:type="spellEnd"/>
          </w:p>
          <w:p w14:paraId="4ED4A76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4F26A5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189FA1F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1515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6F75B2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A718FA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var B6_Type 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LCID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int2bit(p_NR_DRB_Id+3, 6);//KS@21xxxx</w:t>
            </w:r>
          </w:p>
          <w:p w14:paraId="71A116B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F15FE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05F89FF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1CD2E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 xml:space="preserve">//@siclog "Step 3"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@</w:t>
            </w:r>
          </w:p>
          <w:p w14:paraId="22D355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208BFBA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54171D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TestModeConfig(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>nr_Cell1, cas_NR_L1_TestMode_DL_SCH_CRC_REQ(nr_Cell1, Error1AndNormal));</w:t>
            </w:r>
          </w:p>
          <w:p w14:paraId="2AB9D000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(0,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(cs_NR_PDCP_PDU_18B(0, crs_NR_PDCP_SDU_36B)));</w:t>
            </w:r>
          </w:p>
          <w:p w14:paraId="356D69FD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187EE8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16D635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};</w:t>
            </w:r>
          </w:p>
          <w:p w14:paraId="32CDE53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FDEE6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54F5AD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5D8E8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//@siclog "Step 9"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@</w:t>
            </w:r>
          </w:p>
          <w:p w14:paraId="70328EE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f_NR_RLC_AMD_FullPDU_Encvalue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(1,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tsc_NR_P_NoPoll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f_NR_PDCP_PDU_Encvalue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(cs_NR_PDCP_PDU_18B(1, crs_NR_PDCP_SDU_36B)));</w:t>
            </w:r>
          </w:p>
          <w:p w14:paraId="5EA0883C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tsc_LCID_SCG_Bearer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</w:t>
            </w:r>
          </w:p>
          <w:p w14:paraId="4F9743A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v_SDU_</w:t>
            </w:r>
            <w:proofErr w:type="gramStart"/>
            <w:r w:rsidRPr="006F070A">
              <w:rPr>
                <w:rFonts w:ascii="Arial" w:hAnsi="Arial" w:cs="Arial"/>
                <w:highlight w:val="yellow"/>
                <w:lang w:eastAsia="en-GB"/>
              </w:rPr>
              <w:t>SubPDUListDL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F070A">
              <w:rPr>
                <w:rFonts w:ascii="Arial" w:hAnsi="Arial" w:cs="Arial"/>
                <w:highlight w:val="yellow"/>
                <w:lang w:eastAsia="en-GB"/>
              </w:rPr>
              <w:t>= { cs_NR_MAC_SDU_SubPDU_LI8(</w:t>
            </w:r>
            <w:proofErr w:type="spellStart"/>
            <w:r w:rsidRPr="006F070A">
              <w:rPr>
                <w:rFonts w:ascii="Arial" w:hAnsi="Arial" w:cs="Arial"/>
                <w:highlight w:val="yellow"/>
                <w:lang w:eastAsia="en-GB"/>
              </w:rPr>
              <w:t>v_LCID</w:t>
            </w:r>
            <w:proofErr w:type="spellEnd"/>
            <w:r w:rsidRPr="006F070A">
              <w:rPr>
                <w:rFonts w:ascii="Arial" w:hAnsi="Arial" w:cs="Arial"/>
                <w:highlight w:val="yellow"/>
                <w:lang w:eastAsia="en-GB"/>
              </w:rPr>
              <w:t>, v_EncodedRlcPdu1) };//KS@21xxxx</w:t>
            </w:r>
          </w:p>
          <w:p w14:paraId="790C5A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v_MAC_</w:t>
            </w:r>
            <w:proofErr w:type="gramStart"/>
            <w:r w:rsidRPr="00F00CBF">
              <w:rPr>
                <w:rFonts w:ascii="Arial" w:hAnsi="Arial" w:cs="Arial"/>
                <w:lang w:eastAsia="en-GB"/>
              </w:rPr>
              <w:t>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00CBF">
              <w:rPr>
                <w:rFonts w:ascii="Arial" w:hAnsi="Arial" w:cs="Arial"/>
                <w:lang w:eastAsia="en-GB"/>
              </w:rPr>
              <w:t xml:space="preserve">= { 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cs_NR_DL_MAC_PDU_SDU_SubPDU_Padding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F00CBF">
              <w:rPr>
                <w:rFonts w:ascii="Arial" w:hAnsi="Arial" w:cs="Arial"/>
                <w:lang w:eastAsia="en-GB"/>
              </w:rPr>
              <w:t>v_SDU_SubPDUListDL</w:t>
            </w:r>
            <w:proofErr w:type="spellEnd"/>
            <w:r w:rsidRPr="00F00CBF">
              <w:rPr>
                <w:rFonts w:ascii="Arial" w:hAnsi="Arial" w:cs="Arial"/>
                <w:lang w:eastAsia="en-GB"/>
              </w:rPr>
              <w:t>) };</w:t>
            </w:r>
          </w:p>
          <w:p w14:paraId="6A0830F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4ABCC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693A259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C019BE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566B03FE" w14:textId="77777777" w:rsidR="00F10F0F" w:rsidRDefault="00F10F0F" w:rsidP="00F10F0F"/>
    <w:p w14:paraId="0CB5CA21" w14:textId="77777777" w:rsidR="00DF4C90" w:rsidRPr="00DF4C90" w:rsidRDefault="00DF4C90" w:rsidP="00F10F0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firstLine="0"/>
      </w:pPr>
    </w:p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EDBD7" w14:textId="77777777" w:rsidR="003D0D4F" w:rsidRDefault="003D0D4F">
      <w:r>
        <w:separator/>
      </w:r>
    </w:p>
  </w:endnote>
  <w:endnote w:type="continuationSeparator" w:id="0">
    <w:p w14:paraId="3FD1AFC8" w14:textId="77777777" w:rsidR="003D0D4F" w:rsidRDefault="003D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C1571" w14:textId="77777777" w:rsidR="003D0D4F" w:rsidRDefault="003D0D4F">
      <w:r>
        <w:separator/>
      </w:r>
    </w:p>
  </w:footnote>
  <w:footnote w:type="continuationSeparator" w:id="0">
    <w:p w14:paraId="08290380" w14:textId="77777777" w:rsidR="003D0D4F" w:rsidRDefault="003D0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19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0"/>
  </w:num>
  <w:num w:numId="5">
    <w:abstractNumId w:val="4"/>
  </w:num>
  <w:num w:numId="6">
    <w:abstractNumId w:val="21"/>
  </w:num>
  <w:num w:numId="7">
    <w:abstractNumId w:val="26"/>
  </w:num>
  <w:num w:numId="8">
    <w:abstractNumId w:val="1"/>
  </w:num>
  <w:num w:numId="9">
    <w:abstractNumId w:val="6"/>
  </w:num>
  <w:num w:numId="10">
    <w:abstractNumId w:val="28"/>
  </w:num>
  <w:num w:numId="11">
    <w:abstractNumId w:val="25"/>
  </w:num>
  <w:num w:numId="12">
    <w:abstractNumId w:val="29"/>
  </w:num>
  <w:num w:numId="13">
    <w:abstractNumId w:val="13"/>
  </w:num>
  <w:num w:numId="14">
    <w:abstractNumId w:val="16"/>
  </w:num>
  <w:num w:numId="15">
    <w:abstractNumId w:val="22"/>
  </w:num>
  <w:num w:numId="16">
    <w:abstractNumId w:val="3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2"/>
  </w:num>
  <w:num w:numId="24">
    <w:abstractNumId w:val="15"/>
  </w:num>
  <w:num w:numId="25">
    <w:abstractNumId w:val="23"/>
  </w:num>
  <w:num w:numId="26">
    <w:abstractNumId w:val="19"/>
  </w:num>
  <w:num w:numId="27">
    <w:abstractNumId w:val="31"/>
  </w:num>
  <w:num w:numId="28">
    <w:abstractNumId w:val="33"/>
  </w:num>
  <w:num w:numId="29">
    <w:abstractNumId w:val="24"/>
  </w:num>
  <w:num w:numId="30">
    <w:abstractNumId w:val="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 w:numId="3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D0D4F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B6B54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35DFF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4309</Words>
  <Characters>24563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1900-01-01T00:00:00Z</cp:lastPrinted>
  <dcterms:created xsi:type="dcterms:W3CDTF">2021-11-29T07:57:00Z</dcterms:created>
  <dcterms:modified xsi:type="dcterms:W3CDTF">2021-11-29T08:00:00Z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