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275F9" w14:textId="77777777" w:rsidR="00DB53EA" w:rsidRDefault="00DB53EA" w:rsidP="00DB53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R5s211622</w:t>
        </w:r>
      </w:fldSimple>
    </w:p>
    <w:p w14:paraId="1574A59B" w14:textId="77777777" w:rsidR="00DB53EA" w:rsidRDefault="00DB53EA" w:rsidP="00DB53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3EA" w14:paraId="5DB2B7DB" w14:textId="77777777" w:rsidTr="009A1A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1DE1C" w14:textId="77777777" w:rsidR="00DB53EA" w:rsidRDefault="00DB53EA" w:rsidP="009A1A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53EA" w14:paraId="4D3FCBB3" w14:textId="77777777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424AD" w14:textId="77777777" w:rsidR="00DB53EA" w:rsidRDefault="00DB53EA" w:rsidP="009A1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3EA" w14:paraId="13B876EF" w14:textId="77777777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7D7A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369C69FF" w14:textId="77777777" w:rsidTr="009A1A4B">
        <w:tc>
          <w:tcPr>
            <w:tcW w:w="142" w:type="dxa"/>
            <w:tcBorders>
              <w:left w:val="single" w:sz="4" w:space="0" w:color="auto"/>
            </w:tcBorders>
          </w:tcPr>
          <w:p w14:paraId="26B7587C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6696" w14:textId="77777777" w:rsidR="00DB53EA" w:rsidRPr="00410371" w:rsidRDefault="00DB53EA" w:rsidP="009A1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9CE64A8" w14:textId="77777777" w:rsidR="00DB53EA" w:rsidRDefault="00DB53EA" w:rsidP="009A1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8448B" w14:textId="77777777" w:rsidR="00DB53EA" w:rsidRPr="00410371" w:rsidRDefault="00DB53EA" w:rsidP="009A1A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4651</w:t>
              </w:r>
            </w:fldSimple>
          </w:p>
        </w:tc>
        <w:tc>
          <w:tcPr>
            <w:tcW w:w="709" w:type="dxa"/>
          </w:tcPr>
          <w:p w14:paraId="486A5539" w14:textId="77777777" w:rsidR="00DB53EA" w:rsidRDefault="00DB53EA" w:rsidP="009A1A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4458C" w14:textId="77777777" w:rsidR="00DB53EA" w:rsidRPr="00410371" w:rsidRDefault="00DB53EA" w:rsidP="009A1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FCDD87" w14:textId="77777777" w:rsidR="00DB53EA" w:rsidRDefault="00DB53EA" w:rsidP="009A1A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B83CC" w14:textId="77777777" w:rsidR="00DB53EA" w:rsidRPr="00410371" w:rsidRDefault="00DB53EA" w:rsidP="009A1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BF757" w14:textId="77777777"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14:paraId="404B92EB" w14:textId="77777777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B279E" w14:textId="77777777"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14:paraId="5164A178" w14:textId="77777777" w:rsidTr="009A1A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015E4" w14:textId="77777777" w:rsidR="00DB53EA" w:rsidRPr="00F25D98" w:rsidRDefault="00DB53EA" w:rsidP="009A1A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3EA" w14:paraId="5E57B542" w14:textId="77777777" w:rsidTr="009A1A4B">
        <w:tc>
          <w:tcPr>
            <w:tcW w:w="9641" w:type="dxa"/>
            <w:gridSpan w:val="9"/>
          </w:tcPr>
          <w:p w14:paraId="1C936A0A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D18495" w14:textId="77777777" w:rsidR="00DB53EA" w:rsidRDefault="00DB53EA" w:rsidP="00DB53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3EA" w14:paraId="36EB739E" w14:textId="77777777" w:rsidTr="009A1A4B">
        <w:tc>
          <w:tcPr>
            <w:tcW w:w="2835" w:type="dxa"/>
          </w:tcPr>
          <w:p w14:paraId="31D83FA4" w14:textId="77777777" w:rsidR="00DB53EA" w:rsidRDefault="00DB53EA" w:rsidP="009A1A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0E458D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F1D4B" w14:textId="77777777"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63B5BD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FF84B" w14:textId="77777777"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25068C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16A2" w14:textId="77777777"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66134C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F51A2" w14:textId="77777777" w:rsidR="00DB53EA" w:rsidRDefault="00DB53EA" w:rsidP="009A1A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BF3DFB" w14:textId="77777777" w:rsidR="00DB53EA" w:rsidRDefault="00DB53EA" w:rsidP="00DB53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3EA" w14:paraId="089F4180" w14:textId="77777777" w:rsidTr="009A1A4B">
        <w:tc>
          <w:tcPr>
            <w:tcW w:w="9640" w:type="dxa"/>
            <w:gridSpan w:val="11"/>
          </w:tcPr>
          <w:p w14:paraId="20B987E6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03247538" w14:textId="77777777" w:rsidTr="009A1A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085CB" w14:textId="77777777"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9A2BA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tsc_NB_MaxRB</w:t>
            </w:r>
            <w:proofErr w:type="spellEnd"/>
            <w:r>
              <w:fldChar w:fldCharType="end"/>
            </w:r>
          </w:p>
        </w:tc>
      </w:tr>
      <w:tr w:rsidR="00DB53EA" w14:paraId="3376F9F1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28B188F0" w14:textId="77777777"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F1D61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26916DA7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765F5502" w14:textId="77777777"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D325A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B53EA" w14:paraId="613BD32D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34287A08" w14:textId="77777777"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E60FF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B53EA" w14:paraId="7337BEB3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4F215C8F" w14:textId="77777777"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8B36A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5533E25C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3C9BC706" w14:textId="77777777"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2EFD88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C127C5" w14:textId="77777777" w:rsidR="00DB53EA" w:rsidRDefault="00DB53EA" w:rsidP="009A1A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F707A" w14:textId="77777777"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AF633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2021-11-11</w:t>
              </w:r>
            </w:fldSimple>
          </w:p>
        </w:tc>
      </w:tr>
      <w:tr w:rsidR="00DB53EA" w14:paraId="7C41F9C7" w14:textId="77777777" w:rsidTr="009A1A4B">
        <w:tc>
          <w:tcPr>
            <w:tcW w:w="1843" w:type="dxa"/>
            <w:tcBorders>
              <w:left w:val="single" w:sz="4" w:space="0" w:color="auto"/>
            </w:tcBorders>
          </w:tcPr>
          <w:p w14:paraId="427FC979" w14:textId="77777777"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10FEF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AD09A9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5856F6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CE88C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06D55DA0" w14:textId="77777777" w:rsidTr="009A1A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84CF8" w14:textId="77777777"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D7B5E" w14:textId="77777777" w:rsidR="00DB53EA" w:rsidRDefault="00DB53EA" w:rsidP="009A1A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2A49B" w14:textId="77777777"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1B7E2" w14:textId="77777777" w:rsidR="00DB53EA" w:rsidRDefault="00DB53EA" w:rsidP="009A1A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83065" w14:textId="77777777"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B53EA" w14:paraId="71974C87" w14:textId="77777777" w:rsidTr="009A1A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568D0" w14:textId="77777777"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2DB6A" w14:textId="77777777" w:rsidR="00DB53EA" w:rsidRDefault="00DB53EA" w:rsidP="009A1A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841E7" w14:textId="77777777" w:rsidR="00DB53EA" w:rsidRDefault="00DB53EA" w:rsidP="009A1A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35374E" w14:textId="77777777" w:rsidR="00DB53EA" w:rsidRPr="007C2097" w:rsidRDefault="00DB53EA" w:rsidP="009A1A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53EA" w14:paraId="12A2D046" w14:textId="77777777" w:rsidTr="009A1A4B">
        <w:tc>
          <w:tcPr>
            <w:tcW w:w="1843" w:type="dxa"/>
          </w:tcPr>
          <w:p w14:paraId="545FC2CA" w14:textId="77777777"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0AC66" w14:textId="77777777"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4C3B877A" w14:textId="77777777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CD3CA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5B55C" w14:textId="77777777" w:rsidR="00DB53EA" w:rsidRPr="00D5383E" w:rsidRDefault="00DB53EA" w:rsidP="00DB53EA">
            <w:pPr>
              <w:pStyle w:val="CRCoverPage"/>
              <w:spacing w:after="0"/>
              <w:jc w:val="both"/>
              <w:rPr>
                <w:b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test execution of 22.6.1 (When the test case is executed with pics pc_NB_MultiDRB set to true) the test case fails when PDCP Count Cnf message is received with PDCP count for 5 entriest (3 SRBs and 2 DRBs). Current definition only allows 4 Entries (See </w:t>
            </w:r>
            <w:r w:rsidRPr="00A7320E">
              <w:rPr>
                <w:noProof/>
                <w:lang w:val="en-US"/>
              </w:rPr>
              <w:t>NB_PdcpCountInfoList_Type</w:t>
            </w:r>
            <w:r>
              <w:rPr>
                <w:noProof/>
                <w:lang w:val="en-US"/>
              </w:rPr>
              <w:t>)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</w:p>
        </w:tc>
      </w:tr>
      <w:tr w:rsidR="00DB53EA" w14:paraId="7D453219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334E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204F7" w14:textId="77777777" w:rsidR="00DB53EA" w:rsidRDefault="00DB53EA" w:rsidP="00DB53E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53EA" w14:paraId="1A6A0E09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FD607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A894" w14:textId="77777777" w:rsidR="00DB53EA" w:rsidRPr="00300C5B" w:rsidRDefault="00DB53EA" w:rsidP="00DB53EA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Modified the value of the varibale tsc_NB_MaxRB to 3+2  from  2+2</w:t>
            </w:r>
          </w:p>
        </w:tc>
      </w:tr>
      <w:tr w:rsidR="00DB53EA" w14:paraId="11EF0D5F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921B2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E8CE0" w14:textId="77777777" w:rsidR="00DB53EA" w:rsidRDefault="00DB53EA" w:rsidP="00DB53E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53EA" w14:paraId="7568F749" w14:textId="77777777" w:rsidTr="009A1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0BE7F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8C9F8" w14:textId="77777777" w:rsidR="00DB53EA" w:rsidRDefault="00DB53EA" w:rsidP="00DB53E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TC will result in a runtime exception due to incorrect number of entries received.</w:t>
            </w:r>
          </w:p>
        </w:tc>
      </w:tr>
      <w:tr w:rsidR="00DB53EA" w14:paraId="415B2392" w14:textId="77777777" w:rsidTr="009A1A4B">
        <w:tc>
          <w:tcPr>
            <w:tcW w:w="2694" w:type="dxa"/>
            <w:gridSpan w:val="2"/>
          </w:tcPr>
          <w:p w14:paraId="56E398EA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E2A56" w14:textId="77777777" w:rsidR="00DB53EA" w:rsidRDefault="00DB53EA" w:rsidP="00DB5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1145058B" w14:textId="77777777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07B78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D85DB" w14:textId="77777777"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22.6.1 </w:t>
            </w:r>
          </w:p>
        </w:tc>
      </w:tr>
      <w:tr w:rsidR="00DB53EA" w14:paraId="74261254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256F3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E7D9F" w14:textId="77777777" w:rsidR="00DB53EA" w:rsidRDefault="00DB53EA" w:rsidP="00DB5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14:paraId="7C8205CF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A0AFC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46A18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700FE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E0E3A" w14:textId="77777777" w:rsidR="00DB53EA" w:rsidRDefault="00DB53EA" w:rsidP="00DB5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4ADF3" w14:textId="77777777"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14:paraId="71BE7B49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E1CB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3EB81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EADFF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5EC7A" w14:textId="77777777" w:rsidR="00DB53EA" w:rsidRDefault="00DB53EA" w:rsidP="00DB5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DB9D2" w14:textId="77777777"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14:paraId="1E8F7211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CA318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9A80F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12735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9FB57" w14:textId="77777777" w:rsidR="00DB53EA" w:rsidRDefault="00DB53EA" w:rsidP="00DB5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BFF57" w14:textId="77777777"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14:paraId="1650E778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7B844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4C41F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4B4AD" w14:textId="77777777"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42909" w14:textId="77777777" w:rsidR="00DB53EA" w:rsidRDefault="00DB53EA" w:rsidP="00DB5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73674" w14:textId="77777777"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14:paraId="1DDD63E5" w14:textId="77777777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ACA7" w14:textId="77777777"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5624" w14:textId="77777777" w:rsidR="00DB53EA" w:rsidRDefault="00DB53EA" w:rsidP="00DB53EA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14:paraId="2138A078" w14:textId="77777777" w:rsidTr="009A1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E003D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BF8E8" w14:textId="77777777"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3EA" w:rsidRPr="008863B9" w14:paraId="20F7779C" w14:textId="77777777" w:rsidTr="009A1A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0DA50" w14:textId="77777777" w:rsidR="00DB53EA" w:rsidRPr="008863B9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3E3D0" w14:textId="77777777" w:rsidR="00DB53EA" w:rsidRPr="008863B9" w:rsidRDefault="00DB53EA" w:rsidP="00DB5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3EA" w14:paraId="5E0414A2" w14:textId="77777777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4555E" w14:textId="77777777"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BCBBE" w14:textId="77777777"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87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470A5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4D46B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53715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C35EFC6" w14:textId="77777777" w:rsidR="00DF3B1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B15" w:rsidRPr="007A5374">
        <w:rPr>
          <w:rFonts w:ascii="Arial" w:hAnsi="Arial" w:cs="Arial"/>
          <w:iCs/>
        </w:rPr>
        <w:t>Table of Contents</w:t>
      </w:r>
      <w:r w:rsidR="00DF3B15">
        <w:tab/>
      </w:r>
      <w:r w:rsidR="00DF3B15">
        <w:fldChar w:fldCharType="begin"/>
      </w:r>
      <w:r w:rsidR="00DF3B15">
        <w:instrText xml:space="preserve"> PAGEREF _Toc87537157 \h </w:instrText>
      </w:r>
      <w:r w:rsidR="00DF3B15">
        <w:fldChar w:fldCharType="separate"/>
      </w:r>
      <w:r w:rsidR="00DF3B15">
        <w:t>2</w:t>
      </w:r>
      <w:r w:rsidR="00DF3B15">
        <w:fldChar w:fldCharType="end"/>
      </w:r>
    </w:p>
    <w:p w14:paraId="1C3C7625" w14:textId="77777777" w:rsidR="00DF3B15" w:rsidRDefault="00DF3B1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A537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53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_Toc87537158 \h </w:instrText>
      </w:r>
      <w:r>
        <w:fldChar w:fldCharType="separate"/>
      </w:r>
      <w:r>
        <w:t>3</w:t>
      </w:r>
      <w:r>
        <w:fldChar w:fldCharType="end"/>
      </w:r>
    </w:p>
    <w:p w14:paraId="568D1C8B" w14:textId="77777777" w:rsidR="00DF3B15" w:rsidRDefault="00DF3B1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5374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A5374">
        <w:rPr>
          <w:b/>
        </w:rPr>
        <w:t xml:space="preserve">Correction to </w:t>
      </w:r>
      <w:r w:rsidRPr="007A5374">
        <w:rPr>
          <w:b/>
          <w:lang w:eastAsia="en-GB"/>
        </w:rPr>
        <w:t>tsc_NB_MaxRB</w:t>
      </w:r>
      <w:r>
        <w:tab/>
      </w:r>
      <w:r>
        <w:fldChar w:fldCharType="begin"/>
      </w:r>
      <w:r>
        <w:instrText xml:space="preserve"> PAGEREF _Toc87537159 \h </w:instrText>
      </w:r>
      <w:r>
        <w:fldChar w:fldCharType="separate"/>
      </w:r>
      <w:r>
        <w:t>3</w:t>
      </w:r>
      <w:r>
        <w:fldChar w:fldCharType="end"/>
      </w:r>
    </w:p>
    <w:p w14:paraId="7E8CD5B0" w14:textId="77777777" w:rsidR="00446488" w:rsidRPr="009642AB" w:rsidRDefault="00446488" w:rsidP="009642A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7BEEAEE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7537158"/>
      <w:r w:rsidRPr="00854C55">
        <w:rPr>
          <w:b/>
        </w:rPr>
        <w:lastRenderedPageBreak/>
        <w:t>Corrections required</w:t>
      </w:r>
      <w:bookmarkEnd w:id="1"/>
      <w:bookmarkEnd w:id="2"/>
      <w:bookmarkEnd w:id="3"/>
    </w:p>
    <w:p w14:paraId="0EB9D32E" w14:textId="77777777" w:rsidR="003A07E7" w:rsidRPr="009642AB" w:rsidRDefault="003A07E7" w:rsidP="003A07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70489289"/>
      <w:bookmarkStart w:id="5" w:name="_Toc87537159"/>
      <w:r w:rsidRPr="00034678">
        <w:rPr>
          <w:b/>
        </w:rPr>
        <w:t xml:space="preserve">Correction to </w:t>
      </w:r>
      <w:bookmarkEnd w:id="4"/>
      <w:proofErr w:type="spellStart"/>
      <w:r w:rsidR="009642AB" w:rsidRPr="009642AB">
        <w:rPr>
          <w:b/>
          <w:lang w:eastAsia="en-GB"/>
        </w:rPr>
        <w:t>tsc_NB_MaxRB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180F7451" w14:textId="77777777" w:rsidTr="00E14D7D">
        <w:trPr>
          <w:trHeight w:val="447"/>
        </w:trPr>
        <w:tc>
          <w:tcPr>
            <w:tcW w:w="1985" w:type="dxa"/>
          </w:tcPr>
          <w:p w14:paraId="09E742C9" w14:textId="77777777"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F9DFE8" w14:textId="77777777" w:rsidR="005C576A" w:rsidRDefault="00A7320E" w:rsidP="00A7320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642AB">
              <w:rPr>
                <w:b/>
                <w:lang w:eastAsia="en-GB"/>
              </w:rPr>
              <w:t>tsc_NB_MaxRB</w:t>
            </w:r>
            <w:proofErr w:type="spellEnd"/>
          </w:p>
        </w:tc>
      </w:tr>
      <w:tr w:rsidR="005C576A" w14:paraId="10A53FF4" w14:textId="77777777" w:rsidTr="00E14D7D">
        <w:trPr>
          <w:trHeight w:val="452"/>
        </w:trPr>
        <w:tc>
          <w:tcPr>
            <w:tcW w:w="1985" w:type="dxa"/>
          </w:tcPr>
          <w:p w14:paraId="23EE0146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B39698" w14:textId="77777777" w:rsidR="005C576A" w:rsidRPr="00617F63" w:rsidRDefault="0042532A" w:rsidP="002A6125">
            <w:pPr>
              <w:pStyle w:val="CRCoverPage"/>
              <w:jc w:val="both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During the test execution of 22.6.1 (When the test case is executed with pics pc_NB_MultiDRB set to true) the test case fails when PDCP Count Cnf message is received with PDCP count for 5 entriest (3 SRBs and 2 DRBs). Current definition only allows 4 Entries (See </w:t>
            </w:r>
            <w:r w:rsidRPr="00A7320E">
              <w:rPr>
                <w:noProof/>
                <w:lang w:val="en-US"/>
              </w:rPr>
              <w:t>NB_PdcpCountInfoList_Type</w:t>
            </w:r>
            <w:r>
              <w:rPr>
                <w:noProof/>
                <w:lang w:val="en-US"/>
              </w:rPr>
              <w:t>)</w:t>
            </w:r>
          </w:p>
        </w:tc>
      </w:tr>
      <w:tr w:rsidR="00617F63" w14:paraId="7B71EBB0" w14:textId="77777777" w:rsidTr="00E14D7D">
        <w:tc>
          <w:tcPr>
            <w:tcW w:w="1985" w:type="dxa"/>
          </w:tcPr>
          <w:p w14:paraId="2E933B8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5E5864" w14:textId="77777777" w:rsidR="00617F63" w:rsidRPr="00300C5B" w:rsidRDefault="009642AB" w:rsidP="00617F6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Modified the value of the varibale tsc_NB_MaxRB to 3+2  from  2+2 </w:t>
            </w:r>
          </w:p>
        </w:tc>
      </w:tr>
      <w:tr w:rsidR="00617F63" w:rsidRPr="00BA5581" w14:paraId="2D5C4A55" w14:textId="77777777" w:rsidTr="00E14D7D">
        <w:tc>
          <w:tcPr>
            <w:tcW w:w="1985" w:type="dxa"/>
          </w:tcPr>
          <w:p w14:paraId="5C6BA65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D9248F" w14:textId="77777777" w:rsidR="00617F63" w:rsidRPr="00247BF1" w:rsidRDefault="00BA5581" w:rsidP="00BA5581">
            <w:pPr>
              <w:spacing w:after="0"/>
              <w:rPr>
                <w:rFonts w:ascii="Arial" w:hAnsi="Arial" w:cs="Arial"/>
                <w:noProof/>
              </w:rPr>
            </w:pPr>
            <w:r w:rsidRPr="00247BF1">
              <w:rPr>
                <w:rFonts w:ascii="Arial" w:hAnsi="Arial" w:cs="Arial"/>
                <w:noProof/>
              </w:rPr>
              <w:t>NBIOT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="009642AB">
              <w:rPr>
                <w:rFonts w:ascii="Arial" w:hAnsi="Arial" w:cs="Arial"/>
                <w:noProof/>
              </w:rPr>
              <w:t>Common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NBIOT_</w:t>
            </w:r>
            <w:r w:rsidR="009642AB">
              <w:rPr>
                <w:rFonts w:ascii="Arial" w:hAnsi="Arial" w:cs="Arial"/>
                <w:noProof/>
              </w:rPr>
              <w:t>CommonDefs</w:t>
            </w:r>
            <w:r w:rsidR="00617F63" w:rsidRPr="00247BF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14:paraId="7FB9D74C" w14:textId="77777777" w:rsidTr="00E14D7D">
        <w:tc>
          <w:tcPr>
            <w:tcW w:w="1985" w:type="dxa"/>
          </w:tcPr>
          <w:p w14:paraId="489C643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2BC5FF4" w14:textId="00794251" w:rsidR="00617F63" w:rsidRPr="00E751F5" w:rsidRDefault="00B63ED2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7857FA4" w14:textId="77777777" w:rsidR="001E41F3" w:rsidRDefault="001E41F3">
      <w:pPr>
        <w:rPr>
          <w:noProof/>
          <w:lang w:val="en-US"/>
        </w:rPr>
      </w:pPr>
    </w:p>
    <w:p w14:paraId="777E61F5" w14:textId="77777777" w:rsidR="00300C5B" w:rsidRDefault="00300C5B" w:rsidP="00300C5B">
      <w:pPr>
        <w:rPr>
          <w:noProof/>
        </w:rPr>
      </w:pPr>
    </w:p>
    <w:p w14:paraId="4680FAB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46818E65" w14:textId="77777777" w:rsidTr="000441DD">
        <w:tc>
          <w:tcPr>
            <w:tcW w:w="9855" w:type="dxa"/>
          </w:tcPr>
          <w:p w14:paraId="5D1F7BD3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DE27B8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NBIOT_ASP_CommonPart_Definitions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14:paraId="34A67E0F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</w:p>
          <w:p w14:paraId="723ED279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NBIOT_Routing_Info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14:paraId="6F1D61AB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5538C4BF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const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integer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tsc_NB_MaxRB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: = 2 + 2; /* 2 DRBs + 2 SRBs */</w:t>
            </w:r>
          </w:p>
          <w:p w14:paraId="7DE0B551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const integer tsc_SRB1bis: = 3;</w:t>
            </w:r>
          </w:p>
          <w:p w14:paraId="3098CDC7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14:paraId="711B0DC0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type integer NB_SRB_Identity_Type (tsc_SRB0, tsc_SRB1, tsc_SRB1bis);</w:t>
            </w:r>
          </w:p>
          <w:p w14:paraId="35EB8360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14:paraId="271BC0D5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type union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NB_RadioBearerId_Type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14:paraId="6EC185BD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14:paraId="1134A61D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EUTRA_ASN1_DRB_Identity_Type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Drb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14:paraId="2BD56327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SC_MRB_Identity_Type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ScMrb</w:t>
            </w:r>
            <w:proofErr w:type="spellEnd"/>
          </w:p>
          <w:p w14:paraId="3449A6FC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};</w:t>
            </w:r>
          </w:p>
          <w:p w14:paraId="0897E6E5" w14:textId="77777777" w:rsidR="00300C5B" w:rsidRPr="00BA5581" w:rsidRDefault="009642AB" w:rsidP="009642AB">
            <w:pPr>
              <w:spacing w:after="0"/>
              <w:rPr>
                <w:rFonts w:ascii="Arial" w:hAnsi="Arial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r w:rsidR="00BA5581"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r w:rsidR="00300C5B" w:rsidRPr="009642AB">
              <w:rPr>
                <w:rFonts w:ascii="Arial" w:hAnsi="Arial"/>
                <w:b/>
                <w:sz w:val="18"/>
                <w:szCs w:val="18"/>
                <w:lang w:eastAsia="en-GB"/>
              </w:rPr>
              <w:t>&lt;&lt;SKIPPED CODE&gt;&gt;</w:t>
            </w:r>
          </w:p>
        </w:tc>
      </w:tr>
      <w:tr w:rsidR="00300C5B" w:rsidRPr="004031F3" w14:paraId="11C0605F" w14:textId="77777777" w:rsidTr="000441DD">
        <w:tc>
          <w:tcPr>
            <w:tcW w:w="9855" w:type="dxa"/>
          </w:tcPr>
          <w:p w14:paraId="7340A329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C3DD56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B2FE546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77B6BA5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587C847" w14:textId="77777777" w:rsidTr="000441DD">
        <w:tc>
          <w:tcPr>
            <w:tcW w:w="9855" w:type="dxa"/>
          </w:tcPr>
          <w:p w14:paraId="64DD8224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0D679D2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NBIOT_Routing_Info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14:paraId="5F0C1F7D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6F20F312" w14:textId="77777777" w:rsidR="009642AB" w:rsidRPr="00572429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176229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const integer tsc_NB_MaxRB: = 3 + 2; /* 3 </w:t>
            </w:r>
            <w:r w:rsidR="00A7320E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S</w:t>
            </w:r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RBs + 2 </w:t>
            </w:r>
            <w:r w:rsidR="00A7320E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D</w:t>
            </w:r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RBs */</w:t>
            </w:r>
            <w:r w:rsidR="00572429"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  </w:t>
            </w:r>
            <w:r w:rsid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 </w:t>
            </w:r>
            <w:r w:rsidR="00572429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     </w:t>
            </w:r>
            <w:r w:rsidR="00931A8C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 </w:t>
            </w:r>
            <w:r w:rsidR="00572429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//</w:t>
            </w:r>
            <w:r w:rsidR="00572429" w:rsidRPr="00572429">
              <w:rPr>
                <w:rFonts w:ascii="Arial" w:hAnsi="Arial"/>
                <w:sz w:val="18"/>
                <w:szCs w:val="18"/>
                <w:lang w:val="de-DE" w:eastAsia="en-GB"/>
              </w:rPr>
              <w:t>WA#22</w:t>
            </w:r>
            <w:r w:rsidR="00931A8C">
              <w:rPr>
                <w:rFonts w:ascii="Arial" w:hAnsi="Arial"/>
                <w:sz w:val="18"/>
                <w:szCs w:val="18"/>
                <w:lang w:val="de-DE" w:eastAsia="en-GB"/>
              </w:rPr>
              <w:t>.6.1</w:t>
            </w:r>
          </w:p>
          <w:p w14:paraId="5E19F29F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572429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const integer tsc_SRB1bis: = 3;</w:t>
            </w:r>
          </w:p>
          <w:p w14:paraId="247DABFC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14:paraId="043B9D72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type integer NB_SRB_Identity_Type (tsc_SRB0, tsc_SRB1, tsc_SRB1bis);</w:t>
            </w:r>
          </w:p>
          <w:p w14:paraId="7E13C90B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14:paraId="5814B8C2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type union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NB_RadioBearerId_Type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14:paraId="2E00DDCB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14:paraId="72497D20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EUTRA_ASN1_DRB_Identity_Type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Drb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14:paraId="0852204D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SC_MRB_Identity_Type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ScMrb</w:t>
            </w:r>
            <w:proofErr w:type="spellEnd"/>
          </w:p>
          <w:p w14:paraId="51ADDE32" w14:textId="77777777"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};</w:t>
            </w:r>
          </w:p>
          <w:p w14:paraId="16321529" w14:textId="77777777" w:rsidR="00247BF1" w:rsidRPr="009642AB" w:rsidRDefault="00247BF1" w:rsidP="00247BF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1A627613" w14:textId="77777777" w:rsidR="009642AB" w:rsidRPr="009642AB" w:rsidRDefault="00247BF1" w:rsidP="009642AB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</w:p>
          <w:p w14:paraId="4E5888E0" w14:textId="77777777" w:rsidR="00300C5B" w:rsidRPr="004031F3" w:rsidRDefault="00300C5B" w:rsidP="00247B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51B0989" w14:textId="77777777" w:rsidR="00300C5B" w:rsidRPr="00446488" w:rsidRDefault="00300C5B" w:rsidP="009642A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496AB" w14:textId="77777777" w:rsidR="00BE2685" w:rsidRDefault="00BE2685">
      <w:r>
        <w:separator/>
      </w:r>
    </w:p>
  </w:endnote>
  <w:endnote w:type="continuationSeparator" w:id="0">
    <w:p w14:paraId="3546CA7C" w14:textId="77777777" w:rsidR="00BE2685" w:rsidRDefault="00BE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0456" w14:textId="77777777" w:rsidR="00BE2685" w:rsidRDefault="00BE2685">
      <w:r>
        <w:separator/>
      </w:r>
    </w:p>
  </w:footnote>
  <w:footnote w:type="continuationSeparator" w:id="0">
    <w:p w14:paraId="772FB2C4" w14:textId="77777777" w:rsidR="00BE2685" w:rsidRDefault="00BE2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5E80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C4BCA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DE1BB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2BBA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76229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47BF1"/>
    <w:rsid w:val="0026004D"/>
    <w:rsid w:val="002640DD"/>
    <w:rsid w:val="00275D12"/>
    <w:rsid w:val="00284C95"/>
    <w:rsid w:val="00284FEB"/>
    <w:rsid w:val="002860C4"/>
    <w:rsid w:val="002969EE"/>
    <w:rsid w:val="002A6125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321F"/>
    <w:rsid w:val="00374DD4"/>
    <w:rsid w:val="00376B8F"/>
    <w:rsid w:val="00381108"/>
    <w:rsid w:val="003A07E7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532A"/>
    <w:rsid w:val="00426BAD"/>
    <w:rsid w:val="0043061C"/>
    <w:rsid w:val="00440986"/>
    <w:rsid w:val="00446488"/>
    <w:rsid w:val="00461F12"/>
    <w:rsid w:val="00483403"/>
    <w:rsid w:val="004A2D0A"/>
    <w:rsid w:val="004B14BC"/>
    <w:rsid w:val="004B39C4"/>
    <w:rsid w:val="004B75B7"/>
    <w:rsid w:val="004C7D55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72429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6CC7"/>
    <w:rsid w:val="00681541"/>
    <w:rsid w:val="00695808"/>
    <w:rsid w:val="006B46FB"/>
    <w:rsid w:val="006E0C1F"/>
    <w:rsid w:val="006E21FB"/>
    <w:rsid w:val="006E6703"/>
    <w:rsid w:val="006F5279"/>
    <w:rsid w:val="0071206F"/>
    <w:rsid w:val="007444EB"/>
    <w:rsid w:val="007631E5"/>
    <w:rsid w:val="00772610"/>
    <w:rsid w:val="00780EBA"/>
    <w:rsid w:val="00792342"/>
    <w:rsid w:val="007977A8"/>
    <w:rsid w:val="007A2EB7"/>
    <w:rsid w:val="007A3EE0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130D3"/>
    <w:rsid w:val="00825417"/>
    <w:rsid w:val="008279FA"/>
    <w:rsid w:val="00834740"/>
    <w:rsid w:val="00855B12"/>
    <w:rsid w:val="008626E7"/>
    <w:rsid w:val="008639B7"/>
    <w:rsid w:val="00870EE7"/>
    <w:rsid w:val="008863B9"/>
    <w:rsid w:val="00887D73"/>
    <w:rsid w:val="008A45A6"/>
    <w:rsid w:val="008A7917"/>
    <w:rsid w:val="008C03D4"/>
    <w:rsid w:val="008D3D26"/>
    <w:rsid w:val="008F658C"/>
    <w:rsid w:val="008F686C"/>
    <w:rsid w:val="009148DE"/>
    <w:rsid w:val="00931A8C"/>
    <w:rsid w:val="00941E30"/>
    <w:rsid w:val="009452AD"/>
    <w:rsid w:val="00957325"/>
    <w:rsid w:val="00961A3F"/>
    <w:rsid w:val="009642AB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320E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33A6D"/>
    <w:rsid w:val="00B43DB1"/>
    <w:rsid w:val="00B63ED2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E2685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80E11"/>
    <w:rsid w:val="00D82B21"/>
    <w:rsid w:val="00DA686F"/>
    <w:rsid w:val="00DB53EA"/>
    <w:rsid w:val="00DC4BFF"/>
    <w:rsid w:val="00DD11FD"/>
    <w:rsid w:val="00DE26B2"/>
    <w:rsid w:val="00DE34CF"/>
    <w:rsid w:val="00DE3755"/>
    <w:rsid w:val="00DF3B15"/>
    <w:rsid w:val="00DF7933"/>
    <w:rsid w:val="00E13F3D"/>
    <w:rsid w:val="00E14D7D"/>
    <w:rsid w:val="00E34898"/>
    <w:rsid w:val="00E37029"/>
    <w:rsid w:val="00E409A1"/>
    <w:rsid w:val="00E615BE"/>
    <w:rsid w:val="00E80755"/>
    <w:rsid w:val="00E80ECF"/>
    <w:rsid w:val="00E87E94"/>
    <w:rsid w:val="00EB09B7"/>
    <w:rsid w:val="00EB4B0A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CDDFB3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2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36FBA-EBFD-4A96-B020-9A9F5740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2021-11-26T12:20:00Z</dcterms:created>
  <dcterms:modified xsi:type="dcterms:W3CDTF">2021-11-26T12:20:00Z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