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576D4C" w14:textId="3A85D40C" w:rsidR="00AA27AC" w:rsidRDefault="00533FA2" w:rsidP="00AA27A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33FA2">
        <w:rPr>
          <w:b/>
          <w:iCs/>
          <w:noProof/>
          <w:sz w:val="24"/>
          <w:szCs w:val="18"/>
        </w:rPr>
        <w:t>3GPP TSG-RAN5 Meeting #2021-TTCN email</w:t>
      </w:r>
      <w:r w:rsidR="00AA27AC">
        <w:rPr>
          <w:b/>
          <w:i/>
          <w:noProof/>
          <w:sz w:val="28"/>
        </w:rPr>
        <w:tab/>
      </w:r>
      <w:r w:rsidR="00F14648" w:rsidRPr="00F14648">
        <w:rPr>
          <w:b/>
          <w:i/>
          <w:noProof/>
          <w:sz w:val="28"/>
        </w:rPr>
        <w:t>R5s</w:t>
      </w:r>
      <w:bookmarkStart w:id="0" w:name="BM_CRnum"/>
      <w:r w:rsidR="006B3EA3">
        <w:rPr>
          <w:b/>
          <w:i/>
          <w:noProof/>
          <w:sz w:val="28"/>
        </w:rPr>
        <w:fldChar w:fldCharType="begin"/>
      </w:r>
      <w:r w:rsidR="006B3EA3">
        <w:rPr>
          <w:b/>
          <w:i/>
          <w:noProof/>
          <w:sz w:val="28"/>
        </w:rPr>
        <w:instrText xml:space="preserve"> DOCPROPERTY  Title  \* MERGEFORMAT </w:instrText>
      </w:r>
      <w:r w:rsidR="006B3EA3">
        <w:rPr>
          <w:b/>
          <w:i/>
          <w:noProof/>
          <w:sz w:val="28"/>
        </w:rPr>
        <w:fldChar w:fldCharType="separate"/>
      </w:r>
      <w:r w:rsidR="004A0FBC">
        <w:rPr>
          <w:b/>
          <w:i/>
          <w:noProof/>
          <w:sz w:val="28"/>
        </w:rPr>
        <w:t>2116</w:t>
      </w:r>
      <w:r w:rsidR="00391B48">
        <w:rPr>
          <w:b/>
          <w:i/>
          <w:noProof/>
          <w:sz w:val="28"/>
        </w:rPr>
        <w:t>04</w:t>
      </w:r>
      <w:r w:rsidR="006B3EA3">
        <w:rPr>
          <w:b/>
          <w:i/>
          <w:noProof/>
          <w:sz w:val="28"/>
        </w:rPr>
        <w:fldChar w:fldCharType="end"/>
      </w:r>
      <w:bookmarkEnd w:id="0"/>
    </w:p>
    <w:p w14:paraId="1208A17A" w14:textId="08BE767C" w:rsidR="00AA27AC" w:rsidRDefault="00533FA2" w:rsidP="00AA27AC">
      <w:pPr>
        <w:pStyle w:val="CRCoverPage"/>
        <w:outlineLvl w:val="0"/>
        <w:rPr>
          <w:b/>
          <w:noProof/>
          <w:sz w:val="24"/>
        </w:rPr>
      </w:pPr>
      <w:r w:rsidRPr="00533FA2">
        <w:rPr>
          <w:b/>
          <w:noProof/>
          <w:sz w:val="24"/>
        </w:rPr>
        <w:t>Online, , 7th Dec 2020 - 31st Dec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A27AC" w14:paraId="376E6EF8" w14:textId="77777777" w:rsidTr="00912A1E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02786E2" w14:textId="77777777" w:rsidR="00AA27AC" w:rsidRDefault="00AA27AC" w:rsidP="00912A1E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CR-Form-v12.1</w:t>
            </w:r>
          </w:p>
        </w:tc>
      </w:tr>
      <w:tr w:rsidR="00AA27AC" w14:paraId="08BACBDC" w14:textId="77777777" w:rsidTr="00912A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2A400AE" w14:textId="77777777" w:rsidR="00AA27AC" w:rsidRDefault="00AA27AC" w:rsidP="00912A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AA27AC" w14:paraId="7B750784" w14:textId="77777777" w:rsidTr="00912A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12B76B1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BAF5AE1" w14:textId="77777777" w:rsidTr="00912A1E">
        <w:tc>
          <w:tcPr>
            <w:tcW w:w="142" w:type="dxa"/>
            <w:tcBorders>
              <w:left w:val="single" w:sz="4" w:space="0" w:color="auto"/>
            </w:tcBorders>
          </w:tcPr>
          <w:p w14:paraId="53AE3B07" w14:textId="77777777" w:rsidR="00AA27AC" w:rsidRDefault="00AA27AC" w:rsidP="00912A1E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E1B6C75" w14:textId="0C404CD8" w:rsidR="00AA27AC" w:rsidRPr="00410371" w:rsidRDefault="00A703BE" w:rsidP="00912A1E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703BE">
              <w:rPr>
                <w:b/>
                <w:noProof/>
                <w:sz w:val="28"/>
              </w:rPr>
              <w:t>38.523-3</w:t>
            </w:r>
          </w:p>
        </w:tc>
        <w:tc>
          <w:tcPr>
            <w:tcW w:w="709" w:type="dxa"/>
          </w:tcPr>
          <w:p w14:paraId="5D1CBA71" w14:textId="77777777" w:rsidR="00AA27AC" w:rsidRDefault="00AA27AC" w:rsidP="00912A1E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2295725" w14:textId="2823AE7B" w:rsidR="00AA27AC" w:rsidRPr="00410371" w:rsidRDefault="006B3EA3" w:rsidP="00912A1E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Keywords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A0FBC">
              <w:rPr>
                <w:b/>
                <w:noProof/>
                <w:sz w:val="28"/>
              </w:rPr>
              <w:t>21</w:t>
            </w:r>
            <w:r w:rsidR="009F0D6B">
              <w:rPr>
                <w:b/>
                <w:noProof/>
                <w:sz w:val="28"/>
              </w:rPr>
              <w:t>85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F4F7" w14:textId="77777777" w:rsidR="00AA27AC" w:rsidRDefault="00AA27AC" w:rsidP="00912A1E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AC28F5A" w14:textId="152098B8" w:rsidR="00AA27AC" w:rsidRPr="00410371" w:rsidRDefault="00456154" w:rsidP="00456154">
            <w:pPr>
              <w:pStyle w:val="CRCoverPage"/>
              <w:spacing w:after="0"/>
              <w:rPr>
                <w:b/>
                <w:noProof/>
              </w:rPr>
            </w:pPr>
            <w:r w:rsidRPr="00456154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150277FE" w14:textId="77777777" w:rsidR="00AA27AC" w:rsidRDefault="00AA27AC" w:rsidP="00912A1E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C20E56" w14:textId="610EB7B2" w:rsidR="00AA27AC" w:rsidRPr="00410371" w:rsidRDefault="007F5043" w:rsidP="00A703BE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1ACC286" w14:textId="77777777" w:rsidR="00AA27AC" w:rsidRDefault="00AA27AC" w:rsidP="00912A1E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20E38633" w14:textId="77777777" w:rsidTr="00912A1E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3E5F87" w14:textId="77777777" w:rsidR="00AA27AC" w:rsidRDefault="00AA27AC" w:rsidP="00912A1E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425D091F" w14:textId="77777777" w:rsidTr="00912A1E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53A0294B" w14:textId="23DF116E" w:rsidR="00AA27AC" w:rsidRPr="00F25D98" w:rsidRDefault="00AA27AC" w:rsidP="00912A1E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AA27AC" w14:paraId="0D38B120" w14:textId="77777777" w:rsidTr="00912A1E">
        <w:tc>
          <w:tcPr>
            <w:tcW w:w="9641" w:type="dxa"/>
            <w:gridSpan w:val="9"/>
          </w:tcPr>
          <w:p w14:paraId="0633D32A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2EFDB4F" w14:textId="77777777" w:rsidR="00AA27AC" w:rsidRDefault="00AA27AC" w:rsidP="00AA27AC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A27AC" w14:paraId="4928ADA3" w14:textId="77777777" w:rsidTr="00912A1E">
        <w:tc>
          <w:tcPr>
            <w:tcW w:w="2835" w:type="dxa"/>
          </w:tcPr>
          <w:p w14:paraId="56BD58DD" w14:textId="77777777" w:rsidR="00AA27AC" w:rsidRDefault="00AA27AC" w:rsidP="00912A1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3906F718" w14:textId="77777777" w:rsidR="00AA27AC" w:rsidRDefault="00AA27AC" w:rsidP="00912A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B422145" w14:textId="77777777" w:rsidR="00AA27AC" w:rsidRDefault="00AA27AC" w:rsidP="0091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3032DD5" w14:textId="77777777" w:rsidR="00AA27AC" w:rsidRDefault="00AA27AC" w:rsidP="00912A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C020F14" w14:textId="77777777" w:rsidR="00AA27AC" w:rsidRDefault="00AA27AC" w:rsidP="0091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76097623" w14:textId="77777777" w:rsidR="00AA27AC" w:rsidRDefault="00AA27AC" w:rsidP="00912A1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40610ED" w14:textId="77777777" w:rsidR="00AA27AC" w:rsidRDefault="00AA27AC" w:rsidP="00912A1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57C449CF" w14:textId="77777777" w:rsidR="00AA27AC" w:rsidRDefault="00AA27AC" w:rsidP="00912A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05071C1" w14:textId="77777777" w:rsidR="00AA27AC" w:rsidRDefault="00AA27AC" w:rsidP="00912A1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389A2CB8" w14:textId="77777777" w:rsidR="00AA27AC" w:rsidRDefault="00AA27AC" w:rsidP="00AA27AC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A27AC" w14:paraId="0D6FF564" w14:textId="77777777" w:rsidTr="00912A1E">
        <w:tc>
          <w:tcPr>
            <w:tcW w:w="9640" w:type="dxa"/>
            <w:gridSpan w:val="11"/>
          </w:tcPr>
          <w:p w14:paraId="0DB254E8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69C1528" w14:textId="77777777" w:rsidTr="00912A1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1B25BE25" w14:textId="77777777" w:rsidR="00AA27AC" w:rsidRDefault="00AA27AC" w:rsidP="00912A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1FC497E" w14:textId="6D9BA0EF" w:rsidR="00AA27AC" w:rsidRDefault="00391B48" w:rsidP="001F1E38">
            <w:pPr>
              <w:pStyle w:val="CRCoverPage"/>
              <w:spacing w:after="0"/>
              <w:rPr>
                <w:noProof/>
              </w:rPr>
            </w:pPr>
            <w:r w:rsidRPr="00391B48">
              <w:rPr>
                <w:noProof/>
              </w:rPr>
              <w:t>NR5GC FR1</w:t>
            </w:r>
            <w:r w:rsidR="00621EDB">
              <w:rPr>
                <w:noProof/>
              </w:rPr>
              <w:t>+FR2</w:t>
            </w:r>
            <w:r w:rsidRPr="00391B48">
              <w:rPr>
                <w:noProof/>
              </w:rPr>
              <w:t xml:space="preserve"> : Addition of NR5GC RRC test case 8.2.3.14.2</w:t>
            </w:r>
          </w:p>
        </w:tc>
      </w:tr>
      <w:tr w:rsidR="00AA27AC" w14:paraId="7E367122" w14:textId="77777777" w:rsidTr="00912A1E">
        <w:tc>
          <w:tcPr>
            <w:tcW w:w="1843" w:type="dxa"/>
            <w:tcBorders>
              <w:left w:val="single" w:sz="4" w:space="0" w:color="auto"/>
            </w:tcBorders>
          </w:tcPr>
          <w:p w14:paraId="7CE463B6" w14:textId="77777777" w:rsidR="00AA27AC" w:rsidRDefault="00AA27AC" w:rsidP="00912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0D2488F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B6EDE32" w14:textId="77777777" w:rsidTr="00912A1E">
        <w:tc>
          <w:tcPr>
            <w:tcW w:w="1843" w:type="dxa"/>
            <w:tcBorders>
              <w:left w:val="single" w:sz="4" w:space="0" w:color="auto"/>
            </w:tcBorders>
          </w:tcPr>
          <w:p w14:paraId="099F27BB" w14:textId="77777777" w:rsidR="00AA27AC" w:rsidRDefault="00AA27AC" w:rsidP="00912A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39C3E682" w14:textId="42F888EB" w:rsidR="00AA27AC" w:rsidRDefault="00533FA2" w:rsidP="00912A1E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Keysight Technologies UK</w:t>
            </w:r>
          </w:p>
        </w:tc>
      </w:tr>
      <w:tr w:rsidR="00AA27AC" w14:paraId="6D5F95C0" w14:textId="77777777" w:rsidTr="00912A1E">
        <w:tc>
          <w:tcPr>
            <w:tcW w:w="1843" w:type="dxa"/>
            <w:tcBorders>
              <w:left w:val="single" w:sz="4" w:space="0" w:color="auto"/>
            </w:tcBorders>
          </w:tcPr>
          <w:p w14:paraId="574EFD41" w14:textId="77777777" w:rsidR="00AA27AC" w:rsidRDefault="00AA27AC" w:rsidP="00912A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C567F55" w14:textId="08E7477D" w:rsidR="00AA27AC" w:rsidRDefault="00AA27AC" w:rsidP="00912A1E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AA27AC" w14:paraId="45BAFA9B" w14:textId="77777777" w:rsidTr="00912A1E">
        <w:tc>
          <w:tcPr>
            <w:tcW w:w="1843" w:type="dxa"/>
            <w:tcBorders>
              <w:left w:val="single" w:sz="4" w:space="0" w:color="auto"/>
            </w:tcBorders>
          </w:tcPr>
          <w:p w14:paraId="0700D799" w14:textId="77777777" w:rsidR="00AA27AC" w:rsidRDefault="00AA27AC" w:rsidP="00912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5BAAF9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0309392C" w14:textId="77777777" w:rsidTr="00912A1E">
        <w:tc>
          <w:tcPr>
            <w:tcW w:w="1843" w:type="dxa"/>
            <w:tcBorders>
              <w:left w:val="single" w:sz="4" w:space="0" w:color="auto"/>
            </w:tcBorders>
          </w:tcPr>
          <w:p w14:paraId="312CF895" w14:textId="77777777" w:rsidR="00AA27AC" w:rsidRDefault="00AA27AC" w:rsidP="00912A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4931AA" w14:textId="73ADEDA2" w:rsidR="00AA27AC" w:rsidRDefault="00533FA2" w:rsidP="00912A1E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04030FD1" w14:textId="77777777" w:rsidR="00AA27AC" w:rsidRDefault="00AA27AC" w:rsidP="00912A1E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4827C3A" w14:textId="77777777" w:rsidR="00AA27AC" w:rsidRDefault="00AA27AC" w:rsidP="00912A1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CE4727F" w14:textId="002D690B" w:rsidR="00AA27AC" w:rsidRDefault="00533FA2" w:rsidP="00912A1E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2021-</w:t>
            </w:r>
            <w:r w:rsidR="001F1E38">
              <w:rPr>
                <w:noProof/>
              </w:rPr>
              <w:t>1</w:t>
            </w:r>
            <w:r w:rsidR="00391B48">
              <w:rPr>
                <w:noProof/>
              </w:rPr>
              <w:t>2-01</w:t>
            </w:r>
          </w:p>
        </w:tc>
      </w:tr>
      <w:tr w:rsidR="00AA27AC" w14:paraId="7D845B23" w14:textId="77777777" w:rsidTr="00912A1E">
        <w:tc>
          <w:tcPr>
            <w:tcW w:w="1843" w:type="dxa"/>
            <w:tcBorders>
              <w:left w:val="single" w:sz="4" w:space="0" w:color="auto"/>
            </w:tcBorders>
          </w:tcPr>
          <w:p w14:paraId="13E307F5" w14:textId="77777777" w:rsidR="00AA27AC" w:rsidRDefault="00AA27AC" w:rsidP="00912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7B4F39D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43F27B97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87C3A7A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DC465D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57A4016" w14:textId="77777777" w:rsidTr="00912A1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9A9497F" w14:textId="77777777" w:rsidR="00AA27AC" w:rsidRDefault="00AA27AC" w:rsidP="00912A1E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7569AC" w14:textId="471E5442" w:rsidR="00AA27AC" w:rsidRDefault="00533FA2" w:rsidP="00912A1E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 w:rsidRPr="00533FA2"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963D1D7" w14:textId="77777777" w:rsidR="00AA27AC" w:rsidRDefault="00AA27AC" w:rsidP="00912A1E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575DD3A" w14:textId="77777777" w:rsidR="00AA27AC" w:rsidRDefault="00AA27AC" w:rsidP="00912A1E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5B4D5C9" w14:textId="752A53F1" w:rsidR="00AA27AC" w:rsidRDefault="00533FA2" w:rsidP="00912A1E">
            <w:pPr>
              <w:pStyle w:val="CRCoverPage"/>
              <w:spacing w:after="0"/>
              <w:ind w:left="100"/>
              <w:rPr>
                <w:noProof/>
              </w:rPr>
            </w:pPr>
            <w:r w:rsidRPr="00533FA2">
              <w:rPr>
                <w:noProof/>
              </w:rPr>
              <w:t>Rel-1</w:t>
            </w:r>
            <w:r w:rsidR="007F5043">
              <w:rPr>
                <w:noProof/>
              </w:rPr>
              <w:t>7</w:t>
            </w:r>
          </w:p>
        </w:tc>
      </w:tr>
      <w:tr w:rsidR="00AA27AC" w14:paraId="0FBCCDDD" w14:textId="77777777" w:rsidTr="00912A1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5DF94B15" w14:textId="77777777" w:rsidR="00AA27AC" w:rsidRDefault="00AA27AC" w:rsidP="00912A1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FC23C38" w14:textId="77777777" w:rsidR="00AA27AC" w:rsidRDefault="00AA27AC" w:rsidP="00912A1E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198D1726" w14:textId="4722EEFB" w:rsidR="00AA27AC" w:rsidRDefault="00AA27AC" w:rsidP="00912A1E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4BDC85F" w14:textId="77777777" w:rsidR="00AA27AC" w:rsidRPr="007C2097" w:rsidRDefault="00AA27AC" w:rsidP="00912A1E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AA27AC" w14:paraId="60761D54" w14:textId="77777777" w:rsidTr="00912A1E">
        <w:tc>
          <w:tcPr>
            <w:tcW w:w="1843" w:type="dxa"/>
          </w:tcPr>
          <w:p w14:paraId="59325998" w14:textId="77777777" w:rsidR="00AA27AC" w:rsidRDefault="00AA27AC" w:rsidP="00912A1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BA412E7" w14:textId="77777777" w:rsidR="00AA27AC" w:rsidRDefault="00AA27AC" w:rsidP="00912A1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20BA88E6" w14:textId="77777777" w:rsidTr="00912A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E5011A2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0C13FD4" w14:textId="5547679A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To add</w:t>
            </w:r>
            <w:r>
              <w:rPr>
                <w:noProof/>
              </w:rPr>
              <w:t xml:space="preserve"> </w:t>
            </w:r>
            <w:r w:rsidR="001F1E38">
              <w:rPr>
                <w:noProof/>
              </w:rPr>
              <w:t>NR5GC</w:t>
            </w:r>
            <w:r>
              <w:rPr>
                <w:noProof/>
              </w:rPr>
              <w:t xml:space="preserve"> test case </w:t>
            </w:r>
            <w:r w:rsidR="00AA001A">
              <w:rPr>
                <w:noProof/>
              </w:rPr>
              <w:fldChar w:fldCharType="begin"/>
            </w:r>
            <w:r w:rsidR="00AA001A">
              <w:rPr>
                <w:noProof/>
              </w:rPr>
              <w:instrText xml:space="preserve"> SUBJECT   \* MERGEFORMAT </w:instrText>
            </w:r>
            <w:r w:rsidR="00AA001A">
              <w:rPr>
                <w:noProof/>
              </w:rPr>
              <w:fldChar w:fldCharType="separate"/>
            </w:r>
            <w:r w:rsidR="00391B48">
              <w:rPr>
                <w:noProof/>
              </w:rPr>
              <w:t>8.2.3.14.2</w:t>
            </w:r>
            <w:r w:rsidR="00AA001A">
              <w:rPr>
                <w:noProof/>
              </w:rPr>
              <w:fldChar w:fldCharType="end"/>
            </w:r>
            <w:r>
              <w:rPr>
                <w:noProof/>
              </w:rPr>
              <w:t xml:space="preserve"> to the IWD_21wk</w:t>
            </w:r>
            <w:r w:rsidR="00623542">
              <w:rPr>
                <w:noProof/>
              </w:rPr>
              <w:t>37</w:t>
            </w:r>
            <w:r>
              <w:rPr>
                <w:noProof/>
              </w:rPr>
              <w:t xml:space="preserve"> </w:t>
            </w:r>
            <w:r w:rsidRPr="0002234C">
              <w:rPr>
                <w:noProof/>
              </w:rPr>
              <w:t>ATS.</w:t>
            </w:r>
          </w:p>
        </w:tc>
      </w:tr>
      <w:tr w:rsidR="00AA27AC" w14:paraId="30CB4FF0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22B413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163128B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3F13528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2C6842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4C991F6" w14:textId="34B1892C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</w:rPr>
              <w:t>This document lists all changes applied to</w:t>
            </w:r>
            <w:r w:rsidR="00E46CF5">
              <w:rPr>
                <w:noProof/>
              </w:rPr>
              <w:t xml:space="preserve"> NR5GC</w:t>
            </w:r>
            <w:r w:rsidR="00814339">
              <w:rPr>
                <w:noProof/>
              </w:rPr>
              <w:t xml:space="preserve"> </w:t>
            </w:r>
            <w:r>
              <w:rPr>
                <w:noProof/>
              </w:rPr>
              <w:t>test cas</w:t>
            </w:r>
            <w:r w:rsidR="00391B48">
              <w:rPr>
                <w:noProof/>
              </w:rPr>
              <w:t>e 8.2.3.14.2</w:t>
            </w:r>
            <w:r w:rsidR="00AA001A">
              <w:rPr>
                <w:noProof/>
              </w:rPr>
              <w:t xml:space="preserve"> </w:t>
            </w:r>
            <w:r w:rsidRPr="0002234C">
              <w:rPr>
                <w:noProof/>
              </w:rPr>
              <w:t>required for a</w:t>
            </w:r>
            <w:r>
              <w:rPr>
                <w:noProof/>
              </w:rPr>
              <w:t>greement</w:t>
            </w:r>
            <w:r w:rsidRPr="0002234C">
              <w:rPr>
                <w:noProof/>
              </w:rPr>
              <w:t>. See detailed change description for further information</w:t>
            </w:r>
            <w:r>
              <w:rPr>
                <w:noProof/>
              </w:rPr>
              <w:t>.</w:t>
            </w:r>
          </w:p>
        </w:tc>
      </w:tr>
      <w:tr w:rsidR="00AA27AC" w14:paraId="0B18D5BC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90FF26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0991074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70CDF8E2" w14:textId="77777777" w:rsidTr="00912A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CC4B7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78D69D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  <w:r w:rsidRPr="0002234C">
              <w:rPr>
                <w:noProof/>
                <w:lang w:eastAsia="zh-CN"/>
              </w:rPr>
              <w:t>Test case will not be added to ATS</w:t>
            </w:r>
          </w:p>
        </w:tc>
      </w:tr>
      <w:tr w:rsidR="00AA27AC" w14:paraId="00427779" w14:textId="77777777" w:rsidTr="00912A1E">
        <w:tc>
          <w:tcPr>
            <w:tcW w:w="2694" w:type="dxa"/>
            <w:gridSpan w:val="2"/>
          </w:tcPr>
          <w:p w14:paraId="28D1EA9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228B30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6433D275" w14:textId="77777777" w:rsidTr="00912A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EE17EE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918B711" w14:textId="57D601B7" w:rsidR="00AA27AC" w:rsidRDefault="00391B48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8.2.3.14.2.</w:t>
            </w:r>
            <w:r w:rsidR="00AA27AC">
              <w:rPr>
                <w:noProof/>
              </w:rPr>
              <w:t>NR5GC</w:t>
            </w:r>
          </w:p>
        </w:tc>
      </w:tr>
      <w:tr w:rsidR="00AA27AC" w14:paraId="58A09D42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DC93F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8BE53C6" w14:textId="77777777" w:rsidR="00AA27AC" w:rsidRDefault="00AA27AC" w:rsidP="00AA27AC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A27AC" w14:paraId="18759784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BDCE03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095052F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F4A97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8167926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13279C0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4CEBEB0E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2517B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3CD42A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9A45275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FFC2E70" w14:textId="77777777" w:rsidR="00AA27AC" w:rsidRDefault="00AA27AC" w:rsidP="00AA27A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88E7A05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53F78A6A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A55EB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0304CA8" w14:textId="121EEACE" w:rsidR="00AA27AC" w:rsidRDefault="000567F3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9443" w14:textId="4722AB9D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2CB98FE7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5D26848" w14:textId="5E17D327" w:rsidR="00AA27AC" w:rsidRDefault="000567F3" w:rsidP="00AA27A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38.523-1</w:t>
            </w:r>
          </w:p>
        </w:tc>
      </w:tr>
      <w:tr w:rsidR="00AA27AC" w14:paraId="692262BA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85F2CD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FC08AB2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95C1E7" w14:textId="77777777" w:rsidR="00AA27AC" w:rsidRDefault="00AA27AC" w:rsidP="00AA27A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43CA2B2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53A502B" w14:textId="77777777" w:rsidR="00AA27AC" w:rsidRDefault="00AA27AC" w:rsidP="00AA27A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A27AC" w14:paraId="65799892" w14:textId="77777777" w:rsidTr="00912A1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3262FE" w14:textId="77777777" w:rsidR="00AA27AC" w:rsidRDefault="00AA27AC" w:rsidP="00AA27AC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30C99EB" w14:textId="77777777" w:rsidR="00AA27AC" w:rsidRDefault="00AA27AC" w:rsidP="00AA27AC">
            <w:pPr>
              <w:pStyle w:val="CRCoverPage"/>
              <w:spacing w:after="0"/>
              <w:rPr>
                <w:noProof/>
              </w:rPr>
            </w:pPr>
          </w:p>
        </w:tc>
      </w:tr>
      <w:tr w:rsidR="00AA27AC" w14:paraId="09A8A5C1" w14:textId="77777777" w:rsidTr="00912A1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4DF0ED5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C48A32B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A27AC" w:rsidRPr="008863B9" w14:paraId="299A5B31" w14:textId="77777777" w:rsidTr="00912A1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5EB9DC7" w14:textId="77777777" w:rsidR="00AA27AC" w:rsidRPr="008863B9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B10ABC4" w14:textId="77777777" w:rsidR="00AA27AC" w:rsidRPr="008863B9" w:rsidRDefault="00AA27AC" w:rsidP="00AA27AC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A27AC" w14:paraId="5A8FB454" w14:textId="77777777" w:rsidTr="00912A1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1A92A3D" w14:textId="77777777" w:rsidR="00AA27AC" w:rsidRDefault="00AA27AC" w:rsidP="00AA27A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1C62BEA" w14:textId="77777777" w:rsidR="00AA27AC" w:rsidRDefault="00AA27AC" w:rsidP="00AA27A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605F253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3D2E4500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19EB97" w14:textId="77777777" w:rsidR="00446488" w:rsidRPr="00D83A7A" w:rsidRDefault="00446488" w:rsidP="00446488">
      <w:pPr>
        <w:pStyle w:val="af9"/>
        <w:jc w:val="left"/>
        <w:rPr>
          <w:rStyle w:val="af8"/>
          <w:rFonts w:ascii="Arial" w:hAnsi="Arial" w:cs="Arial"/>
          <w:i w:val="0"/>
          <w:lang w:eastAsia="en-GB"/>
        </w:rPr>
      </w:pPr>
      <w:bookmarkStart w:id="1" w:name="_Toc89249578"/>
      <w:r w:rsidRPr="00D83A7A">
        <w:rPr>
          <w:rStyle w:val="af8"/>
          <w:rFonts w:ascii="Arial" w:hAnsi="Arial" w:cs="Arial"/>
          <w:i w:val="0"/>
        </w:rPr>
        <w:lastRenderedPageBreak/>
        <w:t>Table of Contents</w:t>
      </w:r>
      <w:bookmarkEnd w:id="1"/>
    </w:p>
    <w:p w14:paraId="323EDED8" w14:textId="6F589F40" w:rsidR="009F0D6B" w:rsidRDefault="00446488">
      <w:pPr>
        <w:pStyle w:val="TOC1"/>
        <w:rPr>
          <w:rFonts w:asciiTheme="minorHAnsi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9F0D6B" w:rsidRPr="0076485A">
        <w:rPr>
          <w:rFonts w:ascii="Arial" w:hAnsi="Arial" w:cs="Arial"/>
          <w:iCs/>
        </w:rPr>
        <w:t>Table of Contents</w:t>
      </w:r>
      <w:r w:rsidR="009F0D6B">
        <w:tab/>
      </w:r>
      <w:r w:rsidR="009F0D6B">
        <w:fldChar w:fldCharType="begin"/>
      </w:r>
      <w:r w:rsidR="009F0D6B">
        <w:instrText xml:space="preserve"> PAGEREF _Toc89249578 \h </w:instrText>
      </w:r>
      <w:r w:rsidR="009F0D6B">
        <w:fldChar w:fldCharType="separate"/>
      </w:r>
      <w:r w:rsidR="009F0D6B">
        <w:t>2</w:t>
      </w:r>
      <w:r w:rsidR="009F0D6B">
        <w:fldChar w:fldCharType="end"/>
      </w:r>
    </w:p>
    <w:p w14:paraId="30F7CAD4" w14:textId="165E5BBF" w:rsidR="009F0D6B" w:rsidRDefault="009F0D6B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76485A">
        <w:rPr>
          <w:rFonts w:cs="Arial"/>
          <w:b/>
        </w:rPr>
        <w:t>1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76485A">
        <w:rPr>
          <w:rFonts w:cs="Arial"/>
          <w:b/>
        </w:rPr>
        <w:t>Overview</w:t>
      </w:r>
      <w:r>
        <w:tab/>
      </w:r>
      <w:r>
        <w:fldChar w:fldCharType="begin"/>
      </w:r>
      <w:r>
        <w:instrText xml:space="preserve"> PAGEREF _Toc89249579 \h </w:instrText>
      </w:r>
      <w:r>
        <w:fldChar w:fldCharType="separate"/>
      </w:r>
      <w:r>
        <w:t>3</w:t>
      </w:r>
      <w:r>
        <w:fldChar w:fldCharType="end"/>
      </w:r>
    </w:p>
    <w:p w14:paraId="2D2CEFFF" w14:textId="2809F510" w:rsidR="009F0D6B" w:rsidRDefault="009F0D6B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76485A">
        <w:rPr>
          <w:b/>
        </w:rPr>
        <w:t>1.1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>
        <w:t>Verification Test Summary</w:t>
      </w:r>
      <w:r>
        <w:tab/>
      </w:r>
      <w:r>
        <w:fldChar w:fldCharType="begin"/>
      </w:r>
      <w:r>
        <w:instrText xml:space="preserve"> PAGEREF _Toc89249580 \h </w:instrText>
      </w:r>
      <w:r>
        <w:fldChar w:fldCharType="separate"/>
      </w:r>
      <w:r>
        <w:t>3</w:t>
      </w:r>
      <w:r>
        <w:fldChar w:fldCharType="end"/>
      </w:r>
    </w:p>
    <w:p w14:paraId="2FFFE054" w14:textId="1EB23137" w:rsidR="009F0D6B" w:rsidRDefault="009F0D6B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76485A">
        <w:rPr>
          <w:lang w:val="en-US"/>
        </w:rPr>
        <w:t>2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76485A">
        <w:rPr>
          <w:rFonts w:cs="Arial"/>
          <w:b/>
        </w:rPr>
        <w:t>Corrections required</w:t>
      </w:r>
      <w:r>
        <w:tab/>
      </w:r>
      <w:r>
        <w:fldChar w:fldCharType="begin"/>
      </w:r>
      <w:r>
        <w:instrText xml:space="preserve"> PAGEREF _Toc89249581 \h </w:instrText>
      </w:r>
      <w:r>
        <w:fldChar w:fldCharType="separate"/>
      </w:r>
      <w:r>
        <w:t>3</w:t>
      </w:r>
      <w:r>
        <w:fldChar w:fldCharType="end"/>
      </w:r>
    </w:p>
    <w:p w14:paraId="064DD66D" w14:textId="589A31DE" w:rsidR="009F0D6B" w:rsidRDefault="009F0D6B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76485A">
        <w:rPr>
          <w:rFonts w:cs="Arial"/>
          <w:b/>
        </w:rPr>
        <w:t>3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76485A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_Toc89249582 \h </w:instrText>
      </w:r>
      <w:r>
        <w:fldChar w:fldCharType="separate"/>
      </w:r>
      <w:r>
        <w:t>14</w:t>
      </w:r>
      <w:r>
        <w:fldChar w:fldCharType="end"/>
      </w:r>
    </w:p>
    <w:p w14:paraId="7327DA41" w14:textId="6FB2789B" w:rsidR="009F0D6B" w:rsidRDefault="009F0D6B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76485A">
        <w:rPr>
          <w:rFonts w:cs="Arial"/>
          <w:b/>
        </w:rPr>
        <w:t>4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76485A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_Toc89249583 \h </w:instrText>
      </w:r>
      <w:r>
        <w:fldChar w:fldCharType="separate"/>
      </w:r>
      <w:r>
        <w:t>14</w:t>
      </w:r>
      <w:r>
        <w:fldChar w:fldCharType="end"/>
      </w:r>
    </w:p>
    <w:p w14:paraId="5AECD477" w14:textId="6C4EAB71" w:rsidR="009F0D6B" w:rsidRDefault="009F0D6B">
      <w:pPr>
        <w:pStyle w:val="TOC2"/>
        <w:rPr>
          <w:rFonts w:asciiTheme="minorHAnsi" w:hAnsiTheme="minorHAnsi" w:cstheme="minorBidi"/>
          <w:sz w:val="22"/>
          <w:szCs w:val="22"/>
          <w:lang w:val="en-US"/>
        </w:rPr>
      </w:pPr>
      <w:r w:rsidRPr="0076485A">
        <w:rPr>
          <w:rFonts w:cs="Arial"/>
          <w:b/>
        </w:rPr>
        <w:t>4.1</w:t>
      </w:r>
      <w:r>
        <w:rPr>
          <w:rFonts w:asciiTheme="minorHAnsi" w:hAnsiTheme="minorHAnsi" w:cstheme="minorBidi"/>
          <w:sz w:val="22"/>
          <w:szCs w:val="22"/>
          <w:lang w:val="en-US"/>
        </w:rPr>
        <w:tab/>
      </w:r>
      <w:r w:rsidRPr="0076485A">
        <w:rPr>
          <w:rFonts w:cs="Arial"/>
        </w:rPr>
        <w:t>Qualcomm SM 8450+SDX65</w:t>
      </w:r>
      <w:r>
        <w:tab/>
      </w:r>
      <w:r>
        <w:fldChar w:fldCharType="begin"/>
      </w:r>
      <w:r>
        <w:instrText xml:space="preserve"> PAGEREF _Toc89249584 \h </w:instrText>
      </w:r>
      <w:r>
        <w:fldChar w:fldCharType="separate"/>
      </w:r>
      <w:r>
        <w:t>14</w:t>
      </w:r>
      <w:r>
        <w:fldChar w:fldCharType="end"/>
      </w:r>
    </w:p>
    <w:p w14:paraId="4A9FC5F3" w14:textId="0F16F7F5" w:rsidR="009F0D6B" w:rsidRDefault="009F0D6B">
      <w:pPr>
        <w:pStyle w:val="TOC1"/>
        <w:rPr>
          <w:rFonts w:asciiTheme="minorHAnsi" w:hAnsiTheme="minorHAnsi" w:cstheme="minorBidi"/>
          <w:szCs w:val="22"/>
          <w:lang w:val="en-US"/>
        </w:rPr>
      </w:pPr>
      <w:r w:rsidRPr="0076485A">
        <w:rPr>
          <w:rFonts w:cs="Arial"/>
          <w:b/>
        </w:rPr>
        <w:t>5</w:t>
      </w:r>
      <w:r>
        <w:rPr>
          <w:rFonts w:asciiTheme="minorHAnsi" w:hAnsiTheme="minorHAnsi" w:cstheme="minorBidi"/>
          <w:szCs w:val="22"/>
          <w:lang w:val="en-US"/>
        </w:rPr>
        <w:tab/>
      </w:r>
      <w:r w:rsidRPr="0076485A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_Toc89249585 \h </w:instrText>
      </w:r>
      <w:r>
        <w:fldChar w:fldCharType="separate"/>
      </w:r>
      <w:r>
        <w:t>14</w:t>
      </w:r>
      <w:r>
        <w:fldChar w:fldCharType="end"/>
      </w:r>
    </w:p>
    <w:p w14:paraId="0348A46A" w14:textId="6E79EA9E" w:rsidR="00446488" w:rsidRDefault="00446488" w:rsidP="00446488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14D82C16" w14:textId="77777777" w:rsidR="00446488" w:rsidRPr="00E24250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2" w:name="_Toc122434485"/>
      <w:bookmarkStart w:id="3" w:name="_Toc89249579"/>
      <w:r w:rsidRPr="00E24250">
        <w:rPr>
          <w:rFonts w:cs="Arial"/>
          <w:b/>
        </w:rPr>
        <w:lastRenderedPageBreak/>
        <w:t>Overview</w:t>
      </w:r>
      <w:bookmarkEnd w:id="2"/>
      <w:bookmarkEnd w:id="3"/>
    </w:p>
    <w:p w14:paraId="441FF69A" w14:textId="76C09211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>
        <w:rPr>
          <w:rFonts w:cs="Arial"/>
        </w:rPr>
        <w:t xml:space="preserve">This document lists all the essencial changes needed to correct problems in the TTCN implementation of </w:t>
      </w:r>
      <w:r w:rsidR="002367B5">
        <w:rPr>
          <w:rFonts w:cs="Arial"/>
        </w:rPr>
        <w:t>NR</w:t>
      </w:r>
      <w:r w:rsidR="00AC2C87">
        <w:rPr>
          <w:rFonts w:cs="Arial"/>
        </w:rPr>
        <w:t>5G</w:t>
      </w:r>
      <w:r w:rsidR="002367B5">
        <w:rPr>
          <w:rFonts w:cs="Arial"/>
        </w:rPr>
        <w:t>C</w:t>
      </w:r>
      <w:r w:rsidR="00AC2C87">
        <w:rPr>
          <w:rFonts w:cs="Arial"/>
        </w:rPr>
        <w:t xml:space="preserve"> </w:t>
      </w:r>
      <w:r>
        <w:rPr>
          <w:rFonts w:cs="Arial"/>
        </w:rPr>
        <w:t>test cas</w:t>
      </w:r>
      <w:r w:rsidR="004F69EA">
        <w:rPr>
          <w:rFonts w:cs="Arial"/>
        </w:rPr>
        <w:t>e</w:t>
      </w:r>
      <w:r w:rsidR="002C0A87">
        <w:rPr>
          <w:rFonts w:cs="Arial"/>
        </w:rPr>
        <w:t xml:space="preserve"> </w:t>
      </w:r>
      <w:r w:rsidR="00391B48">
        <w:rPr>
          <w:noProof/>
        </w:rPr>
        <w:t>8.2.3.14.2</w:t>
      </w:r>
      <w:r w:rsidR="00DE192F">
        <w:rPr>
          <w:rFonts w:cs="Arial"/>
        </w:rPr>
        <w:t xml:space="preserve"> </w:t>
      </w:r>
      <w:r>
        <w:rPr>
          <w:rFonts w:cs="Arial"/>
        </w:rPr>
        <w:t>which is part of th</w:t>
      </w:r>
      <w:r w:rsidR="004F69EA">
        <w:rPr>
          <w:rFonts w:cs="Arial"/>
        </w:rPr>
        <w:t xml:space="preserve">e </w:t>
      </w:r>
      <w:r w:rsidR="002367B5">
        <w:rPr>
          <w:rFonts w:cs="Arial"/>
        </w:rPr>
        <w:t xml:space="preserve">NR5GC </w:t>
      </w:r>
      <w:r>
        <w:rPr>
          <w:rFonts w:cs="Arial"/>
        </w:rPr>
        <w:t>test suite</w:t>
      </w:r>
      <w:r w:rsidR="007C2E1F">
        <w:rPr>
          <w:rFonts w:cs="Arial"/>
        </w:rPr>
        <w:t xml:space="preserve"> in iWD_TTCN3-B20</w:t>
      </w:r>
      <w:r w:rsidR="002367B5">
        <w:rPr>
          <w:rFonts w:cs="Arial"/>
        </w:rPr>
        <w:t>20</w:t>
      </w:r>
      <w:r w:rsidR="007C2E1F">
        <w:rPr>
          <w:rFonts w:cs="Arial"/>
        </w:rPr>
        <w:t>-</w:t>
      </w:r>
      <w:r w:rsidR="007B073E">
        <w:rPr>
          <w:rFonts w:cs="Arial"/>
        </w:rPr>
        <w:t>09</w:t>
      </w:r>
      <w:r w:rsidR="007C2E1F">
        <w:rPr>
          <w:rFonts w:cs="Arial"/>
        </w:rPr>
        <w:t>_D2</w:t>
      </w:r>
      <w:r w:rsidR="002367B5">
        <w:rPr>
          <w:rFonts w:cs="Arial"/>
        </w:rPr>
        <w:t>1</w:t>
      </w:r>
      <w:r w:rsidR="007C2E1F">
        <w:rPr>
          <w:rFonts w:cs="Arial"/>
        </w:rPr>
        <w:t>wk</w:t>
      </w:r>
      <w:r w:rsidR="008B4ECC">
        <w:rPr>
          <w:rFonts w:cs="Arial"/>
        </w:rPr>
        <w:t>37</w:t>
      </w:r>
      <w:r w:rsidR="007C2E1F">
        <w:rPr>
          <w:rFonts w:cs="Arial"/>
        </w:rPr>
        <w:t>.</w:t>
      </w:r>
    </w:p>
    <w:p w14:paraId="19443BAD" w14:textId="30A41E2F" w:rsidR="00446488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>
        <w:rPr>
          <w:rFonts w:cs="Arial"/>
        </w:rPr>
        <w:t>With these changes applied the test case can be demonstrated to run with one or more UEs (see section 4). E</w:t>
      </w:r>
      <w:r>
        <w:rPr>
          <w:rFonts w:cs="Arial"/>
          <w:lang w:eastAsia="ja-JP"/>
        </w:rPr>
        <w:t>xecution log file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s</w:t>
      </w:r>
      <w:r w:rsidR="00AC2C87">
        <w:rPr>
          <w:rFonts w:cs="Arial"/>
          <w:lang w:eastAsia="ja-JP"/>
        </w:rPr>
        <w:t>) is</w:t>
      </w:r>
      <w:r>
        <w:rPr>
          <w:rFonts w:cs="Arial"/>
          <w:lang w:eastAsia="ja-JP"/>
        </w:rPr>
        <w:t xml:space="preserve"> </w:t>
      </w:r>
      <w:r w:rsidR="00AC2C87">
        <w:rPr>
          <w:rFonts w:cs="Arial"/>
          <w:lang w:eastAsia="ja-JP"/>
        </w:rPr>
        <w:t>(</w:t>
      </w:r>
      <w:r>
        <w:rPr>
          <w:rFonts w:cs="Arial"/>
          <w:lang w:eastAsia="ja-JP"/>
        </w:rPr>
        <w:t>are</w:t>
      </w:r>
      <w:r w:rsidR="00AC2C87">
        <w:rPr>
          <w:rFonts w:cs="Arial"/>
          <w:lang w:eastAsia="ja-JP"/>
        </w:rPr>
        <w:t>)</w:t>
      </w:r>
      <w:r>
        <w:rPr>
          <w:rFonts w:cs="Arial"/>
          <w:lang w:eastAsia="ja-JP"/>
        </w:rPr>
        <w:t xml:space="preserve"> provided as evidence. </w:t>
      </w:r>
    </w:p>
    <w:p w14:paraId="69B22B7F" w14:textId="161AEB41" w:rsidR="00717AD6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b/>
          <w:sz w:val="24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 w:rsidR="004F69EA">
        <w:rPr>
          <w:rFonts w:cs="Arial"/>
          <w:b/>
          <w:sz w:val="24"/>
          <w:lang w:eastAsia="ja-JP"/>
        </w:rPr>
        <w:tab/>
      </w:r>
      <w:r w:rsidR="00C40F1B" w:rsidRPr="00C40F1B">
        <w:rPr>
          <w:rFonts w:cs="Arial"/>
          <w:b/>
          <w:sz w:val="24"/>
          <w:lang w:eastAsia="ja-JP"/>
        </w:rPr>
        <w:t>Shaun Harry</w:t>
      </w:r>
    </w:p>
    <w:p w14:paraId="733B8432" w14:textId="418F2C01" w:rsidR="00446488" w:rsidRPr="00F30F52" w:rsidRDefault="004F69EA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sz w:val="24"/>
          <w:lang w:eastAsia="ja-JP"/>
        </w:rPr>
      </w:pPr>
      <w:r w:rsidRPr="004F69EA">
        <w:rPr>
          <w:rFonts w:cs="Arial"/>
          <w:sz w:val="24"/>
          <w:lang w:eastAsia="ja-JP"/>
        </w:rPr>
        <w:tab/>
      </w:r>
      <w:r w:rsidR="00C40F1B" w:rsidRPr="00C40F1B">
        <w:rPr>
          <w:rFonts w:cs="Arial"/>
          <w:sz w:val="24"/>
          <w:lang w:eastAsia="ja-JP"/>
        </w:rPr>
        <w:t>shaun.harry@keysight.com</w:t>
      </w:r>
    </w:p>
    <w:p w14:paraId="4D4B62EE" w14:textId="77777777" w:rsidR="002B5F15" w:rsidRPr="00F30F52" w:rsidRDefault="002B5F15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F30F52">
        <w:rPr>
          <w:rFonts w:cs="Arial"/>
          <w:lang w:eastAsia="ja-JP"/>
        </w:rPr>
        <w:tab/>
      </w:r>
    </w:p>
    <w:p w14:paraId="601F2C89" w14:textId="77777777" w:rsidR="00446488" w:rsidRPr="00E24250" w:rsidRDefault="00446488" w:rsidP="009458F4">
      <w:pPr>
        <w:pStyle w:val="2"/>
        <w:numPr>
          <w:ilvl w:val="1"/>
          <w:numId w:val="1"/>
        </w:num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sz w:val="28"/>
          <w:szCs w:val="28"/>
        </w:rPr>
      </w:pPr>
      <w:bookmarkStart w:id="4" w:name="_Toc89249580"/>
      <w:r w:rsidRPr="00E24250">
        <w:rPr>
          <w:sz w:val="28"/>
          <w:szCs w:val="28"/>
        </w:rPr>
        <w:t>Verification Test Summary</w:t>
      </w:r>
      <w:bookmarkEnd w:id="4"/>
      <w:r w:rsidRPr="00E24250">
        <w:rPr>
          <w:sz w:val="28"/>
          <w:szCs w:val="28"/>
        </w:rPr>
        <w:t xml:space="preserve"> </w:t>
      </w:r>
    </w:p>
    <w:p w14:paraId="26FC6913" w14:textId="2FBDB789" w:rsidR="000A1C38" w:rsidRPr="004F69EA" w:rsidRDefault="000A1C3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>
        <w:rPr>
          <w:rFonts w:cs="Arial"/>
          <w:b/>
          <w:lang w:eastAsia="ja-JP"/>
        </w:rPr>
        <w:t xml:space="preserve">Test Case: </w:t>
      </w:r>
      <w:r>
        <w:rPr>
          <w:rFonts w:cs="Arial"/>
          <w:b/>
          <w:lang w:eastAsia="ja-JP"/>
        </w:rPr>
        <w:tab/>
      </w:r>
      <w:r w:rsidR="00391B48">
        <w:rPr>
          <w:noProof/>
        </w:rPr>
        <w:t>8.2.3.14.2</w:t>
      </w:r>
      <w:r w:rsidR="00DE192F">
        <w:rPr>
          <w:lang w:eastAsia="ja-JP"/>
        </w:rPr>
        <w:t>.NR5GC</w:t>
      </w:r>
    </w:p>
    <w:p w14:paraId="3C57C78F" w14:textId="188EDA88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ATS Version:</w:t>
      </w:r>
      <w:r w:rsidRPr="004F69EA">
        <w:rPr>
          <w:b/>
          <w:lang w:eastAsia="ja-JP"/>
        </w:rPr>
        <w:tab/>
      </w:r>
      <w:r w:rsidR="004F69EA" w:rsidRPr="004F69EA">
        <w:rPr>
          <w:rFonts w:eastAsia="宋体"/>
        </w:rPr>
        <w:t>iwd-TTCN3-B20</w:t>
      </w:r>
      <w:r w:rsidR="00DE192F">
        <w:rPr>
          <w:rFonts w:eastAsia="宋体"/>
        </w:rPr>
        <w:t>20</w:t>
      </w:r>
      <w:r w:rsidR="004F69EA" w:rsidRPr="004F69EA">
        <w:rPr>
          <w:rFonts w:eastAsia="宋体"/>
        </w:rPr>
        <w:t>-0</w:t>
      </w:r>
      <w:r w:rsidR="00DE192F">
        <w:rPr>
          <w:rFonts w:eastAsia="宋体"/>
        </w:rPr>
        <w:t>9</w:t>
      </w:r>
      <w:r w:rsidR="004F69EA" w:rsidRPr="004F69EA">
        <w:rPr>
          <w:rFonts w:eastAsia="宋体"/>
        </w:rPr>
        <w:t>_D</w:t>
      </w:r>
      <w:r w:rsidR="0030082A">
        <w:rPr>
          <w:rFonts w:eastAsia="宋体"/>
        </w:rPr>
        <w:t>2</w:t>
      </w:r>
      <w:r w:rsidR="00DE192F">
        <w:rPr>
          <w:rFonts w:eastAsia="宋体"/>
        </w:rPr>
        <w:t>1</w:t>
      </w:r>
      <w:r w:rsidR="004F69EA" w:rsidRPr="004F69EA">
        <w:rPr>
          <w:rFonts w:eastAsia="宋体"/>
        </w:rPr>
        <w:t>wk</w:t>
      </w:r>
      <w:r w:rsidR="008B4ECC">
        <w:rPr>
          <w:rFonts w:eastAsia="宋体"/>
        </w:rPr>
        <w:t>37</w:t>
      </w:r>
    </w:p>
    <w:p w14:paraId="0E8F81A2" w14:textId="54AE2A73" w:rsidR="004F69EA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b/>
          <w:lang w:eastAsia="ja-JP"/>
        </w:rPr>
      </w:pPr>
      <w:r w:rsidRPr="004F69EA">
        <w:rPr>
          <w:b/>
          <w:lang w:eastAsia="ja-JP"/>
        </w:rPr>
        <w:t>System Simulator used:</w:t>
      </w:r>
      <w:r w:rsidRPr="004F69EA">
        <w:rPr>
          <w:b/>
          <w:lang w:eastAsia="ja-JP"/>
        </w:rPr>
        <w:tab/>
      </w:r>
      <w:bookmarkStart w:id="5" w:name="_Hlk37919671"/>
      <w:r w:rsidR="00C40F1B" w:rsidRPr="00C40F1B">
        <w:rPr>
          <w:lang w:eastAsia="ja-JP"/>
        </w:rPr>
        <w:t>Keysight S8704A Protocol Conformance Toolset</w:t>
      </w:r>
    </w:p>
    <w:bookmarkEnd w:id="5"/>
    <w:p w14:paraId="326CDEAC" w14:textId="2E1349C7" w:rsidR="004F7D61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ja-JP"/>
        </w:rPr>
      </w:pPr>
      <w:r w:rsidRPr="004F69EA">
        <w:rPr>
          <w:b/>
          <w:lang w:eastAsia="ja-JP"/>
        </w:rPr>
        <w:t>UE used:</w:t>
      </w:r>
      <w:r w:rsidR="00F33432">
        <w:rPr>
          <w:b/>
          <w:lang w:eastAsia="ja-JP"/>
        </w:rPr>
        <w:tab/>
      </w:r>
      <w:r w:rsidR="00391B48" w:rsidRPr="00391B48">
        <w:rPr>
          <w:bCs/>
          <w:lang w:eastAsia="ja-JP"/>
        </w:rPr>
        <w:t>Qualcomm SM 8450+SDX65</w:t>
      </w:r>
    </w:p>
    <w:p w14:paraId="15A73684" w14:textId="77777777" w:rsidR="00446488" w:rsidRPr="004F69EA" w:rsidRDefault="00446488" w:rsidP="009458F4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lang w:eastAsia="en-GB"/>
        </w:rPr>
      </w:pPr>
      <w:r w:rsidRPr="004F69EA">
        <w:rPr>
          <w:b/>
          <w:lang w:eastAsia="ja-JP"/>
        </w:rPr>
        <w:t>Verification Status:</w:t>
      </w:r>
      <w:r w:rsidRPr="004F69EA">
        <w:rPr>
          <w:b/>
          <w:lang w:eastAsia="ja-JP"/>
        </w:rPr>
        <w:tab/>
      </w:r>
      <w:r w:rsidRPr="004F69EA">
        <w:rPr>
          <w:lang w:eastAsia="ja-JP"/>
        </w:rPr>
        <w:t>PASS</w:t>
      </w:r>
    </w:p>
    <w:p w14:paraId="4AE32B1D" w14:textId="77777777" w:rsidR="00446488" w:rsidRDefault="00446488" w:rsidP="00446488"/>
    <w:p w14:paraId="79BC4E19" w14:textId="68399E70" w:rsidR="0067531C" w:rsidRDefault="00446488" w:rsidP="00391B48">
      <w:pPr>
        <w:pStyle w:val="1"/>
        <w:numPr>
          <w:ilvl w:val="0"/>
          <w:numId w:val="2"/>
        </w:numPr>
        <w:autoSpaceDN w:val="0"/>
        <w:rPr>
          <w:lang w:val="en-US"/>
        </w:rPr>
      </w:pPr>
      <w:bookmarkStart w:id="6" w:name="_Toc122434488"/>
      <w:bookmarkStart w:id="7" w:name="_Toc295288959"/>
      <w:bookmarkStart w:id="8" w:name="_Toc89249581"/>
      <w:r w:rsidRPr="00E24250">
        <w:rPr>
          <w:rFonts w:cs="Arial"/>
          <w:b/>
        </w:rPr>
        <w:t>Corrections required</w:t>
      </w:r>
      <w:bookmarkStart w:id="9" w:name="_Toc54888065"/>
      <w:bookmarkStart w:id="10" w:name="_Toc122434494"/>
      <w:bookmarkStart w:id="11" w:name="_Toc295288971"/>
      <w:bookmarkStart w:id="12" w:name="_Toc325725666"/>
      <w:bookmarkEnd w:id="6"/>
      <w:bookmarkEnd w:id="7"/>
      <w:bookmarkEnd w:id="8"/>
    </w:p>
    <w:p w14:paraId="7F837CBC" w14:textId="105B13D1" w:rsidR="00D20D35" w:rsidRDefault="00D20D35" w:rsidP="00D20D35">
      <w:pPr>
        <w:keepNext/>
        <w:keepLines/>
        <w:spacing w:before="180"/>
        <w:outlineLvl w:val="1"/>
        <w:rPr>
          <w:lang w:val="en-US" w:eastAsia="en-GB"/>
        </w:rPr>
      </w:pPr>
      <w:r>
        <w:rPr>
          <w:rFonts w:ascii="Arial" w:hAnsi="Arial" w:cs="Arial"/>
          <w:sz w:val="28"/>
          <w:szCs w:val="28"/>
          <w:lang w:eastAsia="x-none"/>
        </w:rPr>
        <w:t xml:space="preserve">2.1 </w:t>
      </w: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1</w:t>
      </w:r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20D35" w14:paraId="16F096C9" w14:textId="77777777" w:rsidTr="00A703B6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25546A8" w14:textId="77777777" w:rsidR="00D20D35" w:rsidRDefault="00D20D35" w:rsidP="00A703B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C849FBB" w14:textId="77777777" w:rsidR="00D20D35" w:rsidRDefault="00D20D35" w:rsidP="00A703B6">
            <w:pPr>
              <w:rPr>
                <w:sz w:val="22"/>
                <w:szCs w:val="22"/>
              </w:rPr>
            </w:pPr>
            <w:r w:rsidRPr="00FD21E7">
              <w:rPr>
                <w:rFonts w:ascii="Arial" w:hAnsi="Arial" w:cs="Arial"/>
              </w:rPr>
              <w:t>f_TC_8_2_3_14_2_NR5GC ()</w:t>
            </w:r>
          </w:p>
        </w:tc>
      </w:tr>
      <w:tr w:rsidR="00D20D35" w14:paraId="5380414E" w14:textId="77777777" w:rsidTr="00A703B6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6D56C4C" w14:textId="77777777" w:rsidR="00D20D35" w:rsidRDefault="00D20D35" w:rsidP="00A703B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4C2C626" w14:textId="5B933534" w:rsidR="00D20D35" w:rsidRPr="00D20D35" w:rsidRDefault="00D20D35" w:rsidP="00D20D35">
            <w:pPr>
              <w:pStyle w:val="afb"/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If IP ping is not supported then test loop mode B should be enabled for the data path check at step 4.</w:t>
            </w:r>
          </w:p>
          <w:p w14:paraId="298AF907" w14:textId="67989038" w:rsidR="00D20D35" w:rsidRPr="004B023F" w:rsidRDefault="00D20D35" w:rsidP="00D20D35">
            <w:pPr>
              <w:numPr>
                <w:ilvl w:val="0"/>
                <w:numId w:val="17"/>
              </w:numPr>
              <w:rPr>
                <w:rFonts w:ascii="Arial" w:hAnsi="Arial" w:cs="Arial"/>
              </w:rPr>
            </w:pPr>
            <w:r>
              <w:rPr>
                <w:rFonts w:cs="Arial"/>
              </w:rPr>
              <w:t>PDCP Configuration for split bearer needs to be configured</w:t>
            </w:r>
            <w:r>
              <w:t>.</w:t>
            </w:r>
          </w:p>
        </w:tc>
      </w:tr>
      <w:tr w:rsidR="00D20D35" w14:paraId="3B81732B" w14:textId="77777777" w:rsidTr="00A703B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A563D47" w14:textId="77777777" w:rsidR="00D20D35" w:rsidRDefault="00D20D35" w:rsidP="00A703B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979B4DE" w14:textId="67009E79" w:rsidR="00D20D35" w:rsidRDefault="00D20D35" w:rsidP="00D20D35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The option </w:t>
            </w:r>
            <w:r w:rsidRPr="00D20D35">
              <w:rPr>
                <w:lang w:val="en-SG"/>
              </w:rPr>
              <w:t>PING_Or_TEST_LOOPModeB_ON</w:t>
            </w:r>
            <w:r>
              <w:rPr>
                <w:lang w:val="en-SG"/>
              </w:rPr>
              <w:t xml:space="preserve"> is passed into the preamble function.</w:t>
            </w:r>
          </w:p>
          <w:p w14:paraId="4EFB92C6" w14:textId="77777777" w:rsidR="00D20D35" w:rsidRPr="00EE3EA2" w:rsidRDefault="00D20D35" w:rsidP="00D20D35">
            <w:pPr>
              <w:pStyle w:val="CRCoverPage"/>
              <w:spacing w:after="0"/>
              <w:ind w:left="720"/>
              <w:rPr>
                <w:lang w:val="en-SG"/>
              </w:rPr>
            </w:pPr>
          </w:p>
          <w:p w14:paraId="2D1C8E07" w14:textId="349BE476" w:rsidR="00D20D35" w:rsidRDefault="00D20D35" w:rsidP="00D20D35">
            <w:pPr>
              <w:pStyle w:val="CRCoverPage"/>
              <w:numPr>
                <w:ilvl w:val="0"/>
                <w:numId w:val="18"/>
              </w:numPr>
              <w:spacing w:after="0"/>
              <w:rPr>
                <w:lang w:val="en-SG"/>
              </w:rPr>
            </w:pPr>
            <w:r>
              <w:rPr>
                <w:rFonts w:ascii="Times New Roman" w:hAnsi="Times New Roman"/>
              </w:rPr>
              <w:t xml:space="preserve">Pass PDCP configuration for split bearer into call to </w:t>
            </w:r>
            <w:r w:rsidRPr="00D20D35">
              <w:rPr>
                <w:rFonts w:ascii="Times New Roman" w:hAnsi="Times New Roman"/>
              </w:rPr>
              <w:t>f_NR5GC_RRC_ConnectedState3N_</w:t>
            </w:r>
            <w:proofErr w:type="gramStart"/>
            <w:r w:rsidRPr="00D20D35">
              <w:rPr>
                <w:rFonts w:ascii="Times New Roman" w:hAnsi="Times New Roman"/>
              </w:rPr>
              <w:t>NRDC</w:t>
            </w:r>
            <w:r>
              <w:rPr>
                <w:rFonts w:ascii="Times New Roman" w:hAnsi="Times New Roman"/>
              </w:rPr>
              <w:t>(</w:t>
            </w:r>
            <w:proofErr w:type="gramEnd"/>
            <w:r>
              <w:rPr>
                <w:rFonts w:ascii="Times New Roman" w:hAnsi="Times New Roman"/>
              </w:rPr>
              <w:t>).</w:t>
            </w:r>
          </w:p>
        </w:tc>
      </w:tr>
      <w:tr w:rsidR="00D20D35" w14:paraId="2FFCB0BA" w14:textId="77777777" w:rsidTr="00A703B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02BFD2E" w14:textId="77777777" w:rsidR="00D20D35" w:rsidRDefault="00D20D35" w:rsidP="00A703B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29CAF44" w14:textId="77777777" w:rsidR="00D20D35" w:rsidRDefault="00D20D35" w:rsidP="00A703B6">
            <w:pPr>
              <w:rPr>
                <w:rFonts w:ascii="Arial" w:hAnsi="Arial" w:cs="Arial"/>
              </w:rPr>
            </w:pPr>
            <w:r>
              <w:t>RRC_Handover_NRDC_NR5GC.ttcn</w:t>
            </w:r>
          </w:p>
        </w:tc>
      </w:tr>
      <w:tr w:rsidR="00D20D35" w14:paraId="4B121B39" w14:textId="77777777" w:rsidTr="00A703B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148E10" w14:textId="77777777" w:rsidR="00D20D35" w:rsidRDefault="00D20D35" w:rsidP="00A703B6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>
              <w:rPr>
                <w:rFonts w:ascii="Arial" w:hAnsi="Arial" w:cs="Arial"/>
                <w:b/>
                <w:bCs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46DA03DF" w14:textId="6D5D01AB" w:rsidR="00D20D35" w:rsidRPr="00E00647" w:rsidRDefault="000B0AF6" w:rsidP="00E00647">
            <w:pPr>
              <w:pStyle w:val="afb"/>
              <w:numPr>
                <w:ilvl w:val="1"/>
                <w:numId w:val="19"/>
              </w:numPr>
              <w:rPr>
                <w:rFonts w:ascii="Arial" w:hAnsi="Arial" w:cs="Arial"/>
                <w:highlight w:val="cyan"/>
              </w:rPr>
            </w:pPr>
            <w:r w:rsidRPr="00E00647">
              <w:rPr>
                <w:rFonts w:ascii="Arial" w:hAnsi="Arial"/>
                <w:highlight w:val="cyan"/>
                <w:lang w:eastAsia="zh-CN"/>
              </w:rPr>
              <w:t>Accepted.</w:t>
            </w:r>
          </w:p>
          <w:p w14:paraId="0B9AC206" w14:textId="074D3986" w:rsidR="003C7A35" w:rsidRPr="00E00647" w:rsidRDefault="00E00647" w:rsidP="00E00647">
            <w:pPr>
              <w:ind w:left="360"/>
              <w:rPr>
                <w:rFonts w:ascii="Arial" w:hAnsi="Arial" w:cs="Arial"/>
                <w:highlight w:val="cyan"/>
              </w:rPr>
            </w:pPr>
            <w:r>
              <w:rPr>
                <w:rFonts w:ascii="Arial" w:hAnsi="Arial" w:cs="Arial"/>
                <w:highlight w:val="red"/>
                <w:lang w:eastAsia="zh-CN"/>
              </w:rPr>
              <w:t xml:space="preserve">1.2 </w:t>
            </w:r>
            <w:r w:rsidR="00A703B6" w:rsidRPr="00E00647">
              <w:rPr>
                <w:rFonts w:ascii="Arial" w:hAnsi="Arial" w:cs="Arial"/>
                <w:highlight w:val="red"/>
                <w:lang w:eastAsia="zh-CN"/>
              </w:rPr>
              <w:t>Rejected</w:t>
            </w:r>
            <w:r>
              <w:rPr>
                <w:rFonts w:ascii="Arial" w:hAnsi="Arial" w:cs="Arial"/>
                <w:highlight w:val="red"/>
                <w:lang w:eastAsia="zh-CN"/>
              </w:rPr>
              <w:t xml:space="preserve">. </w:t>
            </w:r>
            <w:r w:rsidR="003C7A35" w:rsidRPr="00E00647">
              <w:rPr>
                <w:rFonts w:ascii="Arial" w:hAnsi="Arial" w:cs="Arial"/>
                <w:highlight w:val="red"/>
                <w:lang w:eastAsia="zh-CN"/>
              </w:rPr>
              <w:t>Not needed</w:t>
            </w:r>
            <w:r w:rsidR="00CA3AF0" w:rsidRPr="00E00647">
              <w:rPr>
                <w:rFonts w:ascii="Arial" w:hAnsi="Arial" w:cs="Arial"/>
                <w:highlight w:val="red"/>
                <w:lang w:eastAsia="zh-CN"/>
              </w:rPr>
              <w:t xml:space="preserve">, </w:t>
            </w:r>
            <w:r w:rsidR="00C800BB" w:rsidRPr="00E00647">
              <w:rPr>
                <w:rFonts w:ascii="Arial" w:hAnsi="Arial" w:cs="Arial"/>
                <w:highlight w:val="red"/>
                <w:lang w:eastAsia="zh-CN"/>
              </w:rPr>
              <w:t xml:space="preserve">already </w:t>
            </w:r>
            <w:r w:rsidR="00CA3AF0" w:rsidRPr="00E00647">
              <w:rPr>
                <w:rFonts w:ascii="Arial" w:hAnsi="Arial" w:cs="Arial"/>
                <w:highlight w:val="red"/>
                <w:lang w:eastAsia="zh-CN"/>
              </w:rPr>
              <w:t>implemented as per R5s210888</w:t>
            </w:r>
            <w:r w:rsidR="003C7A35" w:rsidRPr="00E00647">
              <w:rPr>
                <w:rFonts w:ascii="Arial" w:hAnsi="Arial" w:cs="Arial"/>
                <w:highlight w:val="red"/>
                <w:lang w:eastAsia="zh-CN"/>
              </w:rPr>
              <w:t xml:space="preserve">. </w:t>
            </w:r>
            <w:r w:rsidR="00C800BB" w:rsidRPr="00E00647">
              <w:rPr>
                <w:rFonts w:ascii="Arial" w:hAnsi="Arial" w:cs="Arial"/>
                <w:highlight w:val="red"/>
                <w:lang w:eastAsia="zh-CN"/>
              </w:rPr>
              <w:t xml:space="preserve">In addition, the </w:t>
            </w:r>
            <w:r w:rsidR="00CA3AF0" w:rsidRPr="00E00647">
              <w:rPr>
                <w:rFonts w:ascii="Arial" w:hAnsi="Arial" w:cs="Arial"/>
                <w:highlight w:val="red"/>
                <w:lang w:eastAsia="zh-CN"/>
              </w:rPr>
              <w:t>DRB id can’t be hardcoded.</w:t>
            </w:r>
            <w:bookmarkStart w:id="13" w:name="_GoBack"/>
            <w:bookmarkEnd w:id="13"/>
          </w:p>
        </w:tc>
      </w:tr>
    </w:tbl>
    <w:p w14:paraId="10AB38A5" w14:textId="77777777" w:rsidR="00D20D35" w:rsidRPr="00441AF6" w:rsidRDefault="00D20D35" w:rsidP="00D20D35">
      <w:pPr>
        <w:rPr>
          <w:rFonts w:eastAsia="Calibri"/>
          <w:lang w:val="en-US"/>
        </w:rPr>
      </w:pPr>
    </w:p>
    <w:p w14:paraId="13A8CABD" w14:textId="77777777" w:rsidR="00D20D35" w:rsidRDefault="00D20D35" w:rsidP="00D20D3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D20D35" w14:paraId="68A4DEF3" w14:textId="77777777" w:rsidTr="00A703B6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76825C" w14:textId="77777777" w:rsidR="00D20D35" w:rsidRDefault="00D20D35" w:rsidP="00A703B6">
            <w:pPr>
              <w:ind w:firstLine="195"/>
            </w:pPr>
          </w:p>
          <w:p w14:paraId="5673EB1F" w14:textId="77777777" w:rsidR="00D20D35" w:rsidRDefault="00D20D35" w:rsidP="00A703B6">
            <w:pPr>
              <w:ind w:firstLine="195"/>
            </w:pPr>
            <w:r>
              <w:t>function f_TC_8_2_3_14_2_NR5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380FED16" w14:textId="77777777" w:rsidR="00D20D35" w:rsidRDefault="00D20D35" w:rsidP="00A703B6">
            <w:pPr>
              <w:ind w:firstLine="195"/>
            </w:pPr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 SCG Change / Reconfiguration with sync / Split DRB / NR-DC</w:t>
            </w:r>
          </w:p>
          <w:p w14:paraId="56074340" w14:textId="77777777" w:rsidR="00D20D35" w:rsidRDefault="00D20D35" w:rsidP="00A703B6">
            <w:pPr>
              <w:ind w:firstLine="195"/>
            </w:pPr>
            <w:r>
              <w:t xml:space="preserve">    </w:t>
            </w:r>
          </w:p>
          <w:p w14:paraId="6FABDB6B" w14:textId="77777777" w:rsidR="00D20D35" w:rsidRDefault="00D20D35" w:rsidP="00A703B6">
            <w:pPr>
              <w:ind w:firstLine="195"/>
            </w:pPr>
            <w:r>
              <w:t xml:space="preserve">    f_NR5GC_Init_</w:t>
            </w:r>
            <w:proofErr w:type="gramStart"/>
            <w:r>
              <w:t>NRDC(</w:t>
            </w:r>
            <w:proofErr w:type="gramEnd"/>
            <w:r>
              <w:t>NR_4, {nr_Cell1, nr_Cell10, nr_Cell30 });</w:t>
            </w:r>
          </w:p>
          <w:p w14:paraId="2F0D8AAA" w14:textId="77777777" w:rsidR="00D20D35" w:rsidRDefault="00D20D35" w:rsidP="00A703B6">
            <w:pPr>
              <w:ind w:firstLine="195"/>
            </w:pPr>
            <w:r>
              <w:lastRenderedPageBreak/>
              <w:t xml:space="preserve">    f_NR_CellInfo_InitMaxReferencePower (nr_Cell1, -82, -82);</w:t>
            </w:r>
          </w:p>
          <w:p w14:paraId="358D59B9" w14:textId="77777777" w:rsidR="00D20D35" w:rsidRDefault="00D20D35" w:rsidP="00A703B6">
            <w:pPr>
              <w:ind w:firstLine="195"/>
            </w:pPr>
            <w:r>
              <w:t xml:space="preserve">    f_NR_CellInfo_InitMaxReferencePower (nr_Cell30, -82, -82);</w:t>
            </w:r>
          </w:p>
          <w:p w14:paraId="0AB7F05E" w14:textId="77777777" w:rsidR="00D20D35" w:rsidRDefault="00D20D35" w:rsidP="00A703B6">
            <w:pPr>
              <w:ind w:firstLine="195"/>
            </w:pPr>
            <w:r>
              <w:t xml:space="preserve">    </w:t>
            </w:r>
          </w:p>
          <w:p w14:paraId="4D8CF7AD" w14:textId="77777777" w:rsidR="00D20D35" w:rsidRDefault="00D20D35" w:rsidP="00A703B6">
            <w:pPr>
              <w:ind w:firstLine="195"/>
            </w:pPr>
            <w:r>
              <w:t xml:space="preserve">    //Create and configure NR cell1 &amp; 10 &amp; 30</w:t>
            </w:r>
          </w:p>
          <w:p w14:paraId="34068429" w14:textId="77777777" w:rsidR="00D20D35" w:rsidRDefault="00D20D35" w:rsidP="00A703B6">
            <w:pPr>
              <w:ind w:firstLine="195"/>
            </w:pPr>
            <w:r>
              <w:t xml:space="preserve">    f_NR_CellConfig_Def(nr_Cell1);</w:t>
            </w:r>
          </w:p>
          <w:p w14:paraId="7908EA57" w14:textId="77777777" w:rsidR="00D20D35" w:rsidRDefault="00D20D35" w:rsidP="00A703B6">
            <w:pPr>
              <w:ind w:firstLine="195"/>
            </w:pPr>
            <w:r>
              <w:t xml:space="preserve">    f_NR_CellConfig_</w:t>
            </w:r>
            <w:proofErr w:type="gramStart"/>
            <w:r>
              <w:t>Def(</w:t>
            </w:r>
            <w:proofErr w:type="gramEnd"/>
            <w:r>
              <w:t>nr_Cell10, -, tsc_NRDC_SCG_Cell); //@sic R5s210891 sic@</w:t>
            </w:r>
          </w:p>
          <w:p w14:paraId="6612F674" w14:textId="77777777" w:rsidR="00D20D35" w:rsidRDefault="00D20D35" w:rsidP="00A703B6">
            <w:pPr>
              <w:ind w:firstLine="195"/>
            </w:pPr>
            <w:r>
              <w:t xml:space="preserve">    f_NR_CellConfig_</w:t>
            </w:r>
            <w:proofErr w:type="gramStart"/>
            <w:r>
              <w:t>Def(</w:t>
            </w:r>
            <w:proofErr w:type="gramEnd"/>
            <w:r>
              <w:t>nr_Cell30, -, tsc_NRDC_SCG_Cell); //@sic R5s210891 sic@</w:t>
            </w:r>
          </w:p>
          <w:p w14:paraId="00859AE2" w14:textId="77777777" w:rsidR="00D20D35" w:rsidRDefault="00D20D35" w:rsidP="00A703B6">
            <w:pPr>
              <w:ind w:firstLine="195"/>
            </w:pPr>
            <w:r>
              <w:t xml:space="preserve">       </w:t>
            </w:r>
          </w:p>
          <w:p w14:paraId="2093824E" w14:textId="77777777" w:rsidR="00D20D35" w:rsidRDefault="00D20D35" w:rsidP="00A703B6">
            <w:pPr>
              <w:ind w:firstLine="195"/>
            </w:pPr>
            <w:r>
              <w:t xml:space="preserve">    //Bring UE to State RRC_CONNECTED</w:t>
            </w:r>
          </w:p>
          <w:p w14:paraId="55FAB8A3" w14:textId="77777777" w:rsidR="00D20D35" w:rsidRDefault="00D20D35" w:rsidP="00A703B6">
            <w:pPr>
              <w:ind w:firstLine="195"/>
            </w:pPr>
            <w:r>
              <w:t xml:space="preserve">    </w:t>
            </w:r>
            <w:r w:rsidRPr="00FD21E7">
              <w:rPr>
                <w:highlight w:val="yellow"/>
              </w:rPr>
              <w:t>f_NR5GC_Preamble(nr_Cell</w:t>
            </w:r>
            <w:proofErr w:type="gramStart"/>
            <w:r w:rsidRPr="00FD21E7">
              <w:rPr>
                <w:highlight w:val="yellow"/>
              </w:rPr>
              <w:t>1,STATE</w:t>
            </w:r>
            <w:proofErr w:type="gramEnd"/>
            <w:r w:rsidRPr="00FD21E7">
              <w:rPr>
                <w:highlight w:val="yellow"/>
              </w:rPr>
              <w:t>_IDLE_1A);</w:t>
            </w:r>
            <w:r>
              <w:t xml:space="preserve"> </w:t>
            </w:r>
          </w:p>
          <w:p w14:paraId="0E8A2371" w14:textId="77777777" w:rsidR="00D20D35" w:rsidRDefault="00D20D35" w:rsidP="00A703B6">
            <w:pPr>
              <w:ind w:firstLine="195"/>
            </w:pPr>
            <w:r>
              <w:t xml:space="preserve">    f_NR_SetCellPower (nr_Cell1, -85, -82);</w:t>
            </w:r>
          </w:p>
          <w:p w14:paraId="647E5627" w14:textId="77777777" w:rsidR="00D20D35" w:rsidRDefault="00D20D35" w:rsidP="00A703B6">
            <w:pPr>
              <w:ind w:firstLine="195"/>
            </w:pPr>
            <w:r>
              <w:t xml:space="preserve">    f_NR_SetCellPower (nr_Cell10, -88, -91);</w:t>
            </w:r>
          </w:p>
          <w:p w14:paraId="5DBC0788" w14:textId="77777777" w:rsidR="00D20D35" w:rsidRDefault="00D20D35" w:rsidP="00A703B6">
            <w:pPr>
              <w:ind w:firstLine="195"/>
            </w:pPr>
            <w:r>
              <w:t xml:space="preserve">    </w:t>
            </w:r>
            <w:r w:rsidRPr="00FD21E7">
              <w:rPr>
                <w:highlight w:val="yellow"/>
              </w:rPr>
              <w:t>f_NR5GC_RRC_ConnectedState3N_</w:t>
            </w:r>
            <w:proofErr w:type="gramStart"/>
            <w:r w:rsidRPr="00FD21E7">
              <w:rPr>
                <w:highlight w:val="yellow"/>
              </w:rPr>
              <w:t>NRDC(</w:t>
            </w:r>
            <w:proofErr w:type="gramEnd"/>
            <w:r w:rsidRPr="00FD21E7">
              <w:rPr>
                <w:highlight w:val="yellow"/>
              </w:rPr>
              <w:t>nr_Cell1, nr_Cell10,MCG_Split,PING_Or_TEST_LOOPModeB_ON);</w:t>
            </w:r>
          </w:p>
          <w:p w14:paraId="1179E5CB" w14:textId="77777777" w:rsidR="00D20D35" w:rsidRDefault="00D20D35" w:rsidP="00A703B6">
            <w:pPr>
              <w:ind w:firstLine="195"/>
            </w:pPr>
            <w:r>
              <w:t xml:space="preserve">    // NR Cell 30 still tsc_NR_NonSuitableOffCellSSS_EPRE</w:t>
            </w:r>
          </w:p>
          <w:p w14:paraId="0C715A1E" w14:textId="77777777" w:rsidR="00D20D35" w:rsidRDefault="00D20D35" w:rsidP="00A703B6">
            <w:pPr>
              <w:ind w:firstLine="195"/>
            </w:pPr>
            <w:r>
              <w:t xml:space="preserve">    f_NR_TestBody_Set(true);</w:t>
            </w:r>
          </w:p>
          <w:p w14:paraId="739ADB4E" w14:textId="77777777" w:rsidR="00D20D35" w:rsidRDefault="00D20D35" w:rsidP="00A703B6">
            <w:pPr>
              <w:ind w:firstLine="195"/>
            </w:pPr>
            <w:r>
              <w:t xml:space="preserve">    fl_TC_8_2_3_14_2_NR5GC_NR_TestBody ();</w:t>
            </w:r>
          </w:p>
          <w:p w14:paraId="16DC3833" w14:textId="77777777" w:rsidR="00D20D35" w:rsidRDefault="00D20D35" w:rsidP="00A703B6">
            <w:pPr>
              <w:ind w:firstLine="195"/>
            </w:pPr>
            <w:r>
              <w:t xml:space="preserve">    f_NR_TestBody_Set(false);</w:t>
            </w:r>
          </w:p>
          <w:p w14:paraId="1964AF8E" w14:textId="77777777" w:rsidR="00D20D35" w:rsidRDefault="00D20D35" w:rsidP="00A703B6">
            <w:pPr>
              <w:ind w:firstLine="195"/>
            </w:pPr>
            <w:r>
              <w:t xml:space="preserve">    </w:t>
            </w:r>
          </w:p>
          <w:p w14:paraId="46AFA8D0" w14:textId="77777777" w:rsidR="00D20D35" w:rsidRDefault="00D20D35" w:rsidP="00A703B6">
            <w:pPr>
              <w:ind w:firstLine="195"/>
            </w:pPr>
            <w:r>
              <w:t xml:space="preserve">    if (not pc_IP_Ping) {</w:t>
            </w:r>
          </w:p>
          <w:p w14:paraId="5BEBFF50" w14:textId="77777777" w:rsidR="00D20D35" w:rsidRDefault="00D20D35" w:rsidP="00A703B6">
            <w:pPr>
              <w:ind w:firstLine="195"/>
            </w:pPr>
            <w:r>
              <w:t xml:space="preserve">      f_NR5GC_OpenUE_TestLoopMode_Deactivate_TestMode(nr_Cell1);</w:t>
            </w:r>
          </w:p>
          <w:p w14:paraId="07AE9268" w14:textId="77777777" w:rsidR="00D20D35" w:rsidRDefault="00D20D35" w:rsidP="00A703B6">
            <w:pPr>
              <w:ind w:firstLine="195"/>
            </w:pPr>
            <w:r>
              <w:t xml:space="preserve">    }</w:t>
            </w:r>
          </w:p>
          <w:p w14:paraId="4F335A4D" w14:textId="77777777" w:rsidR="00D20D35" w:rsidRDefault="00D20D35" w:rsidP="00A703B6">
            <w:pPr>
              <w:ind w:firstLine="195"/>
            </w:pPr>
            <w:r>
              <w:t xml:space="preserve">    //Postamble</w:t>
            </w:r>
          </w:p>
          <w:p w14:paraId="001C107F" w14:textId="77777777" w:rsidR="00D20D35" w:rsidRDefault="00D20D35" w:rsidP="00A703B6">
            <w:pPr>
              <w:ind w:firstLine="195"/>
            </w:pPr>
            <w:r>
              <w:t xml:space="preserve">    f_NR_</w:t>
            </w:r>
            <w:proofErr w:type="gramStart"/>
            <w:r>
              <w:t>Postamble(</w:t>
            </w:r>
            <w:proofErr w:type="gramEnd"/>
            <w:r>
              <w:t>nr_Cell1, STATE_CONNECTED_3A);</w:t>
            </w:r>
          </w:p>
          <w:p w14:paraId="4FB1876A" w14:textId="77777777" w:rsidR="00D20D35" w:rsidRDefault="00D20D35" w:rsidP="00A703B6">
            <w:pPr>
              <w:ind w:firstLine="195"/>
            </w:pPr>
            <w:r>
              <w:t xml:space="preserve">  }</w:t>
            </w:r>
          </w:p>
        </w:tc>
      </w:tr>
    </w:tbl>
    <w:p w14:paraId="1809F8A8" w14:textId="77777777" w:rsidR="00D20D35" w:rsidRPr="00441AF6" w:rsidRDefault="00D20D35" w:rsidP="00D20D35">
      <w:pPr>
        <w:rPr>
          <w:rFonts w:eastAsia="Calibri"/>
          <w:lang w:val="en-US"/>
        </w:rPr>
      </w:pPr>
    </w:p>
    <w:p w14:paraId="5194F97B" w14:textId="77777777" w:rsidR="00D20D35" w:rsidRDefault="00D20D35" w:rsidP="00D20D3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D20D35" w14:paraId="3C6B84CB" w14:textId="77777777" w:rsidTr="00A703B6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33C337" w14:textId="77777777" w:rsidR="00D20D35" w:rsidRDefault="00D20D35" w:rsidP="00A703B6">
            <w:pPr>
              <w:ind w:firstLine="195"/>
            </w:pPr>
          </w:p>
          <w:p w14:paraId="6BD50585" w14:textId="77777777" w:rsidR="00D20D35" w:rsidRDefault="00D20D35" w:rsidP="00A703B6">
            <w:pPr>
              <w:ind w:firstLine="195"/>
            </w:pPr>
            <w:r>
              <w:t>function f_TC_8_2_3_14_2_NR5</w:t>
            </w:r>
            <w:proofErr w:type="gramStart"/>
            <w:r>
              <w:t>GC(</w:t>
            </w:r>
            <w:proofErr w:type="gramEnd"/>
            <w:r>
              <w:t>) runs on NR5GC_PTC</w:t>
            </w:r>
          </w:p>
          <w:p w14:paraId="6641B8C6" w14:textId="77777777" w:rsidR="00D20D35" w:rsidRDefault="00D20D35" w:rsidP="00A703B6">
            <w:pPr>
              <w:ind w:firstLine="195"/>
            </w:pPr>
            <w:r>
              <w:t xml:space="preserve">  </w:t>
            </w:r>
            <w:proofErr w:type="gramStart"/>
            <w:r>
              <w:t>{ /</w:t>
            </w:r>
            <w:proofErr w:type="gramEnd"/>
            <w:r>
              <w:t>/ SCG Change / Reconfiguration with sync / Split DRB / NR-DC</w:t>
            </w:r>
          </w:p>
          <w:p w14:paraId="025A6EB5" w14:textId="77777777" w:rsidR="00D20D35" w:rsidRDefault="00D20D35" w:rsidP="00A703B6">
            <w:pPr>
              <w:ind w:firstLine="195"/>
            </w:pPr>
            <w:r>
              <w:t xml:space="preserve">    </w:t>
            </w:r>
          </w:p>
          <w:p w14:paraId="6255C302" w14:textId="77777777" w:rsidR="00D20D35" w:rsidRDefault="00D20D35" w:rsidP="00A703B6">
            <w:pPr>
              <w:ind w:firstLine="195"/>
            </w:pPr>
            <w:r>
              <w:t xml:space="preserve">    f_NR5GC_Init_</w:t>
            </w:r>
            <w:proofErr w:type="gramStart"/>
            <w:r>
              <w:t>NRDC(</w:t>
            </w:r>
            <w:proofErr w:type="gramEnd"/>
            <w:r>
              <w:t>NR_4, {nr_Cell1, nr_Cell10, nr_Cell30 });</w:t>
            </w:r>
          </w:p>
          <w:p w14:paraId="0F2718D8" w14:textId="77777777" w:rsidR="00D20D35" w:rsidRDefault="00D20D35" w:rsidP="00A703B6">
            <w:pPr>
              <w:ind w:firstLine="195"/>
            </w:pPr>
            <w:r>
              <w:t xml:space="preserve">    f_NR_CellInfo_InitMaxReferencePower (nr_Cell1, -82, -82);</w:t>
            </w:r>
          </w:p>
          <w:p w14:paraId="69F0DD46" w14:textId="77777777" w:rsidR="00D20D35" w:rsidRDefault="00D20D35" w:rsidP="00A703B6">
            <w:pPr>
              <w:ind w:firstLine="195"/>
            </w:pPr>
            <w:r>
              <w:t xml:space="preserve">    f_NR_CellInfo_InitMaxReferencePower (nr_Cell30, -82, -82);</w:t>
            </w:r>
          </w:p>
          <w:p w14:paraId="5865B938" w14:textId="77777777" w:rsidR="00D20D35" w:rsidRDefault="00D20D35" w:rsidP="00A703B6">
            <w:pPr>
              <w:ind w:firstLine="195"/>
            </w:pPr>
            <w:r>
              <w:t xml:space="preserve">    </w:t>
            </w:r>
          </w:p>
          <w:p w14:paraId="517F7DAC" w14:textId="77777777" w:rsidR="00D20D35" w:rsidRDefault="00D20D35" w:rsidP="00A703B6">
            <w:pPr>
              <w:ind w:firstLine="195"/>
            </w:pPr>
            <w:r>
              <w:lastRenderedPageBreak/>
              <w:t xml:space="preserve">    //Create and configure NR cell1 &amp; 10 &amp; 30</w:t>
            </w:r>
          </w:p>
          <w:p w14:paraId="230511A4" w14:textId="77777777" w:rsidR="00D20D35" w:rsidRDefault="00D20D35" w:rsidP="00A703B6">
            <w:pPr>
              <w:ind w:firstLine="195"/>
            </w:pPr>
            <w:r>
              <w:t xml:space="preserve">    f_NR_CellConfig_Def(nr_Cell1);</w:t>
            </w:r>
          </w:p>
          <w:p w14:paraId="14829879" w14:textId="77777777" w:rsidR="00D20D35" w:rsidRDefault="00D20D35" w:rsidP="00A703B6">
            <w:pPr>
              <w:ind w:firstLine="195"/>
            </w:pPr>
            <w:r>
              <w:t xml:space="preserve">    f_NR_CellConfig_</w:t>
            </w:r>
            <w:proofErr w:type="gramStart"/>
            <w:r>
              <w:t>Def(</w:t>
            </w:r>
            <w:proofErr w:type="gramEnd"/>
            <w:r>
              <w:t>nr_Cell10, -, tsc_NRDC_SCG_Cell); //@sic R5s210891 sic@</w:t>
            </w:r>
          </w:p>
          <w:p w14:paraId="71200FE7" w14:textId="77777777" w:rsidR="00D20D35" w:rsidRDefault="00D20D35" w:rsidP="00A703B6">
            <w:pPr>
              <w:ind w:firstLine="195"/>
            </w:pPr>
            <w:r>
              <w:t xml:space="preserve">    f_NR_CellConfig_</w:t>
            </w:r>
            <w:proofErr w:type="gramStart"/>
            <w:r>
              <w:t>Def(</w:t>
            </w:r>
            <w:proofErr w:type="gramEnd"/>
            <w:r>
              <w:t>nr_Cell30, -, tsc_NRDC_SCG_Cell); //@sic R5s210891 sic@</w:t>
            </w:r>
          </w:p>
          <w:p w14:paraId="760F08BA" w14:textId="77777777" w:rsidR="00D20D35" w:rsidRDefault="00D20D35" w:rsidP="00A703B6">
            <w:pPr>
              <w:ind w:firstLine="195"/>
            </w:pPr>
            <w:r>
              <w:t xml:space="preserve">       </w:t>
            </w:r>
          </w:p>
          <w:p w14:paraId="39CEB27E" w14:textId="77777777" w:rsidR="00D20D35" w:rsidRDefault="00D20D35" w:rsidP="00A703B6">
            <w:pPr>
              <w:ind w:firstLine="195"/>
            </w:pPr>
            <w:r>
              <w:t xml:space="preserve">    //Bring UE to State RRC_CONNECTED</w:t>
            </w:r>
          </w:p>
          <w:p w14:paraId="49A26D68" w14:textId="77777777" w:rsidR="00D20D35" w:rsidRDefault="00D20D35" w:rsidP="00A703B6">
            <w:pPr>
              <w:ind w:firstLine="195"/>
            </w:pPr>
            <w:r>
              <w:t xml:space="preserve">    f_NR5GC_</w:t>
            </w:r>
            <w:proofErr w:type="gramStart"/>
            <w:r>
              <w:t>Preamble(</w:t>
            </w:r>
            <w:proofErr w:type="gramEnd"/>
            <w:r>
              <w:t>nr_Cell1,STATE_IDLE_1A</w:t>
            </w:r>
            <w:r w:rsidRPr="00FD21E7">
              <w:rPr>
                <w:highlight w:val="yellow"/>
              </w:rPr>
              <w:t>, PING_Or_TEST_LOOPModeB_ON</w:t>
            </w:r>
            <w:r>
              <w:t>); //@823142</w:t>
            </w:r>
          </w:p>
          <w:p w14:paraId="774BFC41" w14:textId="77777777" w:rsidR="00D20D35" w:rsidRDefault="00D20D35" w:rsidP="00A703B6">
            <w:pPr>
              <w:ind w:firstLine="195"/>
            </w:pPr>
            <w:r>
              <w:t xml:space="preserve">    f_NR_SetCellPower (nr_Cell1, -85, -82);</w:t>
            </w:r>
          </w:p>
          <w:p w14:paraId="391942C6" w14:textId="77777777" w:rsidR="00D20D35" w:rsidRDefault="00D20D35" w:rsidP="00A703B6">
            <w:pPr>
              <w:ind w:firstLine="195"/>
            </w:pPr>
            <w:r>
              <w:t xml:space="preserve">    f_NR_SetCellPower (nr_Cell10, -88, -91);</w:t>
            </w:r>
          </w:p>
          <w:p w14:paraId="192374D5" w14:textId="77777777" w:rsidR="00D20D35" w:rsidRDefault="00D20D35" w:rsidP="00A703B6">
            <w:pPr>
              <w:ind w:firstLine="195"/>
            </w:pPr>
            <w:r>
              <w:t xml:space="preserve">    f_NR5GC_RRC_ConnectedState3N_</w:t>
            </w:r>
            <w:proofErr w:type="gramStart"/>
            <w:r>
              <w:t>NRDC(</w:t>
            </w:r>
            <w:proofErr w:type="gramEnd"/>
            <w:r>
              <w:t>nr_Cell1, nr_Cell10,MCG_Split,</w:t>
            </w:r>
            <w:r w:rsidRPr="00D20D35">
              <w:t>PING_Or_TEST_LOOPModeB_ON</w:t>
            </w:r>
            <w:r w:rsidRPr="00FD21E7">
              <w:rPr>
                <w:highlight w:val="yellow"/>
              </w:rPr>
              <w:t>,-,-, cs_NR_PDCP_Config_Split(cs_38508_PDCP_Config_DRB, f_NR_LogicalChannelId_DRB(tsc_NR_DRB3), tsc_NR_CellGroupId_MCG));</w:t>
            </w:r>
            <w:r>
              <w:t xml:space="preserve"> //@823142</w:t>
            </w:r>
          </w:p>
          <w:p w14:paraId="0045CD20" w14:textId="77777777" w:rsidR="00D20D35" w:rsidRDefault="00D20D35" w:rsidP="00A703B6">
            <w:pPr>
              <w:ind w:firstLine="195"/>
            </w:pPr>
            <w:r>
              <w:t xml:space="preserve">    // NR Cell 30 still tsc_NR_NonSuitableOffCellSSS_EPRE</w:t>
            </w:r>
          </w:p>
          <w:p w14:paraId="10DAEB84" w14:textId="77777777" w:rsidR="00D20D35" w:rsidRDefault="00D20D35" w:rsidP="00A703B6">
            <w:pPr>
              <w:ind w:firstLine="195"/>
            </w:pPr>
            <w:r>
              <w:t xml:space="preserve">    f_NR_TestBody_Set(true);</w:t>
            </w:r>
          </w:p>
          <w:p w14:paraId="3989E4D9" w14:textId="77777777" w:rsidR="00D20D35" w:rsidRDefault="00D20D35" w:rsidP="00A703B6">
            <w:pPr>
              <w:ind w:firstLine="195"/>
            </w:pPr>
            <w:r>
              <w:t xml:space="preserve">    fl_TC_8_2_3_14_2_NR5GC_NR_TestBody ();</w:t>
            </w:r>
          </w:p>
          <w:p w14:paraId="7A1D1C05" w14:textId="77777777" w:rsidR="00D20D35" w:rsidRDefault="00D20D35" w:rsidP="00A703B6">
            <w:pPr>
              <w:ind w:firstLine="195"/>
            </w:pPr>
            <w:r>
              <w:t xml:space="preserve">    f_NR_TestBody_Set(false);</w:t>
            </w:r>
          </w:p>
          <w:p w14:paraId="49C8F143" w14:textId="77777777" w:rsidR="00D20D35" w:rsidRDefault="00D20D35" w:rsidP="00A703B6">
            <w:pPr>
              <w:ind w:firstLine="195"/>
            </w:pPr>
            <w:r>
              <w:t xml:space="preserve">    </w:t>
            </w:r>
          </w:p>
          <w:p w14:paraId="3CDC8483" w14:textId="77777777" w:rsidR="00D20D35" w:rsidRDefault="00D20D35" w:rsidP="00A703B6">
            <w:pPr>
              <w:ind w:firstLine="195"/>
            </w:pPr>
            <w:r>
              <w:t xml:space="preserve">    if (not pc_IP_Ping) {</w:t>
            </w:r>
          </w:p>
          <w:p w14:paraId="72D46204" w14:textId="77777777" w:rsidR="00D20D35" w:rsidRDefault="00D20D35" w:rsidP="00A703B6">
            <w:pPr>
              <w:ind w:firstLine="195"/>
            </w:pPr>
            <w:r>
              <w:t xml:space="preserve">      f_NR5GC_OpenUE_TestLoopMode_Deactivate_TestMode(nr_Cell1);</w:t>
            </w:r>
          </w:p>
          <w:p w14:paraId="58C117C8" w14:textId="77777777" w:rsidR="00D20D35" w:rsidRDefault="00D20D35" w:rsidP="00A703B6">
            <w:pPr>
              <w:ind w:firstLine="195"/>
            </w:pPr>
            <w:r>
              <w:t xml:space="preserve">    }</w:t>
            </w:r>
          </w:p>
          <w:p w14:paraId="02BA35E4" w14:textId="77777777" w:rsidR="00D20D35" w:rsidRDefault="00D20D35" w:rsidP="00A703B6">
            <w:pPr>
              <w:ind w:firstLine="195"/>
            </w:pPr>
            <w:r>
              <w:t xml:space="preserve">    //Postamble</w:t>
            </w:r>
          </w:p>
          <w:p w14:paraId="3CB22453" w14:textId="77777777" w:rsidR="00D20D35" w:rsidRDefault="00D20D35" w:rsidP="00A703B6">
            <w:pPr>
              <w:ind w:firstLine="195"/>
            </w:pPr>
            <w:r>
              <w:t xml:space="preserve">    f_NR_</w:t>
            </w:r>
            <w:proofErr w:type="gramStart"/>
            <w:r>
              <w:t>Postamble(</w:t>
            </w:r>
            <w:proofErr w:type="gramEnd"/>
            <w:r>
              <w:t>nr_Cell1, STATE_CONNECTED_3A);</w:t>
            </w:r>
          </w:p>
          <w:p w14:paraId="19285C59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t xml:space="preserve">  }</w:t>
            </w:r>
          </w:p>
        </w:tc>
      </w:tr>
    </w:tbl>
    <w:p w14:paraId="03D23E03" w14:textId="77777777" w:rsidR="00D20D35" w:rsidRPr="00441AF6" w:rsidRDefault="00D20D35" w:rsidP="00D20D35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33A19989" w14:textId="77777777" w:rsidR="00D20D35" w:rsidRDefault="00D20D35" w:rsidP="009147E9"/>
    <w:p w14:paraId="598BE932" w14:textId="77777777" w:rsidR="00D20D35" w:rsidRDefault="00D20D35" w:rsidP="00D20D35">
      <w:pPr>
        <w:keepNext/>
        <w:keepLines/>
        <w:spacing w:before="180"/>
        <w:outlineLvl w:val="1"/>
        <w:rPr>
          <w:lang w:val="en-US" w:eastAsia="en-GB"/>
        </w:rPr>
      </w:pP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2</w:t>
      </w:r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20D35" w14:paraId="32CAD85A" w14:textId="77777777" w:rsidTr="00A703B6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77E077E" w14:textId="77777777" w:rsidR="00D20D35" w:rsidRDefault="00D20D35" w:rsidP="00A703B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8F24EED" w14:textId="77777777" w:rsidR="00D20D35" w:rsidRDefault="00D20D35" w:rsidP="00A703B6">
            <w:pPr>
              <w:rPr>
                <w:sz w:val="22"/>
                <w:szCs w:val="22"/>
              </w:rPr>
            </w:pPr>
            <w:r>
              <w:t>f_NRDC_RRC_PSCellChange_InterCell_SplitMCGReestablish</w:t>
            </w:r>
            <w:r w:rsidRPr="00BB5049">
              <w:t xml:space="preserve"> </w:t>
            </w:r>
            <w:r w:rsidRPr="0049287B">
              <w:rPr>
                <w:rFonts w:ascii="Arial" w:hAnsi="Arial" w:cs="Arial"/>
                <w:lang w:val="en-SG"/>
              </w:rPr>
              <w:t>()</w:t>
            </w:r>
          </w:p>
        </w:tc>
      </w:tr>
      <w:tr w:rsidR="00D20D35" w14:paraId="026681D6" w14:textId="77777777" w:rsidTr="00A703B6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ADAD102" w14:textId="77777777" w:rsidR="00D20D35" w:rsidRDefault="00D20D35" w:rsidP="00A703B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7910B2D" w14:textId="37020CEF" w:rsidR="00D20D35" w:rsidRDefault="00D20D35" w:rsidP="00A703B6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SDAP Configuration for target PSCell is </w:t>
            </w:r>
            <w:proofErr w:type="gramStart"/>
            <w:r>
              <w:rPr>
                <w:rFonts w:ascii="Arial" w:hAnsi="Arial" w:cs="Arial"/>
              </w:rPr>
              <w:t>missing..</w:t>
            </w:r>
            <w:proofErr w:type="gramEnd"/>
          </w:p>
        </w:tc>
      </w:tr>
      <w:tr w:rsidR="00D20D35" w14:paraId="38E67CC1" w14:textId="77777777" w:rsidTr="00A703B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318FA2F8" w14:textId="77777777" w:rsidR="00D20D35" w:rsidRDefault="00D20D35" w:rsidP="00A703B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6E6BCEB9" w14:textId="77777777" w:rsidR="00D20D35" w:rsidRDefault="00D20D35" w:rsidP="00A703B6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 xml:space="preserve">Added SDAP Configuration for the Target PSCell.                                                                                              </w:t>
            </w:r>
          </w:p>
        </w:tc>
      </w:tr>
      <w:tr w:rsidR="00D20D35" w14:paraId="5995E218" w14:textId="77777777" w:rsidTr="00A703B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7D4CC12A" w14:textId="77777777" w:rsidR="00D20D35" w:rsidRDefault="00D20D35" w:rsidP="00A703B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49B6C49" w14:textId="77777777" w:rsidR="00D20D35" w:rsidRDefault="00D20D35" w:rsidP="00A703B6">
            <w:pPr>
              <w:rPr>
                <w:rFonts w:ascii="Arial" w:hAnsi="Arial" w:cs="Arial"/>
              </w:rPr>
            </w:pPr>
            <w:r>
              <w:t>NR5GC_RRCSteps_NRDC</w:t>
            </w:r>
            <w:r w:rsidRPr="0044285E">
              <w:rPr>
                <w:rFonts w:ascii="Arial" w:hAnsi="Arial" w:cs="Arial"/>
                <w:lang w:val="en-SG"/>
              </w:rPr>
              <w:t>.ttcn</w:t>
            </w:r>
          </w:p>
        </w:tc>
      </w:tr>
      <w:tr w:rsidR="00D20D35" w14:paraId="1C9F9943" w14:textId="77777777" w:rsidTr="00A703B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660F87AF" w14:textId="77777777" w:rsidR="00D20D35" w:rsidRPr="00C800BB" w:rsidRDefault="00D20D35" w:rsidP="00A703B6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 w:rsidRPr="00C800BB">
              <w:rPr>
                <w:rFonts w:ascii="Arial" w:hAnsi="Arial" w:cs="Arial"/>
                <w:b/>
                <w:bCs/>
                <w:highlight w:val="cyan"/>
              </w:rPr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CD54406" w14:textId="26AC4B59" w:rsidR="00D20D35" w:rsidRPr="00C800BB" w:rsidRDefault="00C800BB" w:rsidP="00A703B6">
            <w:pPr>
              <w:rPr>
                <w:rFonts w:ascii="Arial" w:hAnsi="Arial" w:cs="Arial"/>
                <w:highlight w:val="cyan"/>
              </w:rPr>
            </w:pPr>
            <w:r w:rsidRPr="00C800BB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31C75537" w14:textId="77777777" w:rsidR="00D20D35" w:rsidRPr="00441AF6" w:rsidRDefault="00D20D35" w:rsidP="00D20D35">
      <w:pPr>
        <w:rPr>
          <w:rFonts w:eastAsia="Calibri"/>
          <w:lang w:val="en-US"/>
        </w:rPr>
      </w:pPr>
    </w:p>
    <w:p w14:paraId="471CE976" w14:textId="77777777" w:rsidR="00D20D35" w:rsidRDefault="00D20D35" w:rsidP="00D20D3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D20D35" w14:paraId="5CEE59B3" w14:textId="77777777" w:rsidTr="00A703B6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351C79" w14:textId="77777777" w:rsidR="00D20D35" w:rsidRDefault="00D20D35" w:rsidP="00A703B6">
            <w:pPr>
              <w:ind w:firstLine="195"/>
            </w:pPr>
          </w:p>
          <w:p w14:paraId="7F92282B" w14:textId="77777777" w:rsidR="00D20D35" w:rsidRDefault="00D20D35" w:rsidP="00A703B6">
            <w:r>
              <w:t xml:space="preserve">   function f_NRDC_RRC_PSCellChange_InterCell_</w:t>
            </w:r>
            <w:proofErr w:type="gramStart"/>
            <w:r>
              <w:t>SplitMCGReestablish( NR</w:t>
            </w:r>
            <w:proofErr w:type="gramEnd"/>
            <w:r>
              <w:t>_CellId_Type    p_MCG_PCellId,</w:t>
            </w:r>
          </w:p>
          <w:p w14:paraId="251BEE23" w14:textId="77777777" w:rsidR="00D20D35" w:rsidRDefault="00D20D35" w:rsidP="00A703B6">
            <w:r>
              <w:t xml:space="preserve">                                                                   NR_CellId_Type      p_Source_PSCellId,</w:t>
            </w:r>
          </w:p>
          <w:p w14:paraId="3B8B7993" w14:textId="77777777" w:rsidR="00D20D35" w:rsidRDefault="00D20D35" w:rsidP="00A703B6">
            <w:r>
              <w:t xml:space="preserve">                                                                   NR_CellId_Type      p_Target_PSCellId,</w:t>
            </w:r>
          </w:p>
          <w:p w14:paraId="70C3D377" w14:textId="77777777" w:rsidR="00D20D35" w:rsidRDefault="00D20D35" w:rsidP="00A703B6">
            <w:r>
              <w:t xml:space="preserve">                                                                   boolean             p_RBConfig_</w:t>
            </w:r>
            <w:proofErr w:type="gramStart"/>
            <w:r>
              <w:t>KeyChange :</w:t>
            </w:r>
            <w:proofErr w:type="gramEnd"/>
            <w:r>
              <w:t>= true,</w:t>
            </w:r>
          </w:p>
          <w:p w14:paraId="23947EFB" w14:textId="77777777" w:rsidR="00D20D35" w:rsidRDefault="00D20D35" w:rsidP="00A703B6">
            <w:r>
              <w:t xml:space="preserve">                                                                   RNTI_Value          p_RNTI_</w:t>
            </w:r>
            <w:proofErr w:type="gramStart"/>
            <w:r>
              <w:t>Value :</w:t>
            </w:r>
            <w:proofErr w:type="gramEnd"/>
            <w:r>
              <w:t>=  tsc_C_RNTI_Value3,</w:t>
            </w:r>
          </w:p>
          <w:p w14:paraId="12D83BAD" w14:textId="77777777" w:rsidR="00D20D35" w:rsidRDefault="00D20D35" w:rsidP="00A703B6">
            <w:r>
              <w:t xml:space="preserve">                                                                   template(omit) SK_</w:t>
            </w:r>
            <w:proofErr w:type="gramStart"/>
            <w:r>
              <w:t>Counter  p</w:t>
            </w:r>
            <w:proofErr w:type="gramEnd"/>
            <w:r>
              <w:t>_SK_Counter := omit</w:t>
            </w:r>
          </w:p>
          <w:p w14:paraId="0C76232F" w14:textId="77777777" w:rsidR="00D20D35" w:rsidRDefault="00D20D35" w:rsidP="00A703B6">
            <w:r>
              <w:t xml:space="preserve">                                                                  ) runs on NR5GC_PTC</w:t>
            </w:r>
          </w:p>
          <w:p w14:paraId="2B30728E" w14:textId="77777777" w:rsidR="00D20D35" w:rsidRDefault="00D20D35" w:rsidP="00A703B6">
            <w:r>
              <w:t xml:space="preserve">  {</w:t>
            </w:r>
          </w:p>
          <w:p w14:paraId="7CA77910" w14:textId="77777777" w:rsidR="00D20D35" w:rsidRDefault="00D20D35" w:rsidP="00A703B6">
            <w:r>
              <w:t xml:space="preserve">    var integer v_SCG_DRB_</w:t>
            </w:r>
            <w:proofErr w:type="gramStart"/>
            <w:r>
              <w:t>Id :</w:t>
            </w:r>
            <w:proofErr w:type="gramEnd"/>
            <w:r>
              <w:t>= f_NR_GetDefaultDRB_SCG();</w:t>
            </w:r>
          </w:p>
          <w:p w14:paraId="3FDC65F4" w14:textId="77777777" w:rsidR="00D20D35" w:rsidRPr="00931777" w:rsidRDefault="00D20D35" w:rsidP="00A703B6">
            <w:pPr>
              <w:rPr>
                <w:highlight w:val="yellow"/>
              </w:rPr>
            </w:pPr>
            <w:r>
              <w:t xml:space="preserve">    </w:t>
            </w:r>
            <w:r w:rsidRPr="00931777">
              <w:rPr>
                <w:highlight w:val="yellow"/>
              </w:rPr>
              <w:t>var template (value) NR_RadioBearer_Type v_SS_RadioBearerDRB_</w:t>
            </w:r>
            <w:proofErr w:type="gramStart"/>
            <w:r w:rsidRPr="00931777">
              <w:rPr>
                <w:highlight w:val="yellow"/>
              </w:rPr>
              <w:t>SCG :</w:t>
            </w:r>
            <w:proofErr w:type="gramEnd"/>
            <w:r w:rsidRPr="00931777">
              <w:rPr>
                <w:highlight w:val="yellow"/>
              </w:rPr>
              <w:t>= f_NR_GetRadioBearerConfig_FullAM(p_Target_PSCellId, v_SCG_DRB_Id);</w:t>
            </w:r>
          </w:p>
          <w:p w14:paraId="05402752" w14:textId="77777777" w:rsidR="00D20D35" w:rsidRDefault="00D20D35" w:rsidP="00A703B6">
            <w:r w:rsidRPr="00931777">
              <w:rPr>
                <w:highlight w:val="yellow"/>
              </w:rPr>
              <w:t xml:space="preserve">    var template (value) NR_RadioBearerList_Type v_SS_TargetSCG_</w:t>
            </w:r>
            <w:proofErr w:type="gramStart"/>
            <w:r w:rsidRPr="00931777">
              <w:rPr>
                <w:highlight w:val="yellow"/>
              </w:rPr>
              <w:t>RadioBearerList :</w:t>
            </w:r>
            <w:proofErr w:type="gramEnd"/>
            <w:r w:rsidRPr="00931777">
              <w:rPr>
                <w:highlight w:val="yellow"/>
              </w:rPr>
              <w:t>= {v_SS_RadioBearerDRB_SCG};</w:t>
            </w:r>
          </w:p>
          <w:p w14:paraId="09313AED" w14:textId="77777777" w:rsidR="00D20D35" w:rsidRDefault="00D20D35" w:rsidP="00A703B6">
            <w:r>
              <w:t xml:space="preserve">    var template (value) NR_RadioBearerList_Type v_SourceSCG_</w:t>
            </w:r>
            <w:proofErr w:type="gramStart"/>
            <w:r>
              <w:t>RadioBearerToReleaseList :</w:t>
            </w:r>
            <w:proofErr w:type="gramEnd"/>
            <w:r>
              <w:t>= {cs_NR_SS_DRB_Release(v_SCG_DRB_Id)};</w:t>
            </w:r>
          </w:p>
          <w:p w14:paraId="40AE4A2C" w14:textId="77777777" w:rsidR="00D20D35" w:rsidRDefault="00D20D35" w:rsidP="00A703B6">
            <w:r>
              <w:t xml:space="preserve">    var template (value) CellGroupConfig v_CellGroupConfigSCG;</w:t>
            </w:r>
          </w:p>
          <w:p w14:paraId="79605D09" w14:textId="77777777" w:rsidR="00D20D35" w:rsidRDefault="00D20D35" w:rsidP="00A703B6">
            <w:r>
              <w:t xml:space="preserve">    var template (value) RadioBearerConfig v_RadioBearerConfig2;</w:t>
            </w:r>
          </w:p>
          <w:p w14:paraId="00DE276C" w14:textId="77777777" w:rsidR="00D20D35" w:rsidRDefault="00D20D35" w:rsidP="00A703B6">
            <w:r>
              <w:t xml:space="preserve">    var template (value) NR_RLC_BearerToAddModList_Type v_RLC_</w:t>
            </w:r>
            <w:proofErr w:type="gramStart"/>
            <w:r>
              <w:t>BearerToAddModListMCG:=</w:t>
            </w:r>
            <w:proofErr w:type="gramEnd"/>
            <w:r>
              <w:t xml:space="preserve"> f_NR5GC_GetExisting_BearerToAddModList(true_);</w:t>
            </w:r>
          </w:p>
          <w:p w14:paraId="659B052B" w14:textId="77777777" w:rsidR="00D20D35" w:rsidRDefault="00D20D35" w:rsidP="00A703B6">
            <w:r>
              <w:t xml:space="preserve">    var template (value) CellGroupConfig v_</w:t>
            </w:r>
            <w:proofErr w:type="gramStart"/>
            <w:r>
              <w:t>CellGroupConfigMCG:=</w:t>
            </w:r>
            <w:proofErr w:type="gramEnd"/>
            <w:r>
              <w:t xml:space="preserve"> cs_38508_CellGroupConfig(tsc_NR_CellGroupId_MCG, v_RLC_BearerToAddModListMCG );</w:t>
            </w:r>
          </w:p>
          <w:p w14:paraId="07221F8A" w14:textId="77777777" w:rsidR="00D20D35" w:rsidRDefault="00D20D35" w:rsidP="00A703B6">
            <w:r>
              <w:t xml:space="preserve">    var template (value) NR_RachProcedureConfig_Type v_</w:t>
            </w:r>
            <w:proofErr w:type="gramStart"/>
            <w:r>
              <w:t>RachProcedureConfig :</w:t>
            </w:r>
            <w:proofErr w:type="gramEnd"/>
            <w:r>
              <w:t>= f_NR_GetRACHProcedureConfigPSCell( p_Target_PSCellId, -);</w:t>
            </w:r>
          </w:p>
          <w:p w14:paraId="432092B3" w14:textId="77777777" w:rsidR="00D20D35" w:rsidRDefault="00D20D35" w:rsidP="00A703B6">
            <w:r>
              <w:t xml:space="preserve">    var NR_SecurityParams_Type v_</w:t>
            </w:r>
            <w:proofErr w:type="gramStart"/>
            <w:r>
              <w:t>SecurityParams :</w:t>
            </w:r>
            <w:proofErr w:type="gramEnd"/>
            <w:r>
              <w:t>= f_NR_Security_Get();</w:t>
            </w:r>
          </w:p>
          <w:p w14:paraId="53A8C540" w14:textId="77777777" w:rsidR="00D20D35" w:rsidRDefault="00D20D35" w:rsidP="00A703B6">
            <w:r>
              <w:t xml:space="preserve">    var template (value) RRCReconfiguration_v1530_IEs v_V1530Ext;</w:t>
            </w:r>
          </w:p>
          <w:p w14:paraId="0CA41B7E" w14:textId="77777777" w:rsidR="00D20D35" w:rsidRDefault="00D20D35" w:rsidP="00A703B6">
            <w:r>
              <w:t xml:space="preserve">    var IntegerList_Type v_SS_</w:t>
            </w:r>
            <w:proofErr w:type="gramStart"/>
            <w:r>
              <w:t>DrbToReleaseMCG :</w:t>
            </w:r>
            <w:proofErr w:type="gramEnd"/>
            <w:r>
              <w:t>= f_NR_GetActiveDRBs(p_MCG_PCellId);</w:t>
            </w:r>
          </w:p>
          <w:p w14:paraId="0EBF7230" w14:textId="77777777" w:rsidR="00D20D35" w:rsidRDefault="00D20D35" w:rsidP="00A703B6">
            <w:r>
              <w:t xml:space="preserve">    var template (value) NR_DRBInfoList_Type v_MCG_</w:t>
            </w:r>
            <w:proofErr w:type="gramStart"/>
            <w:r>
              <w:t>DRBInfoList :</w:t>
            </w:r>
            <w:proofErr w:type="gramEnd"/>
            <w:r>
              <w:t>= f_NR5GC_MobileInfo_GetDRBInfoList();</w:t>
            </w:r>
          </w:p>
          <w:p w14:paraId="618C64DE" w14:textId="77777777" w:rsidR="00D20D35" w:rsidRDefault="00D20D35" w:rsidP="00A703B6">
            <w:r>
              <w:t xml:space="preserve">    var template(omit) NR_RadioBearerList_Type v_SS_MCG_</w:t>
            </w:r>
            <w:proofErr w:type="gramStart"/>
            <w:r>
              <w:t>RadioBearerList :</w:t>
            </w:r>
            <w:proofErr w:type="gramEnd"/>
            <w:r>
              <w:t>= f_NR5GC_GetRadioBearerList(v_MCG_DRBInfoList, true);</w:t>
            </w:r>
          </w:p>
          <w:p w14:paraId="620672C9" w14:textId="77777777" w:rsidR="00D20D35" w:rsidRDefault="00D20D35" w:rsidP="00A703B6">
            <w:r>
              <w:t xml:space="preserve">    var boolean v_IsFR1_</w:t>
            </w:r>
            <w:proofErr w:type="gramStart"/>
            <w:r>
              <w:t>SCG :</w:t>
            </w:r>
            <w:proofErr w:type="gramEnd"/>
            <w:r>
              <w:t>= f_NR_CellInfo_GetIsFR1(p_Target_PSCellId);</w:t>
            </w:r>
          </w:p>
          <w:p w14:paraId="2C6E7691" w14:textId="77777777" w:rsidR="00D20D35" w:rsidRDefault="00D20D35" w:rsidP="00A703B6">
            <w:r>
              <w:t xml:space="preserve">    var SubFrameTiming_Type v_Timing;</w:t>
            </w:r>
          </w:p>
          <w:p w14:paraId="24C76195" w14:textId="77777777" w:rsidR="00D20D35" w:rsidRDefault="00D20D35" w:rsidP="00A703B6">
            <w:r>
              <w:t xml:space="preserve">    var template (value) QoS_Flow v_QoSFlow; //@823142</w:t>
            </w:r>
          </w:p>
          <w:p w14:paraId="0FF760DB" w14:textId="77777777" w:rsidR="00D20D35" w:rsidRDefault="00D20D35" w:rsidP="00A703B6">
            <w:r>
              <w:t xml:space="preserve">            </w:t>
            </w:r>
          </w:p>
          <w:p w14:paraId="204B6F3A" w14:textId="77777777" w:rsidR="00D20D35" w:rsidRDefault="00D20D35" w:rsidP="00A703B6">
            <w:r>
              <w:t xml:space="preserve">    //To include in RRCReconfiguration</w:t>
            </w:r>
          </w:p>
          <w:p w14:paraId="08F6CA5B" w14:textId="77777777" w:rsidR="00D20D35" w:rsidRDefault="00D20D35" w:rsidP="00A703B6">
            <w:r>
              <w:t xml:space="preserve">    v_</w:t>
            </w:r>
            <w:proofErr w:type="gramStart"/>
            <w:r>
              <w:t>CellGroupConfigSCG :</w:t>
            </w:r>
            <w:proofErr w:type="gramEnd"/>
            <w:r>
              <w:t>= f_NR_GetSCGConfigNRDC_SCG(p_Target_PSCellId, v_SCG_DRB_Id, p_RNTI_Value);</w:t>
            </w:r>
          </w:p>
          <w:p w14:paraId="7EBDC711" w14:textId="77777777" w:rsidR="00D20D35" w:rsidRDefault="00D20D35" w:rsidP="00A703B6">
            <w:r>
              <w:t xml:space="preserve">    v_CellGroupConfigSCG.rlc_</w:t>
            </w:r>
            <w:proofErr w:type="gramStart"/>
            <w:r>
              <w:t>BearerToAddModList[</w:t>
            </w:r>
            <w:proofErr w:type="gramEnd"/>
            <w:r>
              <w:t>0].reestablishRLC := true_;</w:t>
            </w:r>
          </w:p>
          <w:p w14:paraId="518AD85A" w14:textId="77777777" w:rsidR="00D20D35" w:rsidRDefault="00D20D35" w:rsidP="00A703B6">
            <w:r>
              <w:lastRenderedPageBreak/>
              <w:t xml:space="preserve">    v_RadioBearerConfig</w:t>
            </w:r>
            <w:proofErr w:type="gramStart"/>
            <w:r>
              <w:t>2 :</w:t>
            </w:r>
            <w:proofErr w:type="gramEnd"/>
            <w:r>
              <w:t>= cs_NRDRB_SplitBearer(omit, v_SCG_DRB_Id, cs_NR_PDCP_Config_Split(cs_38508_PDCP_Config_DRB, omit, tsc_NR_CellGroupId_SCG), secondary, f_NR_AS_CipheringAlgorithm_Get(), f_NR_AS_IntegrityAlgorithm_Get());</w:t>
            </w:r>
          </w:p>
          <w:p w14:paraId="569AD43A" w14:textId="77777777" w:rsidR="00D20D35" w:rsidRDefault="00D20D35" w:rsidP="00A703B6">
            <w:r>
              <w:t xml:space="preserve">    v_V1530</w:t>
            </w:r>
            <w:proofErr w:type="gramStart"/>
            <w:r>
              <w:t>Ext :</w:t>
            </w:r>
            <w:proofErr w:type="gramEnd"/>
            <w:r>
              <w:t>= f_NRDC_BuildRRCReconfiguration_v1530( v_CellGroupConfigSCG, v_CellGroupConfigMCG, v_RadioBearerConfig2, -, p_SK_Counter );</w:t>
            </w:r>
          </w:p>
          <w:p w14:paraId="0CCCA59E" w14:textId="77777777" w:rsidR="00D20D35" w:rsidRDefault="00D20D35" w:rsidP="00A703B6">
            <w:r>
              <w:t xml:space="preserve">    </w:t>
            </w:r>
          </w:p>
          <w:p w14:paraId="21FA4B22" w14:textId="77777777" w:rsidR="00D20D35" w:rsidRDefault="00D20D35" w:rsidP="00A703B6">
            <w:r>
              <w:t xml:space="preserve">    // Add SCG DRB configured in proxy (split SCG DRB)</w:t>
            </w:r>
          </w:p>
          <w:p w14:paraId="1A211BB0" w14:textId="77777777" w:rsidR="00D20D35" w:rsidRDefault="00D20D35" w:rsidP="00A703B6">
            <w:r>
              <w:t xml:space="preserve">    v_SS_MCG_RadioBearerList[lengthof(v_SS_MCG_RadioBearerList)</w:t>
            </w:r>
            <w:proofErr w:type="gramStart"/>
            <w:r>
              <w:t>] :</w:t>
            </w:r>
            <w:proofErr w:type="gramEnd"/>
            <w:r>
              <w:t>= cs_NR_SS_DRB_Config(v_SCG_DRB_Id, cs_NR_PDCP_Configuration_Proxy(cs_RlcBearerRouting_NR(p_Target_PSCellId)), cs_NR_RlcBearerConfig_AM(v_IsFR1_SCG, -, f_NR_LogicalChannelId_DRB(v_SCG_DRB_Id)));</w:t>
            </w:r>
          </w:p>
          <w:p w14:paraId="032FFB98" w14:textId="77777777" w:rsidR="00D20D35" w:rsidRDefault="00D20D35" w:rsidP="00A703B6"/>
          <w:p w14:paraId="62D3A2B9" w14:textId="77777777" w:rsidR="00D20D35" w:rsidRDefault="00D20D35" w:rsidP="00A703B6"/>
          <w:p w14:paraId="6C168F5D" w14:textId="77777777" w:rsidR="00D20D35" w:rsidRDefault="00D20D35" w:rsidP="00A703B6">
            <w:r>
              <w:t xml:space="preserve">    //1. NR Target PSCell: Configuration of SRB3 (if necessary) and DRBs</w:t>
            </w:r>
          </w:p>
          <w:p w14:paraId="3886D2CE" w14:textId="77777777" w:rsidR="00D20D35" w:rsidRDefault="00D20D35" w:rsidP="00A703B6">
            <w:r>
              <w:t xml:space="preserve">    f_NR_SS_</w:t>
            </w:r>
            <w:proofErr w:type="gramStart"/>
            <w:r>
              <w:t>CommonRadioBearerConfig(</w:t>
            </w:r>
            <w:proofErr w:type="gramEnd"/>
            <w:r>
              <w:t>p_Target_PSCellId, v_SS_TargetSCG_RadioBearerList);</w:t>
            </w:r>
          </w:p>
          <w:p w14:paraId="2751F198" w14:textId="77777777" w:rsidR="00D20D35" w:rsidRDefault="00D20D35" w:rsidP="00A703B6">
            <w:r>
              <w:t xml:space="preserve">    </w:t>
            </w:r>
          </w:p>
          <w:p w14:paraId="0DAE1602" w14:textId="77777777" w:rsidR="00D20D35" w:rsidRDefault="00D20D35" w:rsidP="00A703B6">
            <w:r>
              <w:t xml:space="preserve">    // 2. Transfer of the PDCP Count for DRBs and SRB3 (if necessary) from NR source to NR target PSCell:</w:t>
            </w:r>
          </w:p>
          <w:p w14:paraId="6A8F10A2" w14:textId="77777777" w:rsidR="00D20D35" w:rsidRDefault="00D20D35" w:rsidP="00A703B6">
            <w:r>
              <w:t xml:space="preserve">    //a) NR Source PSCell: Get PDCP COUNT.</w:t>
            </w:r>
          </w:p>
          <w:p w14:paraId="0D7E02C0" w14:textId="77777777" w:rsidR="00D20D35" w:rsidRDefault="00D20D35" w:rsidP="00A703B6">
            <w:r>
              <w:t xml:space="preserve">    //b) NR Target PSCell: Set PDCP COUNT.</w:t>
            </w:r>
          </w:p>
          <w:p w14:paraId="363C48CE" w14:textId="77777777" w:rsidR="00D20D35" w:rsidRDefault="00D20D35" w:rsidP="00A703B6">
            <w:r>
              <w:t xml:space="preserve">    //NOTE 1: No further sending/receiving of DRB data before the PSCell change is done.</w:t>
            </w:r>
          </w:p>
          <w:p w14:paraId="41C1E47F" w14:textId="77777777" w:rsidR="00D20D35" w:rsidRDefault="00D20D35" w:rsidP="00A703B6">
            <w:r>
              <w:t xml:space="preserve">    //NOTE 2: For AM DRBs the PDCP count is maintained. For SRB3 (if applied) and UM DRBs, the PDCP count is maintained or reset depending on the RRCReconfiguration message content.</w:t>
            </w:r>
          </w:p>
          <w:p w14:paraId="4667B7EC" w14:textId="77777777" w:rsidR="00D20D35" w:rsidRDefault="00D20D35" w:rsidP="00A703B6">
            <w:r>
              <w:t xml:space="preserve">    f_NR_SS_PdcpCount_</w:t>
            </w:r>
            <w:proofErr w:type="gramStart"/>
            <w:r>
              <w:t>Handover(</w:t>
            </w:r>
            <w:proofErr w:type="gramEnd"/>
            <w:r>
              <w:t>p_Source_PSCellId, p_Target_PSCellId, v_SS_TargetSCG_RadioBearerList, p_RBConfig_KeyChange);</w:t>
            </w:r>
          </w:p>
          <w:p w14:paraId="1407C622" w14:textId="77777777" w:rsidR="00D20D35" w:rsidRDefault="00D20D35" w:rsidP="00A703B6">
            <w:r>
              <w:t xml:space="preserve">    </w:t>
            </w:r>
          </w:p>
          <w:p w14:paraId="0948C153" w14:textId="77777777" w:rsidR="00D20D35" w:rsidRDefault="00D20D35" w:rsidP="00A703B6">
            <w:r>
              <w:t xml:space="preserve">    //3. NR Target PSCell: Inform the SS about the PSCell change and about the source cell id.</w:t>
            </w:r>
          </w:p>
          <w:p w14:paraId="472D3EC1" w14:textId="77777777" w:rsidR="00D20D35" w:rsidRDefault="00D20D35" w:rsidP="00A703B6">
            <w:r>
              <w:t xml:space="preserve">    f_NR_SS_</w:t>
            </w:r>
            <w:proofErr w:type="gramStart"/>
            <w:r>
              <w:t>PdcpHandoverCtrl(</w:t>
            </w:r>
            <w:proofErr w:type="gramEnd"/>
            <w:r>
              <w:t>p_Target_PSCellId, cas_NR_PdcpHandoverInit_REQ(p_Source_PSCellId, p_Target_PSCellId));</w:t>
            </w:r>
          </w:p>
          <w:p w14:paraId="2DCD5565" w14:textId="77777777" w:rsidR="00D20D35" w:rsidRDefault="00D20D35" w:rsidP="00A703B6">
            <w:r>
              <w:t xml:space="preserve">        </w:t>
            </w:r>
          </w:p>
          <w:p w14:paraId="3951D105" w14:textId="77777777" w:rsidR="00D20D35" w:rsidRDefault="00D20D35" w:rsidP="00A703B6">
            <w:r>
              <w:t xml:space="preserve">    //4. NR Target PSCell: Configure RACH procedure either dedicated or C-RNTI based.</w:t>
            </w:r>
          </w:p>
          <w:p w14:paraId="12CC71AE" w14:textId="77777777" w:rsidR="00D20D35" w:rsidRDefault="00D20D35" w:rsidP="00A703B6">
            <w:r>
              <w:t xml:space="preserve">    //NOTE 3: The FollowOnFlag is set to true in the ASP reconfiguring C-RNTI.</w:t>
            </w:r>
          </w:p>
          <w:p w14:paraId="4831D0EA" w14:textId="77777777" w:rsidR="00D20D35" w:rsidRDefault="00D20D35" w:rsidP="00A703B6">
            <w:r>
              <w:t xml:space="preserve">    f_NR_CellInfo_</w:t>
            </w:r>
            <w:proofErr w:type="gramStart"/>
            <w:r>
              <w:t>SetRNTI(</w:t>
            </w:r>
            <w:proofErr w:type="gramEnd"/>
            <w:r>
              <w:t>p_Target_PSCellId, p_RNTI_Value);</w:t>
            </w:r>
          </w:p>
          <w:p w14:paraId="3A287D65" w14:textId="77777777" w:rsidR="00D20D35" w:rsidRDefault="00D20D35" w:rsidP="00A703B6">
            <w:r>
              <w:t xml:space="preserve">    f_NR_SS_C_RNTI_</w:t>
            </w:r>
            <w:proofErr w:type="gramStart"/>
            <w:r>
              <w:t>Config(</w:t>
            </w:r>
            <w:proofErr w:type="gramEnd"/>
            <w:r>
              <w:t>p_Target_PSCellId, p_RNTI_Value, -, tsc_NoCnfReq, tsc_FollowOnFlag);</w:t>
            </w:r>
          </w:p>
          <w:p w14:paraId="3E5F641B" w14:textId="77777777" w:rsidR="00D20D35" w:rsidRDefault="00D20D35" w:rsidP="00A703B6">
            <w:r>
              <w:t xml:space="preserve">    f_NR_SS_</w:t>
            </w:r>
            <w:proofErr w:type="gramStart"/>
            <w:r>
              <w:t>RachProcedureConfigHO(</w:t>
            </w:r>
            <w:proofErr w:type="gramEnd"/>
            <w:r>
              <w:t>p_Target_PSCellId, v_RachProcedureConfig);</w:t>
            </w:r>
          </w:p>
          <w:p w14:paraId="6C904688" w14:textId="77777777" w:rsidR="00D20D35" w:rsidRDefault="00D20D35" w:rsidP="00A703B6">
            <w:r>
              <w:t xml:space="preserve">    </w:t>
            </w:r>
          </w:p>
          <w:p w14:paraId="75EED0BB" w14:textId="77777777" w:rsidR="00D20D35" w:rsidRDefault="00D20D35" w:rsidP="00A703B6">
            <w:r>
              <w:t xml:space="preserve">    //5. NR Target PSCell: Activate security.</w:t>
            </w:r>
          </w:p>
          <w:p w14:paraId="65CA838D" w14:textId="77777777" w:rsidR="00D20D35" w:rsidRDefault="00D20D35" w:rsidP="00A703B6">
            <w:r>
              <w:t xml:space="preserve">    if (isvalue(p_SK_Counter)) {</w:t>
            </w:r>
          </w:p>
          <w:p w14:paraId="2525AE89" w14:textId="77777777" w:rsidR="00D20D35" w:rsidRDefault="00D20D35" w:rsidP="00A703B6">
            <w:r>
              <w:t xml:space="preserve">        v_SecurityParams.SK_</w:t>
            </w:r>
            <w:proofErr w:type="gramStart"/>
            <w:r>
              <w:t>Counter :</w:t>
            </w:r>
            <w:proofErr w:type="gramEnd"/>
            <w:r>
              <w:t>= valueof(p_SK_Counter);</w:t>
            </w:r>
          </w:p>
          <w:p w14:paraId="31A59057" w14:textId="77777777" w:rsidR="00D20D35" w:rsidRDefault="00D20D35" w:rsidP="00A703B6">
            <w:r>
              <w:lastRenderedPageBreak/>
              <w:t xml:space="preserve">        v_</w:t>
            </w:r>
            <w:proofErr w:type="gramStart"/>
            <w:r>
              <w:t>SecurityParams :</w:t>
            </w:r>
            <w:proofErr w:type="gramEnd"/>
            <w:r>
              <w:t>= f_NR_Security_InitSCG(v_SecurityParams);</w:t>
            </w:r>
          </w:p>
          <w:p w14:paraId="379F39E4" w14:textId="77777777" w:rsidR="00D20D35" w:rsidRDefault="00D20D35" w:rsidP="00A703B6">
            <w:r>
              <w:t xml:space="preserve">        f_NR_Security_Set(v_SecurityParams);</w:t>
            </w:r>
          </w:p>
          <w:p w14:paraId="727CA2F6" w14:textId="77777777" w:rsidR="00D20D35" w:rsidRDefault="00D20D35" w:rsidP="00A703B6">
            <w:r>
              <w:t xml:space="preserve">    }</w:t>
            </w:r>
          </w:p>
          <w:p w14:paraId="3284ADFB" w14:textId="77777777" w:rsidR="00D20D35" w:rsidRDefault="00D20D35" w:rsidP="00A703B6">
            <w:r>
              <w:t xml:space="preserve">    v_SecurityParams.AS_Ciphering_</w:t>
            </w:r>
            <w:proofErr w:type="gramStart"/>
            <w:r>
              <w:t>S.ActTimeList</w:t>
            </w:r>
            <w:proofErr w:type="gramEnd"/>
            <w:r>
              <w:t xml:space="preserve"> := f_NR_RRC_CipherActTime_SCG(p_Target_PSCellId, v_SS_TargetSCG_RadioBearerList);</w:t>
            </w:r>
          </w:p>
          <w:p w14:paraId="27133E57" w14:textId="77777777" w:rsidR="00D20D35" w:rsidRDefault="00D20D35" w:rsidP="00A703B6">
            <w:r>
              <w:t xml:space="preserve">    f_NR_SS_RRC_EnableIntProt_</w:t>
            </w:r>
            <w:proofErr w:type="gramStart"/>
            <w:r>
              <w:t>CiphULandDL(</w:t>
            </w:r>
            <w:proofErr w:type="gramEnd"/>
            <w:r>
              <w:t>p_Target_PSCellId,</w:t>
            </w:r>
          </w:p>
          <w:p w14:paraId="284B6660" w14:textId="77777777" w:rsidR="00D20D35" w:rsidRDefault="00D20D35" w:rsidP="00A703B6">
            <w:r>
              <w:t xml:space="preserve">                                          v_SecurityParams.AS_Integrity_S,</w:t>
            </w:r>
          </w:p>
          <w:p w14:paraId="6FA33163" w14:textId="77777777" w:rsidR="00D20D35" w:rsidRDefault="00D20D35" w:rsidP="00A703B6">
            <w:r>
              <w:t xml:space="preserve">                                          v_SecurityParams.AS_Ciphering_S);</w:t>
            </w:r>
          </w:p>
          <w:p w14:paraId="62AA8BDD" w14:textId="77777777" w:rsidR="00D20D35" w:rsidRDefault="00D20D35" w:rsidP="00A703B6">
            <w:r>
              <w:t xml:space="preserve">                                          </w:t>
            </w:r>
          </w:p>
          <w:p w14:paraId="43C48283" w14:textId="77777777" w:rsidR="00D20D35" w:rsidRDefault="00D20D35" w:rsidP="00A703B6">
            <w:r>
              <w:t xml:space="preserve">    //6. NR Target PSCell: Configure UL grant configuration ("OnSR", default grant).</w:t>
            </w:r>
          </w:p>
          <w:p w14:paraId="64CFC4A3" w14:textId="77777777" w:rsidR="00D20D35" w:rsidRDefault="00D20D35" w:rsidP="00A703B6">
            <w:r>
              <w:t xml:space="preserve">    //NOTE 3: Unless explicitly specified </w:t>
            </w:r>
            <w:proofErr w:type="gramStart"/>
            <w:r>
              <w:t>UL</w:t>
            </w:r>
            <w:proofErr w:type="gramEnd"/>
            <w:r>
              <w:t xml:space="preserve"> grant configuration keeps configured as per default at the NR source cell.</w:t>
            </w:r>
          </w:p>
          <w:p w14:paraId="11B79462" w14:textId="77777777" w:rsidR="00D20D35" w:rsidRDefault="00D20D35" w:rsidP="00A703B6">
            <w:r>
              <w:t xml:space="preserve">    f_NR_ULGrantConfiguration_</w:t>
            </w:r>
            <w:proofErr w:type="gramStart"/>
            <w:r>
              <w:t>Start(</w:t>
            </w:r>
            <w:proofErr w:type="gramEnd"/>
            <w:r>
              <w:t>p_Target_PSCellId, -, -, -, -, cs_UL_GrantConfig_OnSR);</w:t>
            </w:r>
          </w:p>
          <w:p w14:paraId="4AC42E0C" w14:textId="77777777" w:rsidR="00D20D35" w:rsidRDefault="00D20D35" w:rsidP="00A703B6">
            <w:r>
              <w:t xml:space="preserve"> </w:t>
            </w:r>
          </w:p>
          <w:p w14:paraId="63274FE9" w14:textId="77777777" w:rsidR="00D20D35" w:rsidRDefault="00D20D35" w:rsidP="00A703B6">
            <w:r>
              <w:t xml:space="preserve">    //7. NR PCell: Send RRCReconfiguration.</w:t>
            </w:r>
          </w:p>
          <w:p w14:paraId="76317768" w14:textId="77777777" w:rsidR="00D20D35" w:rsidRDefault="00D20D35" w:rsidP="00A703B6">
            <w:r>
              <w:t xml:space="preserve">    //8. NR PCell: Receive RRCReconfigurationComplete.</w:t>
            </w:r>
          </w:p>
          <w:p w14:paraId="62BEC1D9" w14:textId="77777777" w:rsidR="00D20D35" w:rsidRDefault="00D20D35" w:rsidP="00A703B6">
            <w:r>
              <w:t xml:space="preserve">    v_</w:t>
            </w:r>
            <w:proofErr w:type="gramStart"/>
            <w:r>
              <w:t>Timing :</w:t>
            </w:r>
            <w:proofErr w:type="gramEnd"/>
            <w:r>
              <w:t>= f_NR_GetNextSendOccasion_DL(p_MCG_PCellId);</w:t>
            </w:r>
          </w:p>
          <w:p w14:paraId="4B1F7F6B" w14:textId="77777777" w:rsidR="00D20D35" w:rsidRDefault="00D20D35" w:rsidP="00A703B6">
            <w:r>
              <w:t xml:space="preserve">    f_NR_SendRRCReconfiguration (p_MCG_PCellId, tsc_NR_RbId_SRB1, -, v_V1530Ext, -, -, cs_TimingInfo_NR(v_Timing), false);</w:t>
            </w:r>
          </w:p>
          <w:p w14:paraId="126800B1" w14:textId="77777777" w:rsidR="00D20D35" w:rsidRDefault="00D20D35" w:rsidP="00A703B6">
            <w:r>
              <w:t xml:space="preserve">    </w:t>
            </w:r>
          </w:p>
          <w:p w14:paraId="3AEF5174" w14:textId="77777777" w:rsidR="00D20D35" w:rsidRDefault="00D20D35" w:rsidP="00A703B6">
            <w:r>
              <w:t xml:space="preserve">    //Reset RLC in MCG</w:t>
            </w:r>
          </w:p>
          <w:p w14:paraId="0A14B01A" w14:textId="77777777" w:rsidR="00D20D35" w:rsidRDefault="00D20D35" w:rsidP="00A703B6">
            <w:r>
              <w:t xml:space="preserve">    v_</w:t>
            </w:r>
            <w:proofErr w:type="gramStart"/>
            <w:r>
              <w:t>Timing :</w:t>
            </w:r>
            <w:proofErr w:type="gramEnd"/>
            <w:r>
              <w:t>= f_SubFrameTiming_AddMilliSeconds(v_Timing, 5);</w:t>
            </w:r>
          </w:p>
          <w:p w14:paraId="56B48A92" w14:textId="77777777" w:rsidR="00D20D35" w:rsidRDefault="00D20D35" w:rsidP="00A703B6">
            <w:r>
              <w:t xml:space="preserve">    f_NR_SS_SRBs_DRBs_</w:t>
            </w:r>
            <w:proofErr w:type="gramStart"/>
            <w:r>
              <w:t>Release(</w:t>
            </w:r>
            <w:proofErr w:type="gramEnd"/>
            <w:r>
              <w:t>p_MCG_PCellId, cs_TimingInfo_NR(v_Timing), v_SS_DrbToReleaseMCG);</w:t>
            </w:r>
          </w:p>
          <w:p w14:paraId="6734D48F" w14:textId="77777777" w:rsidR="00D20D35" w:rsidRDefault="00D20D35" w:rsidP="00A703B6">
            <w:r>
              <w:t xml:space="preserve">    v_</w:t>
            </w:r>
            <w:proofErr w:type="gramStart"/>
            <w:r>
              <w:t>Timing :</w:t>
            </w:r>
            <w:proofErr w:type="gramEnd"/>
            <w:r>
              <w:t>= f_SubFrameTiming_AddMilliSeconds(v_Timing, 5);   // add 5ms</w:t>
            </w:r>
          </w:p>
          <w:p w14:paraId="70CB63C3" w14:textId="77777777" w:rsidR="00D20D35" w:rsidRDefault="00D20D35" w:rsidP="00A703B6">
            <w:r>
              <w:t xml:space="preserve">    f_NR_SS_SRBs_DRBs_</w:t>
            </w:r>
            <w:proofErr w:type="gramStart"/>
            <w:r>
              <w:t>Config(</w:t>
            </w:r>
            <w:proofErr w:type="gramEnd"/>
            <w:r>
              <w:t>p_MCG_PCellId, cs_TimingInfo_NR(v_Timing), v_SS_MCG_RadioBearerList);</w:t>
            </w:r>
          </w:p>
          <w:p w14:paraId="45BF2CAC" w14:textId="77777777" w:rsidR="00D20D35" w:rsidRDefault="00D20D35" w:rsidP="00A703B6"/>
          <w:p w14:paraId="52218DA3" w14:textId="77777777" w:rsidR="00D20D35" w:rsidRDefault="00D20D35" w:rsidP="00A703B6">
            <w:r>
              <w:t xml:space="preserve">    SRB.receive(car_NR_SRB_RrcPdu_</w:t>
            </w:r>
            <w:proofErr w:type="gramStart"/>
            <w:r>
              <w:t>IND(</w:t>
            </w:r>
            <w:proofErr w:type="gramEnd"/>
            <w:r>
              <w:t>p_MCG_PCellId, tsc_NR_RbId_SRB1, cr_38508_RRCReconfigurationComplete(cr_RRCReconfigurationComplete_v1530(-, cr_RRCReconfigurationComplete_v1560(?)))));</w:t>
            </w:r>
          </w:p>
          <w:p w14:paraId="6C43872B" w14:textId="77777777" w:rsidR="00D20D35" w:rsidRDefault="00D20D35" w:rsidP="00A703B6"/>
          <w:p w14:paraId="75A57E78" w14:textId="77777777" w:rsidR="00D20D35" w:rsidRDefault="00D20D35" w:rsidP="00A703B6">
            <w:r>
              <w:t xml:space="preserve">    //9. NR Target PSCell: Inform the SS about completion of the PSCell change (e.g. to trigger PDCP STATUS REPORT PDU).</w:t>
            </w:r>
          </w:p>
          <w:p w14:paraId="68F1B98D" w14:textId="77777777" w:rsidR="00D20D35" w:rsidRDefault="00D20D35" w:rsidP="00A703B6">
            <w:r>
              <w:t xml:space="preserve">    f_NR_SS_</w:t>
            </w:r>
            <w:proofErr w:type="gramStart"/>
            <w:r>
              <w:t>PdcpHandoverCtrl(</w:t>
            </w:r>
            <w:proofErr w:type="gramEnd"/>
            <w:r>
              <w:t>p_Target_PSCellId, cas_NR_PdcpHandoverComplete_REQ(p_Target_PSCellId));</w:t>
            </w:r>
          </w:p>
          <w:p w14:paraId="1C684F16" w14:textId="77777777" w:rsidR="00D20D35" w:rsidRDefault="00D20D35" w:rsidP="00A703B6"/>
          <w:p w14:paraId="68AEB1F1" w14:textId="77777777" w:rsidR="00D20D35" w:rsidRDefault="00D20D35" w:rsidP="00A703B6">
            <w:r>
              <w:t xml:space="preserve">    //10. NR Source PSCell: Release SRB3 (if necessary) and DRBs.</w:t>
            </w:r>
          </w:p>
          <w:p w14:paraId="10ED582D" w14:textId="77777777" w:rsidR="00D20D35" w:rsidRDefault="00D20D35" w:rsidP="00A703B6">
            <w:r>
              <w:t xml:space="preserve">    f_NR_SS_</w:t>
            </w:r>
            <w:proofErr w:type="gramStart"/>
            <w:r>
              <w:t>CommonRadioBearerConfig(</w:t>
            </w:r>
            <w:proofErr w:type="gramEnd"/>
            <w:r>
              <w:t>p_Source_PSCellId, v_SourceSCG_RadioBearerToReleaseList);</w:t>
            </w:r>
          </w:p>
          <w:p w14:paraId="7C5C5FDB" w14:textId="77777777" w:rsidR="00D20D35" w:rsidRDefault="00D20D35" w:rsidP="00A703B6">
            <w:pPr>
              <w:ind w:firstLine="195"/>
            </w:pPr>
            <w:r>
              <w:lastRenderedPageBreak/>
              <w:t xml:space="preserve">   </w:t>
            </w:r>
            <w:proofErr w:type="gramStart"/>
            <w:r>
              <w:t xml:space="preserve">}   </w:t>
            </w:r>
            <w:proofErr w:type="gramEnd"/>
            <w:r>
              <w:t xml:space="preserve"> return false;</w:t>
            </w:r>
          </w:p>
          <w:p w14:paraId="7ED64685" w14:textId="77777777" w:rsidR="00D20D35" w:rsidRDefault="00D20D35" w:rsidP="00A703B6">
            <w:pPr>
              <w:ind w:firstLine="195"/>
            </w:pPr>
            <w:r>
              <w:t xml:space="preserve">  }</w:t>
            </w:r>
          </w:p>
          <w:p w14:paraId="7D5C6728" w14:textId="77777777" w:rsidR="00D20D35" w:rsidRDefault="00D20D35" w:rsidP="00A703B6">
            <w:pPr>
              <w:ind w:firstLine="195"/>
            </w:pPr>
          </w:p>
        </w:tc>
      </w:tr>
    </w:tbl>
    <w:p w14:paraId="3EF3FEB8" w14:textId="77777777" w:rsidR="00D20D35" w:rsidRPr="00441AF6" w:rsidRDefault="00D20D35" w:rsidP="00D20D35">
      <w:pPr>
        <w:rPr>
          <w:rFonts w:eastAsia="Calibri"/>
          <w:lang w:val="en-US"/>
        </w:rPr>
      </w:pPr>
    </w:p>
    <w:p w14:paraId="317FB8C1" w14:textId="77777777" w:rsidR="00D20D35" w:rsidRDefault="00D20D35" w:rsidP="00D20D3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D20D35" w14:paraId="4D2CBEEA" w14:textId="77777777" w:rsidTr="00A703B6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DF8AC6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>function f_NRDC_RRC_PSCellChange_InterCell_</w:t>
            </w:r>
            <w:proofErr w:type="gramStart"/>
            <w:r>
              <w:rPr>
                <w:lang w:eastAsia="zh-CN"/>
              </w:rPr>
              <w:t>SplitMCGReestablish( NR</w:t>
            </w:r>
            <w:proofErr w:type="gramEnd"/>
            <w:r>
              <w:rPr>
                <w:lang w:eastAsia="zh-CN"/>
              </w:rPr>
              <w:t>_CellId_Type    p_MCG_PCellId,</w:t>
            </w:r>
          </w:p>
          <w:p w14:paraId="19DB8C6C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NR_CellId_Type      p_Source_PSCellId,</w:t>
            </w:r>
          </w:p>
          <w:p w14:paraId="16A6D172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NR_CellId_Type      p_Target_PSCellId,</w:t>
            </w:r>
          </w:p>
          <w:p w14:paraId="18BDBD76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boolean             p_RBConfig_</w:t>
            </w:r>
            <w:proofErr w:type="gramStart"/>
            <w:r>
              <w:rPr>
                <w:lang w:eastAsia="zh-CN"/>
              </w:rPr>
              <w:t>KeyChange :</w:t>
            </w:r>
            <w:proofErr w:type="gramEnd"/>
            <w:r>
              <w:rPr>
                <w:lang w:eastAsia="zh-CN"/>
              </w:rPr>
              <w:t>= true,</w:t>
            </w:r>
          </w:p>
          <w:p w14:paraId="421A1070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RNTI_Value          p_RNTI_</w:t>
            </w:r>
            <w:proofErr w:type="gramStart"/>
            <w:r>
              <w:rPr>
                <w:lang w:eastAsia="zh-CN"/>
              </w:rPr>
              <w:t>Value :</w:t>
            </w:r>
            <w:proofErr w:type="gramEnd"/>
            <w:r>
              <w:rPr>
                <w:lang w:eastAsia="zh-CN"/>
              </w:rPr>
              <w:t>=  tsc_C_RNTI_Value3,</w:t>
            </w:r>
          </w:p>
          <w:p w14:paraId="7CF577D8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 template(omit) SK_</w:t>
            </w:r>
            <w:proofErr w:type="gramStart"/>
            <w:r>
              <w:rPr>
                <w:lang w:eastAsia="zh-CN"/>
              </w:rPr>
              <w:t>Counter  p</w:t>
            </w:r>
            <w:proofErr w:type="gramEnd"/>
            <w:r>
              <w:rPr>
                <w:lang w:eastAsia="zh-CN"/>
              </w:rPr>
              <w:t>_SK_Counter := omit</w:t>
            </w:r>
          </w:p>
          <w:p w14:paraId="70038D88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                        ) runs on NR5GC_PTC</w:t>
            </w:r>
          </w:p>
          <w:p w14:paraId="5359822E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 w14:paraId="2BE40E95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integer v_SCG_DRB_</w:t>
            </w:r>
            <w:proofErr w:type="gramStart"/>
            <w:r>
              <w:rPr>
                <w:lang w:eastAsia="zh-CN"/>
              </w:rPr>
              <w:t>Id :</w:t>
            </w:r>
            <w:proofErr w:type="gramEnd"/>
            <w:r>
              <w:rPr>
                <w:lang w:eastAsia="zh-CN"/>
              </w:rPr>
              <w:t>= f_NR_GetDefaultDRB_SCG();</w:t>
            </w:r>
          </w:p>
          <w:p w14:paraId="671024DF" w14:textId="77777777" w:rsidR="00D20D35" w:rsidRPr="00931777" w:rsidRDefault="00D20D35" w:rsidP="00A703B6">
            <w:pPr>
              <w:ind w:firstLine="195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931777">
              <w:rPr>
                <w:highlight w:val="yellow"/>
                <w:lang w:eastAsia="zh-CN"/>
              </w:rPr>
              <w:t>//@823142</w:t>
            </w:r>
          </w:p>
          <w:p w14:paraId="7163686F" w14:textId="77777777" w:rsidR="00D20D35" w:rsidRPr="00931777" w:rsidRDefault="00D20D35" w:rsidP="00A703B6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var template (value) SDAP_Config v_SDAP_ConfigSCG;</w:t>
            </w:r>
          </w:p>
          <w:p w14:paraId="0DAA59F9" w14:textId="77777777" w:rsidR="00D20D35" w:rsidRPr="00931777" w:rsidRDefault="00D20D35" w:rsidP="00A703B6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var template (value) SDAP_Configuration_Type v_SDAP_ConfigurationSCG;</w:t>
            </w:r>
          </w:p>
          <w:p w14:paraId="5B4A4B72" w14:textId="77777777" w:rsidR="00D20D35" w:rsidRPr="00931777" w:rsidRDefault="00D20D35" w:rsidP="00A703B6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</w:t>
            </w:r>
            <w:r w:rsidRPr="00931777">
              <w:rPr>
                <w:highlight w:val="yellow"/>
                <w:lang w:eastAsia="zh-CN"/>
              </w:rPr>
              <w:tab/>
              <w:t>var template (omit) GSM_MobilityInfo_Type v_GSM_</w:t>
            </w:r>
            <w:proofErr w:type="gramStart"/>
            <w:r w:rsidRPr="00931777">
              <w:rPr>
                <w:highlight w:val="yellow"/>
                <w:lang w:eastAsia="zh-CN"/>
              </w:rPr>
              <w:t>MobilityInfo :</w:t>
            </w:r>
            <w:proofErr w:type="gramEnd"/>
            <w:r w:rsidRPr="00931777">
              <w:rPr>
                <w:highlight w:val="yellow"/>
                <w:lang w:eastAsia="zh-CN"/>
              </w:rPr>
              <w:t>= f_Get_PDUSessionForDNNType(f_NR5GC_MobileInfo_GetSessionInfoList(), Internet_DNN);</w:t>
            </w:r>
          </w:p>
          <w:p w14:paraId="4C3D31C6" w14:textId="77777777" w:rsidR="00D20D35" w:rsidRDefault="00D20D35" w:rsidP="00A703B6">
            <w:pPr>
              <w:ind w:firstLine="195"/>
              <w:rPr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</w:t>
            </w:r>
            <w:r w:rsidRPr="00931777">
              <w:rPr>
                <w:highlight w:val="yellow"/>
                <w:lang w:eastAsia="zh-CN"/>
              </w:rPr>
              <w:tab/>
              <w:t>//@823142</w:t>
            </w:r>
          </w:p>
          <w:p w14:paraId="62AB5F34" w14:textId="77777777" w:rsidR="00D20D35" w:rsidRPr="008B3B10" w:rsidRDefault="00D20D35" w:rsidP="00A703B6">
            <w:r>
              <w:rPr>
                <w:lang w:eastAsia="zh-CN"/>
              </w:rPr>
              <w:t xml:space="preserve">    </w:t>
            </w:r>
            <w:r w:rsidRPr="008B3B10">
              <w:t>var template (value) NR_RadioBearer_Type v_SS_RadioBearerDRB_</w:t>
            </w:r>
            <w:proofErr w:type="gramStart"/>
            <w:r w:rsidRPr="008B3B10">
              <w:t>SCG :</w:t>
            </w:r>
            <w:proofErr w:type="gramEnd"/>
            <w:r w:rsidRPr="008B3B10">
              <w:t>= f_NR_GetRadioBearerConfig_FullAM(p_Target_PSCellId, v_SCG_DRB_Id);</w:t>
            </w:r>
          </w:p>
          <w:p w14:paraId="63704BC5" w14:textId="77777777" w:rsidR="00D20D35" w:rsidRDefault="00D20D35" w:rsidP="00A703B6">
            <w:r w:rsidRPr="008B3B10">
              <w:t xml:space="preserve">    var template (value) NR_RadioBearerList_Type v_SS_TargetSCG_</w:t>
            </w:r>
            <w:proofErr w:type="gramStart"/>
            <w:r w:rsidRPr="008B3B10">
              <w:t>RadioBearerList :</w:t>
            </w:r>
            <w:proofErr w:type="gramEnd"/>
            <w:r w:rsidRPr="008B3B10">
              <w:t>= {v_SS_RadioBearerDRB_SCG};</w:t>
            </w:r>
          </w:p>
          <w:p w14:paraId="6617A466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NR_RadioBearerList_Type v_SourceSCG_</w:t>
            </w:r>
            <w:proofErr w:type="gramStart"/>
            <w:r>
              <w:rPr>
                <w:lang w:eastAsia="zh-CN"/>
              </w:rPr>
              <w:t>RadioBearerToReleaseList :</w:t>
            </w:r>
            <w:proofErr w:type="gramEnd"/>
            <w:r>
              <w:rPr>
                <w:lang w:eastAsia="zh-CN"/>
              </w:rPr>
              <w:t>= {cs_NR_SS_DRB_Release(v_SCG_DRB_Id)};</w:t>
            </w:r>
          </w:p>
          <w:p w14:paraId="340AC31C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CellGroupConfig v_CellGroupConfigSCG;</w:t>
            </w:r>
          </w:p>
          <w:p w14:paraId="1BEBCBC9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RadioBearerConfig v_RadioBearerConfig2;</w:t>
            </w:r>
          </w:p>
          <w:p w14:paraId="3FF5A3DA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NR_RLC_BearerToAddModList_Type v_RLC_</w:t>
            </w:r>
            <w:proofErr w:type="gramStart"/>
            <w:r>
              <w:rPr>
                <w:lang w:eastAsia="zh-CN"/>
              </w:rPr>
              <w:t>BearerToAddModListMCG:=</w:t>
            </w:r>
            <w:proofErr w:type="gramEnd"/>
            <w:r>
              <w:rPr>
                <w:lang w:eastAsia="zh-CN"/>
              </w:rPr>
              <w:t xml:space="preserve"> f_NR5GC_GetExisting_BearerToAddModList(true_);</w:t>
            </w:r>
          </w:p>
          <w:p w14:paraId="4D9BC720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CellGroupConfig v_</w:t>
            </w:r>
            <w:proofErr w:type="gramStart"/>
            <w:r>
              <w:rPr>
                <w:lang w:eastAsia="zh-CN"/>
              </w:rPr>
              <w:t>CellGroupConfigMCG:=</w:t>
            </w:r>
            <w:proofErr w:type="gramEnd"/>
            <w:r>
              <w:rPr>
                <w:lang w:eastAsia="zh-CN"/>
              </w:rPr>
              <w:t xml:space="preserve"> cs_38508_CellGroupConfig(tsc_NR_CellGroupId_MCG, v_RLC_BearerToAddModListMCG );</w:t>
            </w:r>
          </w:p>
          <w:p w14:paraId="6C32E3CC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NR_RachProcedureConfig_Type v_</w:t>
            </w:r>
            <w:proofErr w:type="gramStart"/>
            <w:r>
              <w:rPr>
                <w:lang w:eastAsia="zh-CN"/>
              </w:rPr>
              <w:t>RachProcedureConfig :</w:t>
            </w:r>
            <w:proofErr w:type="gramEnd"/>
            <w:r>
              <w:rPr>
                <w:lang w:eastAsia="zh-CN"/>
              </w:rPr>
              <w:t>= f_NR_GetRACHProcedureConfigPSCell( p_Target_PSCellId, -);</w:t>
            </w:r>
          </w:p>
          <w:p w14:paraId="775A0CC1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NR_SecurityParams_Type v_</w:t>
            </w:r>
            <w:proofErr w:type="gramStart"/>
            <w:r>
              <w:rPr>
                <w:lang w:eastAsia="zh-CN"/>
              </w:rPr>
              <w:t>SecurityParams :</w:t>
            </w:r>
            <w:proofErr w:type="gramEnd"/>
            <w:r>
              <w:rPr>
                <w:lang w:eastAsia="zh-CN"/>
              </w:rPr>
              <w:t>= f_NR_Security_Get();</w:t>
            </w:r>
          </w:p>
          <w:p w14:paraId="54A84DDC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RRCReconfiguration_v1530_IEs v_V1530Ext;</w:t>
            </w:r>
          </w:p>
          <w:p w14:paraId="57BFD39A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IntegerList_Type v_SS_</w:t>
            </w:r>
            <w:proofErr w:type="gramStart"/>
            <w:r>
              <w:rPr>
                <w:lang w:eastAsia="zh-CN"/>
              </w:rPr>
              <w:t>DrbToReleaseMCG :</w:t>
            </w:r>
            <w:proofErr w:type="gramEnd"/>
            <w:r>
              <w:rPr>
                <w:lang w:eastAsia="zh-CN"/>
              </w:rPr>
              <w:t>= f_NR_GetActiveDRBs(p_MCG_PCellId);</w:t>
            </w:r>
          </w:p>
          <w:p w14:paraId="75259D40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var template (value) NR_DRBInfoList_Type v_MCG_</w:t>
            </w:r>
            <w:proofErr w:type="gramStart"/>
            <w:r>
              <w:rPr>
                <w:lang w:eastAsia="zh-CN"/>
              </w:rPr>
              <w:t>DRBInfoList :</w:t>
            </w:r>
            <w:proofErr w:type="gramEnd"/>
            <w:r>
              <w:rPr>
                <w:lang w:eastAsia="zh-CN"/>
              </w:rPr>
              <w:t>= f_NR5GC_MobileInfo_GetDRBInfoList();</w:t>
            </w:r>
          </w:p>
          <w:p w14:paraId="3F0E8614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template(omit) NR_RadioBearerList_Type v_SS_MCG_</w:t>
            </w:r>
            <w:proofErr w:type="gramStart"/>
            <w:r>
              <w:rPr>
                <w:lang w:eastAsia="zh-CN"/>
              </w:rPr>
              <w:t>RadioBearerList :</w:t>
            </w:r>
            <w:proofErr w:type="gramEnd"/>
            <w:r>
              <w:rPr>
                <w:lang w:eastAsia="zh-CN"/>
              </w:rPr>
              <w:t>= f_NR5GC_GetRadioBearerList(v_MCG_DRBInfoList, true);</w:t>
            </w:r>
          </w:p>
          <w:p w14:paraId="2B3A8169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boolean v_IsFR1_</w:t>
            </w:r>
            <w:proofErr w:type="gramStart"/>
            <w:r>
              <w:rPr>
                <w:lang w:eastAsia="zh-CN"/>
              </w:rPr>
              <w:t>SCG :</w:t>
            </w:r>
            <w:proofErr w:type="gramEnd"/>
            <w:r>
              <w:rPr>
                <w:lang w:eastAsia="zh-CN"/>
              </w:rPr>
              <w:t>= f_NR_CellInfo_GetIsFR1(p_Target_PSCellId);</w:t>
            </w:r>
          </w:p>
          <w:p w14:paraId="7E83724E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SubFrameTiming_Type v_Timing;</w:t>
            </w:r>
          </w:p>
          <w:p w14:paraId="13C52063" w14:textId="77777777" w:rsidR="00D20D35" w:rsidRPr="00931777" w:rsidRDefault="00D20D35" w:rsidP="00A703B6">
            <w:pPr>
              <w:ind w:firstLine="195"/>
              <w:rPr>
                <w:highlight w:val="yellow"/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931777">
              <w:rPr>
                <w:highlight w:val="yellow"/>
                <w:lang w:eastAsia="zh-CN"/>
              </w:rPr>
              <w:t>var template (value) QoS_Flow v_QoSFlow; //@823142</w:t>
            </w:r>
          </w:p>
          <w:p w14:paraId="0C7827CC" w14:textId="77777777" w:rsidR="00D20D35" w:rsidRPr="00931777" w:rsidRDefault="00D20D35" w:rsidP="00A703B6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    </w:t>
            </w:r>
          </w:p>
          <w:p w14:paraId="789B6891" w14:textId="77777777" w:rsidR="00D20D35" w:rsidRPr="00931777" w:rsidRDefault="00D20D35" w:rsidP="00A703B6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//@823142</w:t>
            </w:r>
          </w:p>
          <w:p w14:paraId="7D076A00" w14:textId="77777777" w:rsidR="00D20D35" w:rsidRPr="00931777" w:rsidRDefault="00D20D35" w:rsidP="00A703B6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if (isvalue(v_GSM_MobilityInfo)) {</w:t>
            </w:r>
          </w:p>
          <w:p w14:paraId="207A6E6C" w14:textId="77777777" w:rsidR="00D20D35" w:rsidRPr="00931777" w:rsidRDefault="00D20D35" w:rsidP="00A703B6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  v_</w:t>
            </w:r>
            <w:proofErr w:type="gramStart"/>
            <w:r w:rsidRPr="00931777">
              <w:rPr>
                <w:highlight w:val="yellow"/>
                <w:lang w:eastAsia="zh-CN"/>
              </w:rPr>
              <w:t>QoSFlow :</w:t>
            </w:r>
            <w:proofErr w:type="gramEnd"/>
            <w:r w:rsidRPr="00931777">
              <w:rPr>
                <w:highlight w:val="yellow"/>
                <w:lang w:eastAsia="zh-CN"/>
              </w:rPr>
              <w:t>= cs_QoS_Flow5;</w:t>
            </w:r>
          </w:p>
          <w:p w14:paraId="13EAF8C8" w14:textId="77777777" w:rsidR="00D20D35" w:rsidRPr="00931777" w:rsidRDefault="00D20D35" w:rsidP="00A703B6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  </w:t>
            </w:r>
            <w:proofErr w:type="gramStart"/>
            <w:r w:rsidRPr="00931777">
              <w:rPr>
                <w:highlight w:val="yellow"/>
                <w:lang w:eastAsia="zh-CN"/>
              </w:rPr>
              <w:t>v_QoSFlow.qfi :</w:t>
            </w:r>
            <w:proofErr w:type="gramEnd"/>
            <w:r w:rsidRPr="00931777">
              <w:rPr>
                <w:highlight w:val="yellow"/>
                <w:lang w:eastAsia="zh-CN"/>
              </w:rPr>
              <w:t>= '000101'B;  // QFI = 5</w:t>
            </w:r>
          </w:p>
          <w:p w14:paraId="3856D870" w14:textId="77777777" w:rsidR="00D20D35" w:rsidRPr="00931777" w:rsidRDefault="00D20D35" w:rsidP="00A703B6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  v_SDAP_</w:t>
            </w:r>
            <w:proofErr w:type="gramStart"/>
            <w:r w:rsidRPr="00931777">
              <w:rPr>
                <w:highlight w:val="yellow"/>
                <w:lang w:eastAsia="zh-CN"/>
              </w:rPr>
              <w:t>ConfigSCG :</w:t>
            </w:r>
            <w:proofErr w:type="gramEnd"/>
            <w:r w:rsidRPr="00931777">
              <w:rPr>
                <w:highlight w:val="yellow"/>
                <w:lang w:eastAsia="zh-CN"/>
              </w:rPr>
              <w:t>= cs_SDAP_Config(oct2int(valueof(v_GSM_MobilityInfo.SessionId)), false, {5});</w:t>
            </w:r>
          </w:p>
          <w:p w14:paraId="76BA1AF9" w14:textId="77777777" w:rsidR="00D20D35" w:rsidRPr="00931777" w:rsidRDefault="00D20D35" w:rsidP="00A703B6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  v_SDAP_</w:t>
            </w:r>
            <w:proofErr w:type="gramStart"/>
            <w:r w:rsidRPr="00931777">
              <w:rPr>
                <w:highlight w:val="yellow"/>
                <w:lang w:eastAsia="zh-CN"/>
              </w:rPr>
              <w:t>ConfigurationSCG:=</w:t>
            </w:r>
            <w:proofErr w:type="gramEnd"/>
            <w:r w:rsidRPr="00931777">
              <w:rPr>
                <w:highlight w:val="yellow"/>
                <w:lang w:eastAsia="zh-CN"/>
              </w:rPr>
              <w:t xml:space="preserve"> f_ReturnNR_SDAP_Configuration_FromSDAP_Config(valueof(v_SDAP_ConfigSCG));</w:t>
            </w:r>
          </w:p>
          <w:p w14:paraId="5CA9BDF0" w14:textId="77777777" w:rsidR="00D20D35" w:rsidRPr="00931777" w:rsidRDefault="00D20D35" w:rsidP="00A703B6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} else {</w:t>
            </w:r>
          </w:p>
          <w:p w14:paraId="76E88736" w14:textId="77777777" w:rsidR="00D20D35" w:rsidRPr="00931777" w:rsidRDefault="00D20D35" w:rsidP="00A703B6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    f_NR_</w:t>
            </w:r>
            <w:proofErr w:type="gramStart"/>
            <w:r w:rsidRPr="00931777">
              <w:rPr>
                <w:highlight w:val="yellow"/>
                <w:lang w:eastAsia="zh-CN"/>
              </w:rPr>
              <w:t>SetVerdictFailOrInconc(</w:t>
            </w:r>
            <w:proofErr w:type="gramEnd"/>
            <w:r w:rsidRPr="00931777">
              <w:rPr>
                <w:highlight w:val="yellow"/>
                <w:lang w:eastAsia="zh-CN"/>
              </w:rPr>
              <w:t>__FILE__, __LINE__, "No internet PDU session found to modify");</w:t>
            </w:r>
          </w:p>
          <w:p w14:paraId="51981974" w14:textId="77777777" w:rsidR="00D20D35" w:rsidRPr="00931777" w:rsidRDefault="00D20D35" w:rsidP="00A703B6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}</w:t>
            </w:r>
          </w:p>
          <w:p w14:paraId="53155447" w14:textId="77777777" w:rsidR="00D20D35" w:rsidRPr="00931777" w:rsidRDefault="00D20D35" w:rsidP="00A703B6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 v_SS_RadioBearerDRB_</w:t>
            </w:r>
            <w:proofErr w:type="gramStart"/>
            <w:r w:rsidRPr="00931777">
              <w:rPr>
                <w:highlight w:val="yellow"/>
                <w:lang w:eastAsia="zh-CN"/>
              </w:rPr>
              <w:t>SCG :</w:t>
            </w:r>
            <w:proofErr w:type="gramEnd"/>
            <w:r w:rsidRPr="00931777">
              <w:rPr>
                <w:highlight w:val="yellow"/>
                <w:lang w:eastAsia="zh-CN"/>
              </w:rPr>
              <w:t>= f_NR_GetRadioBearerConfig_FullAM(p_Target_PSCellId, v_SCG_DRB_Id,-,-,-,v_SDAP_ConfigurationSCG);</w:t>
            </w:r>
          </w:p>
          <w:p w14:paraId="744EF92A" w14:textId="77777777" w:rsidR="00D20D35" w:rsidRPr="00931777" w:rsidRDefault="00D20D35" w:rsidP="00A703B6">
            <w:pPr>
              <w:ind w:firstLine="195"/>
              <w:rPr>
                <w:highlight w:val="yellow"/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 v_SS_TargetSCG_</w:t>
            </w:r>
            <w:proofErr w:type="gramStart"/>
            <w:r w:rsidRPr="00931777">
              <w:rPr>
                <w:highlight w:val="yellow"/>
                <w:lang w:eastAsia="zh-CN"/>
              </w:rPr>
              <w:t>RadioBearerList :</w:t>
            </w:r>
            <w:proofErr w:type="gramEnd"/>
            <w:r w:rsidRPr="00931777">
              <w:rPr>
                <w:highlight w:val="yellow"/>
                <w:lang w:eastAsia="zh-CN"/>
              </w:rPr>
              <w:t>= {v_SS_RadioBearerDRB_SCG};</w:t>
            </w:r>
          </w:p>
          <w:p w14:paraId="14B9A424" w14:textId="77777777" w:rsidR="00D20D35" w:rsidRDefault="00D20D35" w:rsidP="00A703B6">
            <w:pPr>
              <w:ind w:firstLine="195"/>
              <w:rPr>
                <w:lang w:eastAsia="zh-CN"/>
              </w:rPr>
            </w:pPr>
            <w:r w:rsidRPr="00931777">
              <w:rPr>
                <w:highlight w:val="yellow"/>
                <w:lang w:eastAsia="zh-CN"/>
              </w:rPr>
              <w:t xml:space="preserve">    //@823142</w:t>
            </w:r>
          </w:p>
          <w:p w14:paraId="30DAB180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50D84CB9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//To include in RRCReconfiguration</w:t>
            </w:r>
          </w:p>
          <w:p w14:paraId="15042B27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</w:t>
            </w:r>
            <w:proofErr w:type="gramStart"/>
            <w:r>
              <w:rPr>
                <w:lang w:eastAsia="zh-CN"/>
              </w:rPr>
              <w:t>CellGroupConfigSCG :</w:t>
            </w:r>
            <w:proofErr w:type="gramEnd"/>
            <w:r>
              <w:rPr>
                <w:lang w:eastAsia="zh-CN"/>
              </w:rPr>
              <w:t>= f_NR_GetSCGConfigNRDC_SCG(p_Target_PSCellId, v_SCG_DRB_Id, p_RNTI_Value);</w:t>
            </w:r>
          </w:p>
          <w:p w14:paraId="5BF837C1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v_CellGroupConfigSCG.rlc_</w:t>
            </w:r>
            <w:proofErr w:type="gramStart"/>
            <w:r>
              <w:rPr>
                <w:lang w:eastAsia="zh-CN"/>
              </w:rPr>
              <w:t>BearerToAddModList[</w:t>
            </w:r>
            <w:proofErr w:type="gramEnd"/>
            <w:r>
              <w:rPr>
                <w:lang w:eastAsia="zh-CN"/>
              </w:rPr>
              <w:t>0].reestablishRLC := true_;</w:t>
            </w:r>
          </w:p>
          <w:p w14:paraId="5C7FD6FB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v_RadioBearerConfig</w:t>
            </w:r>
            <w:proofErr w:type="gramStart"/>
            <w:r>
              <w:rPr>
                <w:lang w:eastAsia="zh-CN"/>
              </w:rPr>
              <w:t>2 :</w:t>
            </w:r>
            <w:proofErr w:type="gramEnd"/>
            <w:r>
              <w:rPr>
                <w:lang w:eastAsia="zh-CN"/>
              </w:rPr>
              <w:t>= cs_NRDRB_SplitBearer(omit, v_SCG_DRB_Id, cs_NR_PDCP_Config_Split(cs_38508_PDCP_Config_DRB, omit, tsc_NR_CellGroupId_SCG), secondary, f_NR_AS_CipheringAlgorithm_Get(), f_NR_AS_IntegrityAlgorithm_Get());</w:t>
            </w:r>
          </w:p>
          <w:p w14:paraId="2F673C4B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v_V1530</w:t>
            </w:r>
            <w:proofErr w:type="gramStart"/>
            <w:r>
              <w:rPr>
                <w:lang w:eastAsia="zh-CN"/>
              </w:rPr>
              <w:t>Ext :</w:t>
            </w:r>
            <w:proofErr w:type="gramEnd"/>
            <w:r>
              <w:rPr>
                <w:lang w:eastAsia="zh-CN"/>
              </w:rPr>
              <w:t>= f_NRDC_BuildRRCReconfiguration_v1530( v_CellGroupConfigSCG, v_CellGroupConfigMCG, v_RadioBearerConfig2, -, p_SK_Counter );</w:t>
            </w:r>
          </w:p>
          <w:p w14:paraId="2680CC4F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362ABBFB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 Add SCG DRB configured in proxy (split SCG DRB)</w:t>
            </w:r>
          </w:p>
          <w:p w14:paraId="207A5863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v_SS_MCG_RadioBearerList[lengthof(v_SS_MCG_RadioBearerList)</w:t>
            </w:r>
            <w:proofErr w:type="gramStart"/>
            <w:r>
              <w:rPr>
                <w:lang w:eastAsia="zh-CN"/>
              </w:rPr>
              <w:t>] :</w:t>
            </w:r>
            <w:proofErr w:type="gramEnd"/>
            <w:r>
              <w:rPr>
                <w:lang w:eastAsia="zh-CN"/>
              </w:rPr>
              <w:t>= cs_NR_SS_DRB_Config(v_SCG_DRB_Id, cs_NR_PDCP_Configuration_Proxy(cs_RlcBearerRouting_NR(p_Target_PSCellId)), cs_NR_RlcBearerConfig_AM(v_IsFR1_SCG, -, f_NR_LogicalChannelId_DRB(v_SCG_DRB_Id)));</w:t>
            </w:r>
          </w:p>
          <w:p w14:paraId="109D9D64" w14:textId="77777777" w:rsidR="00D20D35" w:rsidRDefault="00D20D35" w:rsidP="00A703B6">
            <w:pPr>
              <w:ind w:firstLine="195"/>
              <w:rPr>
                <w:lang w:eastAsia="zh-CN"/>
              </w:rPr>
            </w:pPr>
          </w:p>
          <w:p w14:paraId="09ABCD7D" w14:textId="77777777" w:rsidR="00D20D35" w:rsidRDefault="00D20D35" w:rsidP="00A703B6">
            <w:pPr>
              <w:ind w:firstLine="195"/>
              <w:rPr>
                <w:lang w:eastAsia="zh-CN"/>
              </w:rPr>
            </w:pPr>
          </w:p>
          <w:p w14:paraId="1EF6E4D1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//1. NR Target PSCell: Configuration of SRB3 (if necessary) and DRBs</w:t>
            </w:r>
          </w:p>
          <w:p w14:paraId="00B4E671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</w:t>
            </w:r>
            <w:proofErr w:type="gramStart"/>
            <w:r>
              <w:rPr>
                <w:lang w:eastAsia="zh-CN"/>
              </w:rPr>
              <w:t>CommonRadioBearerConfig(</w:t>
            </w:r>
            <w:proofErr w:type="gramEnd"/>
            <w:r>
              <w:rPr>
                <w:lang w:eastAsia="zh-CN"/>
              </w:rPr>
              <w:t>p_Target_PSCellId, v_SS_TargetSCG_RadioBearerList);</w:t>
            </w:r>
          </w:p>
          <w:p w14:paraId="36F93F97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130942B9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 2. Transfer of the PDCP Count for DRBs and SRB3 (if necessary) from NR source to NR target PSCell:</w:t>
            </w:r>
          </w:p>
          <w:p w14:paraId="6551815B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//a) NR Source PSCell: Get PDCP COUNT.</w:t>
            </w:r>
          </w:p>
          <w:p w14:paraId="02DC6B36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//b) NR Target PSCell: Set PDCP COUNT.</w:t>
            </w:r>
          </w:p>
          <w:p w14:paraId="5D09A05A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//NOTE 1: No further sending/receiving of DRB data before the PSCell change is done.</w:t>
            </w:r>
          </w:p>
          <w:p w14:paraId="55597D34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//NOTE 2: For AM DRBs the PDCP count is maintained. For SRB3 (if applied) and UM DRBs, the PDCP count is maintained or reset depending on the RRCReconfiguration message content.</w:t>
            </w:r>
          </w:p>
          <w:p w14:paraId="652522EF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f_NR_SS_PdcpCount_</w:t>
            </w:r>
            <w:proofErr w:type="gramStart"/>
            <w:r>
              <w:rPr>
                <w:lang w:eastAsia="zh-CN"/>
              </w:rPr>
              <w:t>Handover(</w:t>
            </w:r>
            <w:proofErr w:type="gramEnd"/>
            <w:r>
              <w:rPr>
                <w:lang w:eastAsia="zh-CN"/>
              </w:rPr>
              <w:t>p_Source_PSCellId, p_Target_PSCellId, v_SS_TargetSCG_RadioBearerList, p_RBConfig_KeyChange);</w:t>
            </w:r>
          </w:p>
          <w:p w14:paraId="5CBA0C01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686B72C1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//3. NR Target PSCell: Inform the SS about the PSCell change and about the source cell id.</w:t>
            </w:r>
          </w:p>
          <w:p w14:paraId="7D1E41A2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</w:t>
            </w:r>
            <w:proofErr w:type="gramStart"/>
            <w:r>
              <w:rPr>
                <w:lang w:eastAsia="zh-CN"/>
              </w:rPr>
              <w:t>PdcpHandoverCtrl(</w:t>
            </w:r>
            <w:proofErr w:type="gramEnd"/>
            <w:r>
              <w:rPr>
                <w:lang w:eastAsia="zh-CN"/>
              </w:rPr>
              <w:t>p_Target_PSCellId, cas_NR_PdcpHandoverInit_REQ(p_Source_PSCellId, p_Target_PSCellId));</w:t>
            </w:r>
          </w:p>
          <w:p w14:paraId="0CC8D6CC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</w:t>
            </w:r>
          </w:p>
          <w:p w14:paraId="0FE4F5CD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//4. NR Target PSCell: Configure RACH procedure either dedicated or C-RNTI based.</w:t>
            </w:r>
          </w:p>
          <w:p w14:paraId="5DB67AF5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//NOTE 3: The FollowOnFlag is set to true in the ASP reconfiguring C-RNTI.</w:t>
            </w:r>
          </w:p>
          <w:p w14:paraId="3C97FFC4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f_NR_CellInfo_</w:t>
            </w:r>
            <w:proofErr w:type="gramStart"/>
            <w:r>
              <w:rPr>
                <w:lang w:eastAsia="zh-CN"/>
              </w:rPr>
              <w:t>SetRNTI(</w:t>
            </w:r>
            <w:proofErr w:type="gramEnd"/>
            <w:r>
              <w:rPr>
                <w:lang w:eastAsia="zh-CN"/>
              </w:rPr>
              <w:t>p_Target_PSCellId, p_RNTI_Value);</w:t>
            </w:r>
          </w:p>
          <w:p w14:paraId="2E3BD839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f_NR_SS_C_RNTI_</w:t>
            </w:r>
            <w:proofErr w:type="gramStart"/>
            <w:r>
              <w:rPr>
                <w:lang w:eastAsia="zh-CN"/>
              </w:rPr>
              <w:t>Config(</w:t>
            </w:r>
            <w:proofErr w:type="gramEnd"/>
            <w:r>
              <w:rPr>
                <w:lang w:eastAsia="zh-CN"/>
              </w:rPr>
              <w:t>p_Target_PSCellId, p_RNTI_Value, -, tsc_NoCnfReq, tsc_FollowOnFlag);</w:t>
            </w:r>
          </w:p>
          <w:p w14:paraId="48E2CA43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</w:t>
            </w:r>
            <w:proofErr w:type="gramStart"/>
            <w:r>
              <w:rPr>
                <w:lang w:eastAsia="zh-CN"/>
              </w:rPr>
              <w:t>RachProcedureConfigHO(</w:t>
            </w:r>
            <w:proofErr w:type="gramEnd"/>
            <w:r>
              <w:rPr>
                <w:lang w:eastAsia="zh-CN"/>
              </w:rPr>
              <w:t>p_Target_PSCellId, v_RachProcedureConfig);</w:t>
            </w:r>
          </w:p>
          <w:p w14:paraId="3F765816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3A1E2579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//5. NR Target PSCell: Activate security.</w:t>
            </w:r>
          </w:p>
          <w:p w14:paraId="319078DC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if (isvalue(p_SK_Counter)) {</w:t>
            </w:r>
          </w:p>
          <w:p w14:paraId="0E796AF7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v_SecurityParams.SK_</w:t>
            </w:r>
            <w:proofErr w:type="gramStart"/>
            <w:r>
              <w:rPr>
                <w:lang w:eastAsia="zh-CN"/>
              </w:rPr>
              <w:t>Counter :</w:t>
            </w:r>
            <w:proofErr w:type="gramEnd"/>
            <w:r>
              <w:rPr>
                <w:lang w:eastAsia="zh-CN"/>
              </w:rPr>
              <w:t>= valueof(p_SK_Counter);</w:t>
            </w:r>
          </w:p>
          <w:p w14:paraId="63092D71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v_</w:t>
            </w:r>
            <w:proofErr w:type="gramStart"/>
            <w:r>
              <w:rPr>
                <w:lang w:eastAsia="zh-CN"/>
              </w:rPr>
              <w:t>SecurityParams :</w:t>
            </w:r>
            <w:proofErr w:type="gramEnd"/>
            <w:r>
              <w:rPr>
                <w:lang w:eastAsia="zh-CN"/>
              </w:rPr>
              <w:t>= f_NR_Security_InitSCG(v_SecurityParams);</w:t>
            </w:r>
          </w:p>
          <w:p w14:paraId="72212C3A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f_NR_Security_Set(v_SecurityParams);</w:t>
            </w:r>
          </w:p>
          <w:p w14:paraId="7DAAA7A6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  <w:p w14:paraId="16EE91CE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v_SecurityParams.AS_Ciphering_</w:t>
            </w:r>
            <w:proofErr w:type="gramStart"/>
            <w:r>
              <w:rPr>
                <w:lang w:eastAsia="zh-CN"/>
              </w:rPr>
              <w:t>S.ActTimeList</w:t>
            </w:r>
            <w:proofErr w:type="gramEnd"/>
            <w:r>
              <w:rPr>
                <w:lang w:eastAsia="zh-CN"/>
              </w:rPr>
              <w:t xml:space="preserve"> := f_NR_RRC_CipherActTime_SCG(p_Target_PSCellId, v_SS_TargetSCG_RadioBearerList);</w:t>
            </w:r>
          </w:p>
          <w:p w14:paraId="595C411C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f_NR_SS_RRC_EnableIntProt_</w:t>
            </w:r>
            <w:proofErr w:type="gramStart"/>
            <w:r>
              <w:rPr>
                <w:lang w:eastAsia="zh-CN"/>
              </w:rPr>
              <w:t>CiphULandDL(</w:t>
            </w:r>
            <w:proofErr w:type="gramEnd"/>
            <w:r>
              <w:rPr>
                <w:lang w:eastAsia="zh-CN"/>
              </w:rPr>
              <w:t>p_Target_PSCellId,</w:t>
            </w:r>
          </w:p>
          <w:p w14:paraId="433AAEA1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v_SecurityParams.AS_Integrity_S,</w:t>
            </w:r>
          </w:p>
          <w:p w14:paraId="3D4A4010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v_SecurityParams.AS_Ciphering_S);</w:t>
            </w:r>
          </w:p>
          <w:p w14:paraId="64887D07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    </w:t>
            </w:r>
          </w:p>
          <w:p w14:paraId="63315FDD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//6. NR Target PSCell: Configure UL grant configuration ("OnSR", default grant).</w:t>
            </w:r>
          </w:p>
          <w:p w14:paraId="783797D2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 xml:space="preserve">    //NOTE 3: Unless explicitly specified </w:t>
            </w:r>
            <w:proofErr w:type="gramStart"/>
            <w:r>
              <w:rPr>
                <w:lang w:eastAsia="zh-CN"/>
              </w:rPr>
              <w:t>UL</w:t>
            </w:r>
            <w:proofErr w:type="gramEnd"/>
            <w:r>
              <w:rPr>
                <w:lang w:eastAsia="zh-CN"/>
              </w:rPr>
              <w:t xml:space="preserve"> grant configuration keeps configured as per default at the NR source cell.</w:t>
            </w:r>
          </w:p>
          <w:p w14:paraId="07C83AC5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f_NR_ULGrantConfiguration_</w:t>
            </w:r>
            <w:proofErr w:type="gramStart"/>
            <w:r>
              <w:rPr>
                <w:lang w:eastAsia="zh-CN"/>
              </w:rPr>
              <w:t>Start(</w:t>
            </w:r>
            <w:proofErr w:type="gramEnd"/>
            <w:r>
              <w:rPr>
                <w:lang w:eastAsia="zh-CN"/>
              </w:rPr>
              <w:t>p_Target_PSCellId, -, -, -, -, cs_UL_GrantConfig_OnSR);</w:t>
            </w:r>
          </w:p>
          <w:p w14:paraId="27834533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</w:t>
            </w:r>
          </w:p>
          <w:p w14:paraId="720280C1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//7. NR PCell: Send RRCReconfiguration.</w:t>
            </w:r>
          </w:p>
          <w:p w14:paraId="65125409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//8. NR PCell: Receive RRCReconfigurationComplete.</w:t>
            </w:r>
          </w:p>
          <w:p w14:paraId="0B2EDB14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</w:t>
            </w:r>
            <w:proofErr w:type="gramStart"/>
            <w:r>
              <w:rPr>
                <w:lang w:eastAsia="zh-CN"/>
              </w:rPr>
              <w:t>Timing :</w:t>
            </w:r>
            <w:proofErr w:type="gramEnd"/>
            <w:r>
              <w:rPr>
                <w:lang w:eastAsia="zh-CN"/>
              </w:rPr>
              <w:t>= f_NR_GetNextSendOccasion_DL(p_MCG_PCellId);</w:t>
            </w:r>
          </w:p>
          <w:p w14:paraId="1F9740C5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f_NR_SendRRCReconfiguration (p_MCG_PCellId, tsc_NR_RbId_SRB1, -, v_V1530Ext, -, -, cs_TimingInfo_NR(v_Timing), false);</w:t>
            </w:r>
          </w:p>
          <w:p w14:paraId="089C8961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</w:p>
          <w:p w14:paraId="784F1079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//Reset RLC in MCG</w:t>
            </w:r>
          </w:p>
          <w:p w14:paraId="0C37E1AE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</w:t>
            </w:r>
            <w:proofErr w:type="gramStart"/>
            <w:r>
              <w:rPr>
                <w:lang w:eastAsia="zh-CN"/>
              </w:rPr>
              <w:t>Timing :</w:t>
            </w:r>
            <w:proofErr w:type="gramEnd"/>
            <w:r>
              <w:rPr>
                <w:lang w:eastAsia="zh-CN"/>
              </w:rPr>
              <w:t>= f_SubFrameTiming_AddMilliSeconds(v_Timing, 5);</w:t>
            </w:r>
          </w:p>
          <w:p w14:paraId="56D97D18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f_NR_SS_SRBs_DRBs_</w:t>
            </w:r>
            <w:proofErr w:type="gramStart"/>
            <w:r>
              <w:rPr>
                <w:lang w:eastAsia="zh-CN"/>
              </w:rPr>
              <w:t>Release(</w:t>
            </w:r>
            <w:proofErr w:type="gramEnd"/>
            <w:r>
              <w:rPr>
                <w:lang w:eastAsia="zh-CN"/>
              </w:rPr>
              <w:t>p_MCG_PCellId, cs_TimingInfo_NR(v_Timing), v_SS_DrbToReleaseMCG);</w:t>
            </w:r>
          </w:p>
          <w:p w14:paraId="70A0D3FD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v_</w:t>
            </w:r>
            <w:proofErr w:type="gramStart"/>
            <w:r>
              <w:rPr>
                <w:lang w:eastAsia="zh-CN"/>
              </w:rPr>
              <w:t>Timing :</w:t>
            </w:r>
            <w:proofErr w:type="gramEnd"/>
            <w:r>
              <w:rPr>
                <w:lang w:eastAsia="zh-CN"/>
              </w:rPr>
              <w:t>= f_SubFrameTiming_AddMilliSeconds(v_Timing, 5);   // add 5ms</w:t>
            </w:r>
          </w:p>
          <w:p w14:paraId="64F17BAE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f_NR_SS_SRBs_DRBs_</w:t>
            </w:r>
            <w:proofErr w:type="gramStart"/>
            <w:r>
              <w:rPr>
                <w:lang w:eastAsia="zh-CN"/>
              </w:rPr>
              <w:t>Config(</w:t>
            </w:r>
            <w:proofErr w:type="gramEnd"/>
            <w:r>
              <w:rPr>
                <w:lang w:eastAsia="zh-CN"/>
              </w:rPr>
              <w:t>p_MCG_PCellId, cs_TimingInfo_NR(v_Timing), v_SS_MCG_RadioBearerList);</w:t>
            </w:r>
          </w:p>
          <w:p w14:paraId="1F22BC45" w14:textId="77777777" w:rsidR="00D20D35" w:rsidRDefault="00D20D35" w:rsidP="00A703B6">
            <w:pPr>
              <w:ind w:firstLine="195"/>
              <w:rPr>
                <w:lang w:eastAsia="zh-CN"/>
              </w:rPr>
            </w:pPr>
          </w:p>
          <w:p w14:paraId="129D78CA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SRB.receive(car_NR_SRB_RrcPdu_</w:t>
            </w:r>
            <w:proofErr w:type="gramStart"/>
            <w:r>
              <w:rPr>
                <w:lang w:eastAsia="zh-CN"/>
              </w:rPr>
              <w:t>IND(</w:t>
            </w:r>
            <w:proofErr w:type="gramEnd"/>
            <w:r>
              <w:rPr>
                <w:lang w:eastAsia="zh-CN"/>
              </w:rPr>
              <w:t>p_MCG_PCellId, tsc_NR_RbId_SRB1, cr_38508_RRCReconfigurationComplete(cr_RRCReconfigurationComplete_v1530(-, cr_RRCReconfigurationComplete_v1560(?)))));</w:t>
            </w:r>
          </w:p>
          <w:p w14:paraId="3E2F8911" w14:textId="77777777" w:rsidR="00D20D35" w:rsidRDefault="00D20D35" w:rsidP="00A703B6">
            <w:pPr>
              <w:ind w:firstLine="195"/>
              <w:rPr>
                <w:lang w:eastAsia="zh-CN"/>
              </w:rPr>
            </w:pPr>
          </w:p>
          <w:p w14:paraId="40AA270B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//9. NR Target PSCell: Inform the SS about completion of the PSCell change (e.g. to trigger PDCP STATUS REPORT PDU).</w:t>
            </w:r>
          </w:p>
          <w:p w14:paraId="5AA8B0FA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</w:t>
            </w:r>
            <w:proofErr w:type="gramStart"/>
            <w:r>
              <w:rPr>
                <w:lang w:eastAsia="zh-CN"/>
              </w:rPr>
              <w:t>PdcpHandoverCtrl(</w:t>
            </w:r>
            <w:proofErr w:type="gramEnd"/>
            <w:r>
              <w:rPr>
                <w:lang w:eastAsia="zh-CN"/>
              </w:rPr>
              <w:t>p_Target_PSCellId, cas_NR_PdcpHandoverComplete_REQ(p_Target_PSCellId));</w:t>
            </w:r>
          </w:p>
          <w:p w14:paraId="149A5AD0" w14:textId="77777777" w:rsidR="00D20D35" w:rsidRDefault="00D20D35" w:rsidP="00A703B6">
            <w:pPr>
              <w:ind w:firstLine="195"/>
              <w:rPr>
                <w:lang w:eastAsia="zh-CN"/>
              </w:rPr>
            </w:pPr>
          </w:p>
          <w:p w14:paraId="009A97F0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//10. NR Source PSCell: Release SRB3 (if necessary) and DRBs.</w:t>
            </w:r>
          </w:p>
          <w:p w14:paraId="45C37268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f_NR_SS_</w:t>
            </w:r>
            <w:proofErr w:type="gramStart"/>
            <w:r>
              <w:rPr>
                <w:lang w:eastAsia="zh-CN"/>
              </w:rPr>
              <w:t>CommonRadioBearerConfig(</w:t>
            </w:r>
            <w:proofErr w:type="gramEnd"/>
            <w:r>
              <w:rPr>
                <w:lang w:eastAsia="zh-CN"/>
              </w:rPr>
              <w:t>p_Source_PSCellId, v_SourceSCG_RadioBearerToReleaseList);</w:t>
            </w:r>
          </w:p>
          <w:p w14:paraId="7608DDAA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}</w:t>
            </w:r>
          </w:p>
        </w:tc>
      </w:tr>
    </w:tbl>
    <w:p w14:paraId="48A4F019" w14:textId="77777777" w:rsidR="00D20D35" w:rsidRPr="00441AF6" w:rsidRDefault="00D20D35" w:rsidP="00D20D35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7A9BC7CB" w14:textId="77777777" w:rsidR="00D20D35" w:rsidRDefault="00D20D35" w:rsidP="00D20D35">
      <w:pPr>
        <w:keepNext/>
        <w:keepLines/>
        <w:spacing w:before="180"/>
        <w:outlineLvl w:val="1"/>
        <w:rPr>
          <w:lang w:val="en-US" w:eastAsia="en-GB"/>
        </w:rPr>
      </w:pPr>
      <w:r w:rsidRPr="00E751F5">
        <w:rPr>
          <w:rFonts w:ascii="Arial" w:hAnsi="Arial" w:cs="Arial"/>
          <w:sz w:val="28"/>
          <w:szCs w:val="28"/>
          <w:lang w:eastAsia="x-none"/>
        </w:rPr>
        <w:t xml:space="preserve">Change </w:t>
      </w:r>
      <w:r>
        <w:rPr>
          <w:rFonts w:ascii="Arial" w:hAnsi="Arial" w:cs="Arial"/>
          <w:sz w:val="28"/>
          <w:szCs w:val="28"/>
          <w:lang w:eastAsia="x-none"/>
        </w:rPr>
        <w:t>3</w:t>
      </w:r>
    </w:p>
    <w:tbl>
      <w:tblPr>
        <w:tblW w:w="9645" w:type="dxa"/>
        <w:tblInd w:w="7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986"/>
        <w:gridCol w:w="7659"/>
      </w:tblGrid>
      <w:tr w:rsidR="00D20D35" w14:paraId="693EB509" w14:textId="77777777" w:rsidTr="00A703B6">
        <w:trPr>
          <w:trHeight w:val="447"/>
        </w:trPr>
        <w:tc>
          <w:tcPr>
            <w:tcW w:w="198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454CB959" w14:textId="77777777" w:rsidR="00D20D35" w:rsidRDefault="00D20D35" w:rsidP="00A703B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Function name</w:t>
            </w:r>
          </w:p>
        </w:tc>
        <w:tc>
          <w:tcPr>
            <w:tcW w:w="7654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B6F55E3" w14:textId="77777777" w:rsidR="00D20D35" w:rsidRDefault="00D20D35" w:rsidP="00A703B6">
            <w:pPr>
              <w:rPr>
                <w:sz w:val="22"/>
                <w:szCs w:val="22"/>
              </w:rPr>
            </w:pPr>
            <w:r>
              <w:rPr>
                <w:lang w:eastAsia="zh-CN"/>
              </w:rPr>
              <w:t>f_NR5GC_GetRadioBearerList</w:t>
            </w:r>
            <w:r w:rsidRPr="0049287B">
              <w:rPr>
                <w:rFonts w:ascii="Arial" w:hAnsi="Arial" w:cs="Arial"/>
                <w:lang w:val="en-SG"/>
              </w:rPr>
              <w:t xml:space="preserve"> ()</w:t>
            </w:r>
          </w:p>
        </w:tc>
      </w:tr>
      <w:tr w:rsidR="00D20D35" w14:paraId="7B4EFC57" w14:textId="77777777" w:rsidTr="00A703B6">
        <w:trPr>
          <w:trHeight w:val="452"/>
        </w:trPr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5B416BA" w14:textId="77777777" w:rsidR="00D20D35" w:rsidRDefault="00D20D35" w:rsidP="00A703B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Reason for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8D8AC19" w14:textId="54A8F7D8" w:rsidR="00D20D35" w:rsidRPr="00550365" w:rsidRDefault="00D20D35" w:rsidP="00D20D35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If any bearer in the </w:t>
            </w:r>
            <w:r w:rsidR="003717A4">
              <w:t>p_DrbInfoList has DC_SCG = true, there will be an unintiialised entry in the returned list.</w:t>
            </w:r>
          </w:p>
        </w:tc>
      </w:tr>
      <w:tr w:rsidR="00D20D35" w14:paraId="1BD40172" w14:textId="77777777" w:rsidTr="00A703B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0339DD4" w14:textId="77777777" w:rsidR="00D20D35" w:rsidRDefault="00D20D35" w:rsidP="00A703B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Summary of change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773A8A2E" w14:textId="605283B2" w:rsidR="00D20D35" w:rsidRDefault="003717A4" w:rsidP="00A703B6">
            <w:pPr>
              <w:pStyle w:val="CRCoverPage"/>
              <w:spacing w:after="0"/>
              <w:rPr>
                <w:lang w:val="en-SG"/>
              </w:rPr>
            </w:pPr>
            <w:r>
              <w:rPr>
                <w:lang w:val="en-SG"/>
              </w:rPr>
              <w:t>Use a separate variable to index the output list, for the case where an entry in the input list is skipped</w:t>
            </w:r>
          </w:p>
        </w:tc>
      </w:tr>
      <w:tr w:rsidR="00D20D35" w14:paraId="1D602327" w14:textId="77777777" w:rsidTr="00A703B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2F483A46" w14:textId="77777777" w:rsidR="00D20D35" w:rsidRDefault="00D20D35" w:rsidP="00A703B6">
            <w:pPr>
              <w:spacing w:before="40" w:after="40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>TTCN module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0F04A54" w14:textId="77777777" w:rsidR="00D20D35" w:rsidRDefault="00D20D35" w:rsidP="00A703B6">
            <w:pPr>
              <w:rPr>
                <w:rFonts w:ascii="Arial" w:hAnsi="Arial" w:cs="Arial"/>
              </w:rPr>
            </w:pPr>
            <w:r>
              <w:t>NR5GC_RRCSteps</w:t>
            </w:r>
            <w:r w:rsidRPr="0044285E">
              <w:rPr>
                <w:rFonts w:ascii="Arial" w:hAnsi="Arial" w:cs="Arial"/>
                <w:lang w:val="en-SG"/>
              </w:rPr>
              <w:t>.ttcn</w:t>
            </w:r>
          </w:p>
        </w:tc>
      </w:tr>
      <w:tr w:rsidR="00D20D35" w14:paraId="3252CBC9" w14:textId="77777777" w:rsidTr="00A703B6">
        <w:tc>
          <w:tcPr>
            <w:tcW w:w="1985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hideMark/>
          </w:tcPr>
          <w:p w14:paraId="0C315036" w14:textId="77777777" w:rsidR="00D20D35" w:rsidRPr="00C800BB" w:rsidRDefault="00D20D35" w:rsidP="00A703B6">
            <w:pPr>
              <w:spacing w:before="40" w:after="40"/>
              <w:rPr>
                <w:rFonts w:ascii="Arial" w:hAnsi="Arial" w:cs="Arial"/>
                <w:b/>
                <w:bCs/>
                <w:highlight w:val="cyan"/>
              </w:rPr>
            </w:pPr>
            <w:r w:rsidRPr="00C800BB">
              <w:rPr>
                <w:rFonts w:ascii="Arial" w:hAnsi="Arial" w:cs="Arial"/>
                <w:b/>
                <w:bCs/>
                <w:highlight w:val="cyan"/>
              </w:rPr>
              <w:lastRenderedPageBreak/>
              <w:t>MCC160 Comment</w:t>
            </w:r>
          </w:p>
        </w:tc>
        <w:tc>
          <w:tcPr>
            <w:tcW w:w="765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14:paraId="5ADED9B5" w14:textId="0DFBB43F" w:rsidR="00D20D35" w:rsidRPr="00C800BB" w:rsidRDefault="00C800BB" w:rsidP="00A703B6">
            <w:pPr>
              <w:rPr>
                <w:rFonts w:ascii="Arial" w:hAnsi="Arial" w:cs="Arial"/>
                <w:highlight w:val="cyan"/>
              </w:rPr>
            </w:pPr>
            <w:r w:rsidRPr="00C800BB">
              <w:rPr>
                <w:rFonts w:ascii="Arial" w:hAnsi="Arial" w:cs="Arial"/>
                <w:highlight w:val="cyan"/>
              </w:rPr>
              <w:t>Accepted</w:t>
            </w:r>
          </w:p>
        </w:tc>
      </w:tr>
    </w:tbl>
    <w:p w14:paraId="2D60A3B4" w14:textId="77777777" w:rsidR="00D20D35" w:rsidRPr="00441AF6" w:rsidRDefault="00D20D35" w:rsidP="00D20D35">
      <w:pPr>
        <w:rPr>
          <w:rFonts w:eastAsia="Calibri"/>
          <w:lang w:val="en-US"/>
        </w:rPr>
      </w:pPr>
    </w:p>
    <w:p w14:paraId="6F750761" w14:textId="77777777" w:rsidR="00D20D35" w:rsidRDefault="00D20D35" w:rsidP="00D20D3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Before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D20D35" w14:paraId="2E6B9A62" w14:textId="77777777" w:rsidTr="00A703B6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A91004" w14:textId="77777777" w:rsidR="00D20D35" w:rsidRDefault="00D20D35" w:rsidP="00A703B6">
            <w:pPr>
              <w:ind w:firstLine="195"/>
            </w:pPr>
          </w:p>
          <w:p w14:paraId="2BD86C5B" w14:textId="77777777" w:rsidR="00D20D35" w:rsidRDefault="00D20D35" w:rsidP="00A703B6">
            <w:pPr>
              <w:ind w:firstLine="195"/>
            </w:pPr>
            <w:r>
              <w:t xml:space="preserve">  function f_NR5GC_</w:t>
            </w:r>
            <w:proofErr w:type="gramStart"/>
            <w:r>
              <w:t>GetRadioBearerList(</w:t>
            </w:r>
            <w:proofErr w:type="gramEnd"/>
            <w:r>
              <w:t>template (value) NR_DRBInfoList_Type  p_DrbInfoList,</w:t>
            </w:r>
          </w:p>
          <w:p w14:paraId="28C19F20" w14:textId="77777777" w:rsidR="00D20D35" w:rsidRDefault="00D20D35" w:rsidP="00A703B6">
            <w:pPr>
              <w:ind w:firstLine="195"/>
            </w:pPr>
            <w:r>
              <w:t xml:space="preserve">                                      boolean p_ExcludeSCG_</w:t>
            </w:r>
            <w:proofErr w:type="gramStart"/>
            <w:r>
              <w:t>DRB :</w:t>
            </w:r>
            <w:proofErr w:type="gramEnd"/>
            <w:r>
              <w:t>= false</w:t>
            </w:r>
          </w:p>
          <w:p w14:paraId="27024DB7" w14:textId="77777777" w:rsidR="00D20D35" w:rsidRDefault="00D20D35" w:rsidP="00A703B6">
            <w:pPr>
              <w:ind w:firstLine="195"/>
            </w:pPr>
            <w:r>
              <w:t xml:space="preserve">                                      ) return template (value) NR_RadioBearerList_Type</w:t>
            </w:r>
          </w:p>
          <w:p w14:paraId="1E6C3D13" w14:textId="77777777" w:rsidR="00D20D35" w:rsidRDefault="00D20D35" w:rsidP="00A703B6">
            <w:pPr>
              <w:ind w:firstLine="195"/>
            </w:pPr>
            <w:r>
              <w:t xml:space="preserve">  {</w:t>
            </w:r>
          </w:p>
          <w:p w14:paraId="396FC257" w14:textId="77777777" w:rsidR="00D20D35" w:rsidRDefault="00D20D35" w:rsidP="00A703B6">
            <w:pPr>
              <w:ind w:firstLine="195"/>
            </w:pPr>
            <w:r>
              <w:t xml:space="preserve">    var template (value) NR_RadioBearerList_Type v_RadioBearerList;</w:t>
            </w:r>
          </w:p>
          <w:p w14:paraId="0F7F658A" w14:textId="77777777" w:rsidR="00D20D35" w:rsidRDefault="00D20D35" w:rsidP="00A703B6">
            <w:pPr>
              <w:ind w:firstLine="195"/>
            </w:pPr>
            <w:r>
              <w:t xml:space="preserve">    var integer i;</w:t>
            </w:r>
          </w:p>
          <w:p w14:paraId="2567221F" w14:textId="77777777" w:rsidR="00D20D35" w:rsidRDefault="00D20D35" w:rsidP="00A703B6">
            <w:pPr>
              <w:ind w:firstLine="195"/>
            </w:pPr>
            <w:r>
              <w:t xml:space="preserve">    for (</w:t>
            </w:r>
            <w:proofErr w:type="gramStart"/>
            <w:r>
              <w:t>i:=</w:t>
            </w:r>
            <w:proofErr w:type="gramEnd"/>
            <w:r>
              <w:t xml:space="preserve"> 0; i &lt; lengthof(p_DrbInfoList); i:=i+1) {</w:t>
            </w:r>
          </w:p>
          <w:p w14:paraId="0094C194" w14:textId="77777777" w:rsidR="00D20D35" w:rsidRDefault="00D20D35" w:rsidP="00A703B6">
            <w:pPr>
              <w:ind w:firstLine="195"/>
            </w:pPr>
            <w:r>
              <w:t xml:space="preserve">        if (</w:t>
            </w:r>
            <w:proofErr w:type="gramStart"/>
            <w:r>
              <w:t>not(</w:t>
            </w:r>
            <w:proofErr w:type="gramEnd"/>
            <w:r>
              <w:t>p_ExcludeSCG_DRB and valueof(p_DrbInfoList[i].DC_SCG) == false)) {</w:t>
            </w:r>
          </w:p>
          <w:p w14:paraId="65D2F4B9" w14:textId="77777777" w:rsidR="00D20D35" w:rsidRDefault="00D20D35" w:rsidP="00A703B6">
            <w:pPr>
              <w:ind w:firstLine="195"/>
            </w:pPr>
            <w:r>
              <w:t xml:space="preserve">            </w:t>
            </w:r>
            <w:r w:rsidRPr="00D826A5">
              <w:rPr>
                <w:highlight w:val="yellow"/>
              </w:rPr>
              <w:t>v_RadioBearerList[i</w:t>
            </w:r>
            <w:proofErr w:type="gramStart"/>
            <w:r w:rsidRPr="00D826A5">
              <w:rPr>
                <w:highlight w:val="yellow"/>
              </w:rPr>
              <w:t>] :</w:t>
            </w:r>
            <w:proofErr w:type="gramEnd"/>
            <w:r w:rsidRPr="00D826A5">
              <w:rPr>
                <w:highlight w:val="yellow"/>
              </w:rPr>
              <w:t>=  p_DrbInfoList[i].SS_Config;</w:t>
            </w:r>
            <w:r>
              <w:t xml:space="preserve"> </w:t>
            </w:r>
          </w:p>
          <w:p w14:paraId="6903529E" w14:textId="77777777" w:rsidR="00D20D35" w:rsidRDefault="00D20D35" w:rsidP="00A703B6">
            <w:pPr>
              <w:ind w:firstLine="195"/>
            </w:pPr>
            <w:r>
              <w:t xml:space="preserve">        }</w:t>
            </w:r>
          </w:p>
          <w:p w14:paraId="3F8574E7" w14:textId="77777777" w:rsidR="00D20D35" w:rsidRDefault="00D20D35" w:rsidP="00A703B6">
            <w:pPr>
              <w:ind w:firstLine="195"/>
            </w:pPr>
            <w:r>
              <w:t xml:space="preserve">    }</w:t>
            </w:r>
          </w:p>
          <w:p w14:paraId="7DE2A545" w14:textId="77777777" w:rsidR="00D20D35" w:rsidRDefault="00D20D35" w:rsidP="00A703B6">
            <w:pPr>
              <w:ind w:firstLine="195"/>
            </w:pPr>
            <w:r>
              <w:t xml:space="preserve">    return v_RadioBearerList;</w:t>
            </w:r>
          </w:p>
          <w:p w14:paraId="7AEB42B9" w14:textId="77777777" w:rsidR="00D20D35" w:rsidRDefault="00D20D35" w:rsidP="00A703B6">
            <w:pPr>
              <w:ind w:firstLine="195"/>
            </w:pPr>
            <w:r>
              <w:t xml:space="preserve">  } </w:t>
            </w:r>
          </w:p>
        </w:tc>
      </w:tr>
    </w:tbl>
    <w:p w14:paraId="710E8015" w14:textId="77777777" w:rsidR="00D20D35" w:rsidRPr="00441AF6" w:rsidRDefault="00D20D35" w:rsidP="00D20D35">
      <w:pPr>
        <w:rPr>
          <w:rFonts w:eastAsia="Calibri"/>
          <w:lang w:val="en-US"/>
        </w:rPr>
      </w:pPr>
    </w:p>
    <w:p w14:paraId="5454A7B4" w14:textId="77777777" w:rsidR="00D20D35" w:rsidRDefault="00D20D35" w:rsidP="00D20D35">
      <w:pPr>
        <w:rPr>
          <w:rFonts w:ascii="Calibri" w:hAnsi="Calibri" w:cs="Calibri"/>
          <w:sz w:val="22"/>
          <w:szCs w:val="22"/>
          <w:lang w:val="en-US"/>
        </w:rPr>
      </w:pPr>
      <w:r>
        <w:rPr>
          <w:lang w:val="en-US"/>
        </w:rPr>
        <w:t>After Change</w:t>
      </w: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619"/>
      </w:tblGrid>
      <w:tr w:rsidR="00D20D35" w14:paraId="43A6A64D" w14:textId="77777777" w:rsidTr="00A703B6">
        <w:tc>
          <w:tcPr>
            <w:tcW w:w="9855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28AD1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function f_NR5GC_</w:t>
            </w:r>
            <w:proofErr w:type="gramStart"/>
            <w:r>
              <w:rPr>
                <w:lang w:eastAsia="zh-CN"/>
              </w:rPr>
              <w:t>GetRadioBearerList(</w:t>
            </w:r>
            <w:proofErr w:type="gramEnd"/>
            <w:r>
              <w:rPr>
                <w:lang w:eastAsia="zh-CN"/>
              </w:rPr>
              <w:t>template (value) NR_DRBInfoList_Type  p_DrbInfoList,</w:t>
            </w:r>
          </w:p>
          <w:p w14:paraId="32845961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boolean p_ExcludeSCG_</w:t>
            </w:r>
            <w:proofErr w:type="gramStart"/>
            <w:r>
              <w:rPr>
                <w:lang w:eastAsia="zh-CN"/>
              </w:rPr>
              <w:t>DRB :</w:t>
            </w:r>
            <w:proofErr w:type="gramEnd"/>
            <w:r>
              <w:rPr>
                <w:lang w:eastAsia="zh-CN"/>
              </w:rPr>
              <w:t>= false</w:t>
            </w:r>
          </w:p>
          <w:p w14:paraId="1A65B5D5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                          ) return template (value) NR_RadioBearerList_Type</w:t>
            </w:r>
          </w:p>
          <w:p w14:paraId="4AFD6CD1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{</w:t>
            </w:r>
          </w:p>
          <w:p w14:paraId="77446FDB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template (value) NR_RadioBearerList_Type v_RadioBearerList;</w:t>
            </w:r>
          </w:p>
          <w:p w14:paraId="17840DE9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var integer i;</w:t>
            </w:r>
          </w:p>
          <w:p w14:paraId="4016661B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</w:t>
            </w:r>
            <w:r w:rsidRPr="00D826A5">
              <w:rPr>
                <w:highlight w:val="yellow"/>
                <w:lang w:eastAsia="zh-CN"/>
              </w:rPr>
              <w:t xml:space="preserve">var integer </w:t>
            </w:r>
            <w:proofErr w:type="gramStart"/>
            <w:r w:rsidRPr="00D826A5">
              <w:rPr>
                <w:highlight w:val="yellow"/>
                <w:lang w:eastAsia="zh-CN"/>
              </w:rPr>
              <w:t>k :</w:t>
            </w:r>
            <w:proofErr w:type="gramEnd"/>
            <w:r w:rsidRPr="00D826A5">
              <w:rPr>
                <w:highlight w:val="yellow"/>
                <w:lang w:eastAsia="zh-CN"/>
              </w:rPr>
              <w:t>=0; //823142</w:t>
            </w:r>
          </w:p>
          <w:p w14:paraId="3657F812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for (</w:t>
            </w:r>
            <w:proofErr w:type="gramStart"/>
            <w:r>
              <w:rPr>
                <w:lang w:eastAsia="zh-CN"/>
              </w:rPr>
              <w:t>i:=</w:t>
            </w:r>
            <w:proofErr w:type="gramEnd"/>
            <w:r>
              <w:rPr>
                <w:lang w:eastAsia="zh-CN"/>
              </w:rPr>
              <w:t xml:space="preserve"> 0; i &lt; lengthof(p_DrbInfoList); i:=i+1) {</w:t>
            </w:r>
          </w:p>
          <w:p w14:paraId="67D49158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if (</w:t>
            </w:r>
            <w:proofErr w:type="gramStart"/>
            <w:r>
              <w:rPr>
                <w:lang w:eastAsia="zh-CN"/>
              </w:rPr>
              <w:t>not(</w:t>
            </w:r>
            <w:proofErr w:type="gramEnd"/>
            <w:r>
              <w:rPr>
                <w:lang w:eastAsia="zh-CN"/>
              </w:rPr>
              <w:t>p_ExcludeSCG_DRB and valueof(p_DrbInfoList[i].DC_SCG) == false)) {</w:t>
            </w:r>
          </w:p>
          <w:p w14:paraId="60D8CFC2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v_RadioBearerList[</w:t>
            </w:r>
            <w:r w:rsidRPr="00D826A5">
              <w:rPr>
                <w:highlight w:val="yellow"/>
                <w:lang w:eastAsia="zh-CN"/>
              </w:rPr>
              <w:t>k</w:t>
            </w:r>
            <w:proofErr w:type="gramStart"/>
            <w:r>
              <w:rPr>
                <w:lang w:eastAsia="zh-CN"/>
              </w:rPr>
              <w:t>] :</w:t>
            </w:r>
            <w:proofErr w:type="gramEnd"/>
            <w:r>
              <w:rPr>
                <w:lang w:eastAsia="zh-CN"/>
              </w:rPr>
              <w:t>=  p_DrbInfoList[i].SS_Config; //823142</w:t>
            </w:r>
          </w:p>
          <w:p w14:paraId="78A729CD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    </w:t>
            </w:r>
            <w:proofErr w:type="gramStart"/>
            <w:r w:rsidRPr="00D826A5">
              <w:rPr>
                <w:highlight w:val="yellow"/>
                <w:lang w:eastAsia="zh-CN"/>
              </w:rPr>
              <w:t>k :</w:t>
            </w:r>
            <w:proofErr w:type="gramEnd"/>
            <w:r w:rsidRPr="00D826A5">
              <w:rPr>
                <w:highlight w:val="yellow"/>
                <w:lang w:eastAsia="zh-CN"/>
              </w:rPr>
              <w:t>= k+1;</w:t>
            </w:r>
          </w:p>
          <w:p w14:paraId="3FFBA5FE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    }</w:t>
            </w:r>
          </w:p>
          <w:p w14:paraId="341BD951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}</w:t>
            </w:r>
          </w:p>
          <w:p w14:paraId="2B6CBC50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  return v_RadioBearerList;</w:t>
            </w:r>
          </w:p>
          <w:p w14:paraId="05811245" w14:textId="77777777" w:rsidR="00D20D35" w:rsidRDefault="00D20D35" w:rsidP="00A703B6">
            <w:pPr>
              <w:ind w:firstLine="195"/>
              <w:rPr>
                <w:lang w:eastAsia="zh-CN"/>
              </w:rPr>
            </w:pPr>
            <w:r>
              <w:rPr>
                <w:lang w:eastAsia="zh-CN"/>
              </w:rPr>
              <w:t xml:space="preserve">  } </w:t>
            </w:r>
          </w:p>
        </w:tc>
      </w:tr>
    </w:tbl>
    <w:p w14:paraId="6B46AB84" w14:textId="77777777" w:rsidR="00D20D35" w:rsidRPr="00441AF6" w:rsidRDefault="00D20D35" w:rsidP="00D20D35">
      <w:pPr>
        <w:rPr>
          <w:rFonts w:ascii="Calibri" w:eastAsia="Calibri" w:hAnsi="Calibri" w:cs="Calibri"/>
          <w:sz w:val="22"/>
          <w:szCs w:val="22"/>
          <w:lang w:val="en-US" w:eastAsia="en-GB"/>
        </w:rPr>
      </w:pPr>
    </w:p>
    <w:p w14:paraId="790BEDA3" w14:textId="209332D7" w:rsidR="00DD5338" w:rsidRDefault="00DD5338" w:rsidP="00DD5338">
      <w:pPr>
        <w:rPr>
          <w:lang w:val="en-US"/>
        </w:rPr>
      </w:pPr>
    </w:p>
    <w:p w14:paraId="607E9A9A" w14:textId="15B18446" w:rsidR="003436E5" w:rsidRPr="00854C55" w:rsidRDefault="003436E5" w:rsidP="003436E5">
      <w:pPr>
        <w:pStyle w:val="1"/>
        <w:numPr>
          <w:ilvl w:val="0"/>
          <w:numId w:val="1"/>
        </w:numPr>
        <w:autoSpaceDN w:val="0"/>
        <w:rPr>
          <w:rFonts w:cs="Arial"/>
          <w:b/>
        </w:rPr>
      </w:pPr>
      <w:bookmarkStart w:id="14" w:name="_Toc89249582"/>
      <w:r w:rsidRPr="00854C55">
        <w:rPr>
          <w:rFonts w:cs="Arial"/>
          <w:b/>
        </w:rPr>
        <w:t xml:space="preserve">Branches </w:t>
      </w:r>
      <w:r>
        <w:rPr>
          <w:rFonts w:cs="Arial"/>
          <w:b/>
        </w:rPr>
        <w:t>executed</w:t>
      </w:r>
      <w:bookmarkEnd w:id="9"/>
      <w:bookmarkEnd w:id="14"/>
    </w:p>
    <w:p w14:paraId="73FDDE95" w14:textId="1BBC314C" w:rsidR="00005DD9" w:rsidRPr="003436E5" w:rsidRDefault="00586F0C" w:rsidP="003436E5">
      <w:pPr>
        <w:keepNext/>
        <w:keepLines/>
        <w:spacing w:before="180"/>
        <w:outlineLvl w:val="1"/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This </w:t>
      </w:r>
      <w:r w:rsidR="001337C6">
        <w:rPr>
          <w:rFonts w:ascii="Arial" w:hAnsi="Arial" w:cs="Arial"/>
          <w:lang w:eastAsia="zh-CN"/>
        </w:rPr>
        <w:t xml:space="preserve">test case </w:t>
      </w:r>
      <w:r>
        <w:rPr>
          <w:rFonts w:ascii="Arial" w:hAnsi="Arial" w:cs="Arial"/>
          <w:lang w:eastAsia="zh-CN"/>
        </w:rPr>
        <w:t>was executed in 5GS Stand Alone mode (Option 2) on NR</w:t>
      </w:r>
      <w:r w:rsidR="00391B48">
        <w:rPr>
          <w:rFonts w:ascii="Arial" w:hAnsi="Arial" w:cs="Arial"/>
          <w:lang w:eastAsia="zh-CN"/>
        </w:rPr>
        <w:t>-DC</w:t>
      </w:r>
      <w:r>
        <w:rPr>
          <w:rFonts w:ascii="Arial" w:hAnsi="Arial" w:cs="Arial"/>
          <w:lang w:eastAsia="zh-CN"/>
        </w:rPr>
        <w:t xml:space="preserve"> </w:t>
      </w:r>
      <w:r w:rsidR="00391B48">
        <w:rPr>
          <w:rFonts w:ascii="Arial" w:hAnsi="Arial" w:cs="Arial"/>
          <w:lang w:eastAsia="zh-CN"/>
        </w:rPr>
        <w:t xml:space="preserve">band combination n79A-n257A </w:t>
      </w:r>
      <w:r>
        <w:rPr>
          <w:rFonts w:ascii="Arial" w:hAnsi="Arial" w:cs="Arial"/>
          <w:lang w:eastAsia="zh-CN"/>
        </w:rPr>
        <w:t xml:space="preserve">using </w:t>
      </w:r>
      <w:r w:rsidR="00640B60">
        <w:rPr>
          <w:rFonts w:ascii="Arial" w:hAnsi="Arial" w:cs="Arial"/>
          <w:lang w:eastAsia="zh-CN"/>
        </w:rPr>
        <w:t xml:space="preserve">the </w:t>
      </w:r>
      <w:r w:rsidR="001337C6">
        <w:rPr>
          <w:rFonts w:ascii="Arial" w:hAnsi="Arial" w:cs="Arial"/>
          <w:lang w:eastAsia="zh-CN"/>
        </w:rPr>
        <w:t>Ciphering</w:t>
      </w:r>
      <w:r w:rsidR="00C9030E">
        <w:rPr>
          <w:rFonts w:ascii="Arial" w:hAnsi="Arial" w:cs="Arial"/>
          <w:lang w:eastAsia="zh-CN"/>
        </w:rPr>
        <w:t xml:space="preserve"> </w:t>
      </w:r>
      <w:r>
        <w:rPr>
          <w:rFonts w:ascii="Arial" w:hAnsi="Arial" w:cs="Arial"/>
          <w:lang w:eastAsia="zh-CN"/>
        </w:rPr>
        <w:t xml:space="preserve">Algorithm </w:t>
      </w:r>
      <w:r w:rsidR="001337C6">
        <w:rPr>
          <w:rFonts w:ascii="Arial" w:hAnsi="Arial" w:cs="Arial"/>
          <w:lang w:eastAsia="zh-CN"/>
        </w:rPr>
        <w:t>nea</w:t>
      </w:r>
      <w:r w:rsidR="009F6770">
        <w:rPr>
          <w:rFonts w:ascii="Arial" w:hAnsi="Arial" w:cs="Arial"/>
          <w:lang w:eastAsia="zh-CN"/>
        </w:rPr>
        <w:t>2</w:t>
      </w:r>
      <w:r>
        <w:rPr>
          <w:rFonts w:ascii="Arial" w:hAnsi="Arial" w:cs="Arial"/>
          <w:lang w:eastAsia="zh-CN"/>
        </w:rPr>
        <w:t xml:space="preserve"> and Integrity Alg</w:t>
      </w:r>
      <w:r w:rsidR="00C9030E">
        <w:rPr>
          <w:rFonts w:ascii="Arial" w:hAnsi="Arial" w:cs="Arial"/>
          <w:lang w:eastAsia="zh-CN"/>
        </w:rPr>
        <w:t>o</w:t>
      </w:r>
      <w:r>
        <w:rPr>
          <w:rFonts w:ascii="Arial" w:hAnsi="Arial" w:cs="Arial"/>
          <w:lang w:eastAsia="zh-CN"/>
        </w:rPr>
        <w:t xml:space="preserve">rithm </w:t>
      </w:r>
      <w:r w:rsidR="001337C6">
        <w:rPr>
          <w:rFonts w:ascii="Arial" w:hAnsi="Arial" w:cs="Arial"/>
          <w:lang w:eastAsia="zh-CN"/>
        </w:rPr>
        <w:t>nia2</w:t>
      </w:r>
      <w:r>
        <w:rPr>
          <w:rFonts w:ascii="Arial" w:hAnsi="Arial" w:cs="Arial"/>
          <w:lang w:eastAsia="zh-CN"/>
        </w:rPr>
        <w:t>.</w:t>
      </w:r>
    </w:p>
    <w:p w14:paraId="6D50F5C2" w14:textId="77777777" w:rsidR="00446488" w:rsidRPr="00E24250" w:rsidRDefault="00446488" w:rsidP="00E24250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15" w:name="_Toc89249583"/>
      <w:r w:rsidRPr="00E24250">
        <w:rPr>
          <w:rFonts w:cs="Arial"/>
          <w:b/>
        </w:rPr>
        <w:t>Execution Log Files</w:t>
      </w:r>
      <w:bookmarkEnd w:id="10"/>
      <w:bookmarkEnd w:id="11"/>
      <w:bookmarkEnd w:id="12"/>
      <w:bookmarkEnd w:id="15"/>
      <w:r w:rsidRPr="00E24250">
        <w:rPr>
          <w:rFonts w:cs="Arial"/>
          <w:b/>
        </w:rPr>
        <w:t xml:space="preserve"> </w:t>
      </w:r>
    </w:p>
    <w:p w14:paraId="55F10897" w14:textId="55C9B5DC" w:rsidR="00446488" w:rsidRPr="00E24250" w:rsidRDefault="00391B48" w:rsidP="00446488">
      <w:pPr>
        <w:pStyle w:val="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sz w:val="28"/>
          <w:szCs w:val="28"/>
        </w:rPr>
      </w:pPr>
      <w:bookmarkStart w:id="16" w:name="_Toc89249584"/>
      <w:r w:rsidRPr="00391B48">
        <w:rPr>
          <w:rFonts w:cs="Arial"/>
          <w:sz w:val="28"/>
          <w:szCs w:val="28"/>
        </w:rPr>
        <w:t>Qualcomm SM 8450+SDX65</w:t>
      </w:r>
      <w:bookmarkEnd w:id="16"/>
    </w:p>
    <w:p w14:paraId="1AE35F1A" w14:textId="6BE5497D" w:rsidR="00446488" w:rsidRDefault="00446488" w:rsidP="00446488">
      <w:pPr>
        <w:rPr>
          <w:rFonts w:cs="Arial"/>
        </w:rPr>
      </w:pPr>
      <w:r>
        <w:rPr>
          <w:rFonts w:cs="Arial"/>
        </w:rPr>
        <w:t>The</w:t>
      </w:r>
      <w:r w:rsidR="00AB3F52" w:rsidRPr="00AB3F52">
        <w:t xml:space="preserve"> </w:t>
      </w:r>
      <w:r w:rsidR="00391B48" w:rsidRPr="00391B48">
        <w:rPr>
          <w:b/>
          <w:bCs/>
        </w:rPr>
        <w:t xml:space="preserve">Qualcomm SM 8450+SDX65 </w:t>
      </w:r>
      <w:r w:rsidR="00DE192F">
        <w:rPr>
          <w:rFonts w:cs="Arial"/>
        </w:rPr>
        <w:t xml:space="preserve">UE </w:t>
      </w:r>
      <w:r>
        <w:rPr>
          <w:rFonts w:cs="Arial"/>
        </w:rPr>
        <w:t>passed this test case on</w:t>
      </w:r>
      <w:r w:rsidR="00AB3F52" w:rsidRPr="00AB3F52">
        <w:t xml:space="preserve"> </w:t>
      </w:r>
      <w:r w:rsidR="00C40F1B" w:rsidRPr="00C40F1B">
        <w:rPr>
          <w:b/>
          <w:bCs/>
        </w:rPr>
        <w:t>Keysight S8704A Protocol Conformance Toolset</w:t>
      </w:r>
      <w:r w:rsidR="00C40F1B" w:rsidRPr="00C40F1B">
        <w:t xml:space="preserve"> </w:t>
      </w:r>
      <w:r w:rsidR="00E24250">
        <w:t>platform</w:t>
      </w:r>
      <w:r w:rsidR="007005CE">
        <w:rPr>
          <w:rFonts w:cs="Arial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2D3FAE0B" w14:textId="77777777" w:rsidR="00C40F1B" w:rsidRPr="00C40F1B" w:rsidRDefault="00C40F1B" w:rsidP="00C40F1B">
      <w:pPr>
        <w:rPr>
          <w:rFonts w:ascii="Arial" w:eastAsia="宋体" w:hAnsi="Arial"/>
        </w:rPr>
      </w:pPr>
      <w:r w:rsidRPr="00C40F1B">
        <w:rPr>
          <w:rFonts w:ascii="Arial" w:eastAsia="宋体" w:hAnsi="Arial"/>
        </w:rPr>
        <w:t>•</w:t>
      </w:r>
      <w:r w:rsidRPr="00C40F1B">
        <w:rPr>
          <w:rFonts w:ascii="Arial" w:eastAsia="宋体" w:hAnsi="Arial"/>
        </w:rPr>
        <w:tab/>
      </w:r>
      <w:r w:rsidRPr="00C40F1B">
        <w:rPr>
          <w:rFonts w:ascii="Arial" w:eastAsia="宋体" w:hAnsi="Arial"/>
          <w:b/>
          <w:bCs/>
        </w:rPr>
        <w:t>Test case execution log file:</w:t>
      </w:r>
    </w:p>
    <w:p w14:paraId="7F04AD84" w14:textId="3FAD714A" w:rsidR="00C40F1B" w:rsidRPr="00C40F1B" w:rsidRDefault="00C40F1B" w:rsidP="00C40F1B">
      <w:pPr>
        <w:ind w:firstLine="284"/>
        <w:rPr>
          <w:rFonts w:ascii="Arial" w:eastAsia="宋体" w:hAnsi="Arial"/>
        </w:rPr>
      </w:pPr>
      <w:r w:rsidRPr="00C40F1B">
        <w:rPr>
          <w:rFonts w:ascii="Arial" w:eastAsia="宋体" w:hAnsi="Arial"/>
        </w:rPr>
        <w:t>TC_</w:t>
      </w:r>
      <w:r w:rsidR="00456154">
        <w:rPr>
          <w:rFonts w:ascii="Arial" w:eastAsia="宋体" w:hAnsi="Arial"/>
        </w:rPr>
        <w:fldChar w:fldCharType="begin"/>
      </w:r>
      <w:r w:rsidR="00456154">
        <w:rPr>
          <w:rFonts w:ascii="Arial" w:eastAsia="宋体" w:hAnsi="Arial"/>
        </w:rPr>
        <w:instrText xml:space="preserve"> COMMENTS   \* MERGEFORMAT </w:instrText>
      </w:r>
      <w:r w:rsidR="00456154">
        <w:rPr>
          <w:rFonts w:ascii="Arial" w:eastAsia="宋体" w:hAnsi="Arial"/>
        </w:rPr>
        <w:fldChar w:fldCharType="separate"/>
      </w:r>
      <w:r w:rsidR="004A0FBC">
        <w:rPr>
          <w:rFonts w:ascii="Arial" w:eastAsia="宋体" w:hAnsi="Arial"/>
        </w:rPr>
        <w:t>8_</w:t>
      </w:r>
      <w:r w:rsidR="00391B48">
        <w:rPr>
          <w:rFonts w:ascii="Arial" w:eastAsia="宋体" w:hAnsi="Arial"/>
        </w:rPr>
        <w:t>2_3_14_2</w:t>
      </w:r>
      <w:r w:rsidR="00456154">
        <w:rPr>
          <w:rFonts w:ascii="Arial" w:eastAsia="宋体" w:hAnsi="Arial"/>
        </w:rPr>
        <w:fldChar w:fldCharType="end"/>
      </w:r>
      <w:r>
        <w:rPr>
          <w:rFonts w:ascii="Arial" w:eastAsia="宋体" w:hAnsi="Arial"/>
        </w:rPr>
        <w:t>_L</w:t>
      </w:r>
      <w:r w:rsidRPr="00C40F1B">
        <w:rPr>
          <w:rFonts w:ascii="Arial" w:eastAsia="宋体" w:hAnsi="Arial"/>
        </w:rPr>
        <w:t>OG.html</w:t>
      </w:r>
    </w:p>
    <w:p w14:paraId="718192C4" w14:textId="77777777" w:rsidR="00C40F1B" w:rsidRPr="00C40F1B" w:rsidRDefault="00C40F1B" w:rsidP="00C40F1B">
      <w:pPr>
        <w:rPr>
          <w:rFonts w:ascii="Arial" w:eastAsia="宋体" w:hAnsi="Arial"/>
        </w:rPr>
      </w:pPr>
      <w:r w:rsidRPr="00C40F1B">
        <w:rPr>
          <w:rFonts w:ascii="Arial" w:eastAsia="宋体" w:hAnsi="Arial"/>
        </w:rPr>
        <w:t>•</w:t>
      </w:r>
      <w:r w:rsidRPr="00C40F1B">
        <w:rPr>
          <w:rFonts w:ascii="Arial" w:eastAsia="宋体" w:hAnsi="Arial"/>
        </w:rPr>
        <w:tab/>
      </w:r>
      <w:r w:rsidRPr="00C40F1B">
        <w:rPr>
          <w:rFonts w:ascii="Arial" w:eastAsia="宋体" w:hAnsi="Arial"/>
          <w:b/>
          <w:bCs/>
        </w:rPr>
        <w:t>PICS/PIXIT parameter file:</w:t>
      </w:r>
    </w:p>
    <w:p w14:paraId="7CA1C435" w14:textId="1FE2FD72" w:rsidR="00C40F1B" w:rsidRDefault="00C40F1B" w:rsidP="00C40F1B">
      <w:pPr>
        <w:rPr>
          <w:rFonts w:ascii="Arial" w:eastAsia="宋体" w:hAnsi="Arial"/>
        </w:rPr>
      </w:pPr>
      <w:r w:rsidRPr="00C40F1B">
        <w:rPr>
          <w:rFonts w:ascii="Arial" w:eastAsia="宋体" w:hAnsi="Arial"/>
        </w:rPr>
        <w:t xml:space="preserve">      T</w:t>
      </w:r>
      <w:r w:rsidR="00391B48">
        <w:rPr>
          <w:rFonts w:ascii="Arial" w:eastAsia="宋体" w:hAnsi="Arial"/>
        </w:rPr>
        <w:t>C_8_2_3_14_2</w:t>
      </w:r>
      <w:r w:rsidRPr="00C40F1B">
        <w:rPr>
          <w:rFonts w:ascii="Arial" w:eastAsia="宋体" w:hAnsi="Arial"/>
        </w:rPr>
        <w:t>_PIXIT.html</w:t>
      </w:r>
    </w:p>
    <w:p w14:paraId="14202F59" w14:textId="77777777" w:rsidR="00446488" w:rsidRPr="00E24250" w:rsidRDefault="00446488" w:rsidP="00446488">
      <w:pPr>
        <w:pStyle w:val="1"/>
        <w:numPr>
          <w:ilvl w:val="0"/>
          <w:numId w:val="2"/>
        </w:numPr>
        <w:autoSpaceDN w:val="0"/>
        <w:rPr>
          <w:rFonts w:cs="Arial"/>
          <w:b/>
        </w:rPr>
      </w:pPr>
      <w:bookmarkStart w:id="17" w:name="_Toc122434496"/>
      <w:bookmarkStart w:id="18" w:name="_Toc295288973"/>
      <w:bookmarkStart w:id="19" w:name="_Toc325725668"/>
      <w:bookmarkStart w:id="20" w:name="_Toc89249585"/>
      <w:r w:rsidRPr="00E24250">
        <w:rPr>
          <w:rFonts w:cs="Arial"/>
          <w:b/>
        </w:rPr>
        <w:t>References</w:t>
      </w:r>
      <w:bookmarkEnd w:id="17"/>
      <w:bookmarkEnd w:id="18"/>
      <w:bookmarkEnd w:id="19"/>
      <w:bookmarkEnd w:id="2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8930"/>
      </w:tblGrid>
      <w:tr w:rsidR="00446488" w:rsidRPr="00F829B4" w14:paraId="16CE4438" w14:textId="77777777" w:rsidTr="00F829B4">
        <w:tc>
          <w:tcPr>
            <w:tcW w:w="709" w:type="dxa"/>
            <w:hideMark/>
          </w:tcPr>
          <w:p w14:paraId="31C51E4F" w14:textId="77777777" w:rsidR="00446488" w:rsidRPr="00F829B4" w:rsidRDefault="00446488" w:rsidP="00C259BF">
            <w:pPr>
              <w:pStyle w:val="FP"/>
              <w:spacing w:before="40" w:after="40"/>
              <w:rPr>
                <w:b/>
                <w:sz w:val="18"/>
                <w:lang w:eastAsia="en-GB"/>
              </w:rPr>
            </w:pPr>
            <w:r w:rsidRPr="00F829B4">
              <w:rPr>
                <w:b/>
                <w:sz w:val="18"/>
              </w:rPr>
              <w:t>[1]</w:t>
            </w:r>
          </w:p>
        </w:tc>
        <w:tc>
          <w:tcPr>
            <w:tcW w:w="8930" w:type="dxa"/>
            <w:hideMark/>
          </w:tcPr>
          <w:p w14:paraId="72288048" w14:textId="24B2631D" w:rsidR="00446488" w:rsidRPr="00F829B4" w:rsidRDefault="00AB3F52" w:rsidP="00615EC0">
            <w:pPr>
              <w:overflowPunct w:val="0"/>
              <w:autoSpaceDE w:val="0"/>
              <w:autoSpaceDN w:val="0"/>
              <w:adjustRightInd w:val="0"/>
              <w:spacing w:before="40" w:after="40"/>
            </w:pPr>
            <w:r w:rsidRPr="00F829B4">
              <w:rPr>
                <w:b/>
              </w:rPr>
              <w:t>R5s</w:t>
            </w:r>
            <w:r w:rsidR="00AF2CAE" w:rsidRPr="00A72F48">
              <w:rPr>
                <w:bCs/>
              </w:rPr>
              <w:fldChar w:fldCharType="begin"/>
            </w:r>
            <w:r w:rsidR="00AF2CAE" w:rsidRPr="00A72F48">
              <w:rPr>
                <w:bCs/>
              </w:rPr>
              <w:instrText xml:space="preserve"> =BM_CRnum+1 \* MERGEFORMAT </w:instrText>
            </w:r>
            <w:r w:rsidR="00AF2CAE" w:rsidRPr="00A72F48">
              <w:rPr>
                <w:bCs/>
              </w:rPr>
              <w:fldChar w:fldCharType="separate"/>
            </w:r>
            <w:r w:rsidR="004A0FBC">
              <w:rPr>
                <w:bCs/>
                <w:noProof/>
              </w:rPr>
              <w:t>2116</w:t>
            </w:r>
            <w:r w:rsidR="00391B48">
              <w:rPr>
                <w:bCs/>
                <w:noProof/>
              </w:rPr>
              <w:t>06</w:t>
            </w:r>
            <w:r w:rsidR="00AF2CAE" w:rsidRPr="00A72F48">
              <w:rPr>
                <w:bCs/>
              </w:rPr>
              <w:fldChar w:fldCharType="end"/>
            </w:r>
            <w:r w:rsidRPr="00F829B4">
              <w:t xml:space="preserve">:   </w:t>
            </w:r>
            <w:r w:rsidR="00C40F1B" w:rsidRPr="00C40F1B">
              <w:t>NR5GC FR</w:t>
            </w:r>
            <w:r w:rsidR="00391B48">
              <w:t>1</w:t>
            </w:r>
            <w:r w:rsidR="00405BAD">
              <w:t>+FR2</w:t>
            </w:r>
            <w:r w:rsidR="00C40F1B" w:rsidRPr="00C40F1B">
              <w:t xml:space="preserve">: Supporting information for addition of </w:t>
            </w:r>
            <w:r w:rsidR="00E46CF5">
              <w:t>NR5GC</w:t>
            </w:r>
            <w:r w:rsidR="00C40F1B" w:rsidRPr="00C40F1B">
              <w:t xml:space="preserve"> test cas</w:t>
            </w:r>
            <w:r w:rsidR="00391B48">
              <w:t>e 8.2.3.14.2</w:t>
            </w:r>
            <w:r w:rsidR="00004509" w:rsidRPr="00F829B4">
              <w:t>.</w:t>
            </w:r>
          </w:p>
        </w:tc>
      </w:tr>
    </w:tbl>
    <w:p w14:paraId="021BC7C7" w14:textId="77777777" w:rsidR="00446488" w:rsidRPr="00BD7BEA" w:rsidRDefault="00446488" w:rsidP="00446488">
      <w:pPr>
        <w:rPr>
          <w:noProof/>
          <w:lang w:val="en-US"/>
        </w:rPr>
      </w:pPr>
    </w:p>
    <w:p w14:paraId="7ECBCFF1" w14:textId="77777777" w:rsidR="001E41F3" w:rsidRPr="00446488" w:rsidRDefault="001E41F3">
      <w:pPr>
        <w:rPr>
          <w:noProof/>
          <w:lang w:val="en-US"/>
        </w:rPr>
      </w:pPr>
    </w:p>
    <w:sectPr w:rsidR="001E41F3" w:rsidRPr="00446488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28A0F05" w14:textId="77777777" w:rsidR="005042D8" w:rsidRDefault="005042D8">
      <w:r>
        <w:separator/>
      </w:r>
    </w:p>
  </w:endnote>
  <w:endnote w:type="continuationSeparator" w:id="0">
    <w:p w14:paraId="08C810F8" w14:textId="77777777" w:rsidR="005042D8" w:rsidRDefault="005042D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725A243" w14:textId="77777777" w:rsidR="005042D8" w:rsidRDefault="005042D8">
      <w:r>
        <w:separator/>
      </w:r>
    </w:p>
  </w:footnote>
  <w:footnote w:type="continuationSeparator" w:id="0">
    <w:p w14:paraId="296BB304" w14:textId="77777777" w:rsidR="005042D8" w:rsidRDefault="005042D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3E932F" w14:textId="77777777" w:rsidR="00A703B6" w:rsidRDefault="00A703B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8CA2C3B" w14:textId="77777777" w:rsidR="00A703B6" w:rsidRDefault="00A703B6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D88CC3" w14:textId="77777777" w:rsidR="00A703B6" w:rsidRDefault="00A703B6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30802B7" w14:textId="77777777" w:rsidR="00A703B6" w:rsidRDefault="00A703B6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924021E3"/>
    <w:multiLevelType w:val="singleLevel"/>
    <w:tmpl w:val="924021E3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9A5DC3C6"/>
    <w:multiLevelType w:val="singleLevel"/>
    <w:tmpl w:val="9A5DC3C6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2" w15:restartNumberingAfterBreak="0">
    <w:nsid w:val="0A4E7C71"/>
    <w:multiLevelType w:val="hybridMultilevel"/>
    <w:tmpl w:val="B99AEDF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7D15BE1"/>
    <w:multiLevelType w:val="hybridMultilevel"/>
    <w:tmpl w:val="61B02858"/>
    <w:lvl w:ilvl="0" w:tplc="1DD83BE4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" w15:restartNumberingAfterBreak="0">
    <w:nsid w:val="1C441B4E"/>
    <w:multiLevelType w:val="hybridMultilevel"/>
    <w:tmpl w:val="8CD694E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0213F73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8" w15:restartNumberingAfterBreak="0">
    <w:nsid w:val="36FC0E23"/>
    <w:multiLevelType w:val="singleLevel"/>
    <w:tmpl w:val="36FC0E23"/>
    <w:lvl w:ilvl="0">
      <w:start w:val="1"/>
      <w:numFmt w:val="decimal"/>
      <w:suff w:val="space"/>
      <w:lvlText w:val="%1."/>
      <w:lvlJc w:val="left"/>
    </w:lvl>
  </w:abstractNum>
  <w:abstractNum w:abstractNumId="9" w15:restartNumberingAfterBreak="0">
    <w:nsid w:val="39CAAD42"/>
    <w:multiLevelType w:val="singleLevel"/>
    <w:tmpl w:val="39CAAD42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0" w15:restartNumberingAfterBreak="0">
    <w:nsid w:val="4FE705B1"/>
    <w:multiLevelType w:val="hybridMultilevel"/>
    <w:tmpl w:val="16BC821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1561533"/>
    <w:multiLevelType w:val="hybridMultilevel"/>
    <w:tmpl w:val="881034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347EED"/>
    <w:multiLevelType w:val="multilevel"/>
    <w:tmpl w:val="482AF1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3" w15:restartNumberingAfterBreak="0">
    <w:nsid w:val="640C56C5"/>
    <w:multiLevelType w:val="singleLevel"/>
    <w:tmpl w:val="640C56C5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4" w15:restartNumberingAfterBreak="0">
    <w:nsid w:val="6A6E3D4B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B823BBC"/>
    <w:multiLevelType w:val="hybridMultilevel"/>
    <w:tmpl w:val="01183A4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740666"/>
    <w:multiLevelType w:val="multilevel"/>
    <w:tmpl w:val="482AF112"/>
    <w:lvl w:ilvl="0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7" w15:restartNumberingAfterBreak="0">
    <w:nsid w:val="75C0293D"/>
    <w:multiLevelType w:val="hybridMultilevel"/>
    <w:tmpl w:val="7D3E3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45029F"/>
    <w:multiLevelType w:val="hybridMultilevel"/>
    <w:tmpl w:val="3E98DF2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4"/>
  </w:num>
  <w:num w:numId="4">
    <w:abstractNumId w:val="8"/>
  </w:num>
  <w:num w:numId="5">
    <w:abstractNumId w:val="0"/>
  </w:num>
  <w:num w:numId="6">
    <w:abstractNumId w:val="13"/>
  </w:num>
  <w:num w:numId="7">
    <w:abstractNumId w:val="9"/>
  </w:num>
  <w:num w:numId="8">
    <w:abstractNumId w:val="1"/>
  </w:num>
  <w:num w:numId="9">
    <w:abstractNumId w:val="5"/>
  </w:num>
  <w:num w:numId="10">
    <w:abstractNumId w:val="2"/>
  </w:num>
  <w:num w:numId="11">
    <w:abstractNumId w:val="10"/>
  </w:num>
  <w:num w:numId="12">
    <w:abstractNumId w:val="6"/>
  </w:num>
  <w:num w:numId="13">
    <w:abstractNumId w:val="14"/>
  </w:num>
  <w:num w:numId="14">
    <w:abstractNumId w:val="18"/>
  </w:num>
  <w:num w:numId="15">
    <w:abstractNumId w:val="11"/>
  </w:num>
  <w:num w:numId="16">
    <w:abstractNumId w:val="17"/>
  </w:num>
  <w:num w:numId="17">
    <w:abstractNumId w:val="3"/>
  </w:num>
  <w:num w:numId="18">
    <w:abstractNumId w:val="15"/>
  </w:num>
  <w:num w:numId="19">
    <w:abstractNumId w:val="16"/>
  </w:num>
  <w:num w:numId="20">
    <w:abstractNumId w:val="12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embedSystemFonts/>
  <w:bordersDoNotSurroundHeader/>
  <w:bordersDoNotSurroundFooter/>
  <w:hideSpellingError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4509"/>
    <w:rsid w:val="00004DAD"/>
    <w:rsid w:val="00005DD9"/>
    <w:rsid w:val="0001010A"/>
    <w:rsid w:val="00020ED1"/>
    <w:rsid w:val="00022E4A"/>
    <w:rsid w:val="000268D1"/>
    <w:rsid w:val="00032587"/>
    <w:rsid w:val="00037D16"/>
    <w:rsid w:val="0004231C"/>
    <w:rsid w:val="00047CA3"/>
    <w:rsid w:val="000567F3"/>
    <w:rsid w:val="00062098"/>
    <w:rsid w:val="00062E5D"/>
    <w:rsid w:val="0006570C"/>
    <w:rsid w:val="00071F52"/>
    <w:rsid w:val="00073B2F"/>
    <w:rsid w:val="0008628D"/>
    <w:rsid w:val="00092F7B"/>
    <w:rsid w:val="000A1B8F"/>
    <w:rsid w:val="000A1C38"/>
    <w:rsid w:val="000A23BB"/>
    <w:rsid w:val="000A6394"/>
    <w:rsid w:val="000B0A16"/>
    <w:rsid w:val="000B0AF6"/>
    <w:rsid w:val="000B7FED"/>
    <w:rsid w:val="000C038A"/>
    <w:rsid w:val="000C0936"/>
    <w:rsid w:val="000C35E5"/>
    <w:rsid w:val="000C4C3D"/>
    <w:rsid w:val="000C6598"/>
    <w:rsid w:val="000D1BD4"/>
    <w:rsid w:val="000D2B86"/>
    <w:rsid w:val="000F3122"/>
    <w:rsid w:val="000F4C0F"/>
    <w:rsid w:val="001042ED"/>
    <w:rsid w:val="00124321"/>
    <w:rsid w:val="00132297"/>
    <w:rsid w:val="001337C6"/>
    <w:rsid w:val="00135459"/>
    <w:rsid w:val="00145D43"/>
    <w:rsid w:val="00147597"/>
    <w:rsid w:val="001530D6"/>
    <w:rsid w:val="00153BB7"/>
    <w:rsid w:val="001616C7"/>
    <w:rsid w:val="001620FE"/>
    <w:rsid w:val="00164295"/>
    <w:rsid w:val="00171602"/>
    <w:rsid w:val="00174F39"/>
    <w:rsid w:val="00180B1E"/>
    <w:rsid w:val="00192C46"/>
    <w:rsid w:val="001A08B3"/>
    <w:rsid w:val="001A7B60"/>
    <w:rsid w:val="001B0448"/>
    <w:rsid w:val="001B52F0"/>
    <w:rsid w:val="001B7A65"/>
    <w:rsid w:val="001C0630"/>
    <w:rsid w:val="001C3AD0"/>
    <w:rsid w:val="001C416F"/>
    <w:rsid w:val="001D0F0C"/>
    <w:rsid w:val="001D2A82"/>
    <w:rsid w:val="001E41F3"/>
    <w:rsid w:val="001E4368"/>
    <w:rsid w:val="001F02F6"/>
    <w:rsid w:val="001F1E38"/>
    <w:rsid w:val="001F2254"/>
    <w:rsid w:val="001F6BFA"/>
    <w:rsid w:val="002050DB"/>
    <w:rsid w:val="00217811"/>
    <w:rsid w:val="00220412"/>
    <w:rsid w:val="00224D61"/>
    <w:rsid w:val="00225237"/>
    <w:rsid w:val="00235BC2"/>
    <w:rsid w:val="002367B5"/>
    <w:rsid w:val="002401B2"/>
    <w:rsid w:val="00256302"/>
    <w:rsid w:val="0026004D"/>
    <w:rsid w:val="00262D68"/>
    <w:rsid w:val="002640DD"/>
    <w:rsid w:val="00267486"/>
    <w:rsid w:val="00272062"/>
    <w:rsid w:val="002754C9"/>
    <w:rsid w:val="00275D12"/>
    <w:rsid w:val="002846AC"/>
    <w:rsid w:val="00284FEB"/>
    <w:rsid w:val="002860C4"/>
    <w:rsid w:val="002B2159"/>
    <w:rsid w:val="002B5741"/>
    <w:rsid w:val="002B5F15"/>
    <w:rsid w:val="002B6441"/>
    <w:rsid w:val="002C0A87"/>
    <w:rsid w:val="002C114C"/>
    <w:rsid w:val="002D19C7"/>
    <w:rsid w:val="002D1D45"/>
    <w:rsid w:val="002D3E22"/>
    <w:rsid w:val="002D5551"/>
    <w:rsid w:val="002D647F"/>
    <w:rsid w:val="002E32D7"/>
    <w:rsid w:val="0030082A"/>
    <w:rsid w:val="00300C03"/>
    <w:rsid w:val="00301059"/>
    <w:rsid w:val="00304A99"/>
    <w:rsid w:val="00305409"/>
    <w:rsid w:val="003220BE"/>
    <w:rsid w:val="00333B12"/>
    <w:rsid w:val="003436E5"/>
    <w:rsid w:val="00346664"/>
    <w:rsid w:val="00346D37"/>
    <w:rsid w:val="00350710"/>
    <w:rsid w:val="00352158"/>
    <w:rsid w:val="003532A4"/>
    <w:rsid w:val="003609EF"/>
    <w:rsid w:val="0036231A"/>
    <w:rsid w:val="00365AD1"/>
    <w:rsid w:val="003717A4"/>
    <w:rsid w:val="00374DD4"/>
    <w:rsid w:val="00391B48"/>
    <w:rsid w:val="003A0660"/>
    <w:rsid w:val="003A4A35"/>
    <w:rsid w:val="003B396D"/>
    <w:rsid w:val="003B5D0A"/>
    <w:rsid w:val="003C244B"/>
    <w:rsid w:val="003C7A35"/>
    <w:rsid w:val="003D31FC"/>
    <w:rsid w:val="003D350C"/>
    <w:rsid w:val="003E1305"/>
    <w:rsid w:val="003E190F"/>
    <w:rsid w:val="003E1A36"/>
    <w:rsid w:val="003F457E"/>
    <w:rsid w:val="004026B1"/>
    <w:rsid w:val="00405BAD"/>
    <w:rsid w:val="00410371"/>
    <w:rsid w:val="00412C82"/>
    <w:rsid w:val="004222C6"/>
    <w:rsid w:val="004242F1"/>
    <w:rsid w:val="00427E79"/>
    <w:rsid w:val="00430354"/>
    <w:rsid w:val="00434BC3"/>
    <w:rsid w:val="00440DD3"/>
    <w:rsid w:val="00444367"/>
    <w:rsid w:val="00445EB9"/>
    <w:rsid w:val="00446488"/>
    <w:rsid w:val="0045387E"/>
    <w:rsid w:val="00456154"/>
    <w:rsid w:val="00461F12"/>
    <w:rsid w:val="00467CA6"/>
    <w:rsid w:val="00480E1E"/>
    <w:rsid w:val="00492A1B"/>
    <w:rsid w:val="004932AE"/>
    <w:rsid w:val="004A0FBC"/>
    <w:rsid w:val="004B75B7"/>
    <w:rsid w:val="004C3F6A"/>
    <w:rsid w:val="004F69EA"/>
    <w:rsid w:val="004F7D61"/>
    <w:rsid w:val="005042D8"/>
    <w:rsid w:val="0051580D"/>
    <w:rsid w:val="00520242"/>
    <w:rsid w:val="005232B2"/>
    <w:rsid w:val="005245B9"/>
    <w:rsid w:val="00524690"/>
    <w:rsid w:val="00533FA2"/>
    <w:rsid w:val="00547111"/>
    <w:rsid w:val="005802DA"/>
    <w:rsid w:val="0058550A"/>
    <w:rsid w:val="00585A9E"/>
    <w:rsid w:val="00586F0C"/>
    <w:rsid w:val="00592D74"/>
    <w:rsid w:val="005959BD"/>
    <w:rsid w:val="005A1F52"/>
    <w:rsid w:val="005A5302"/>
    <w:rsid w:val="005B197D"/>
    <w:rsid w:val="005B3636"/>
    <w:rsid w:val="005C0A31"/>
    <w:rsid w:val="005C5E70"/>
    <w:rsid w:val="005C6231"/>
    <w:rsid w:val="005E2C44"/>
    <w:rsid w:val="005F202F"/>
    <w:rsid w:val="005F3C1D"/>
    <w:rsid w:val="00602678"/>
    <w:rsid w:val="00602944"/>
    <w:rsid w:val="006039DF"/>
    <w:rsid w:val="006074DF"/>
    <w:rsid w:val="0061215C"/>
    <w:rsid w:val="00614BF9"/>
    <w:rsid w:val="00615EC0"/>
    <w:rsid w:val="00617D68"/>
    <w:rsid w:val="00621188"/>
    <w:rsid w:val="00621EDB"/>
    <w:rsid w:val="00622ACE"/>
    <w:rsid w:val="00623542"/>
    <w:rsid w:val="00624B10"/>
    <w:rsid w:val="006257ED"/>
    <w:rsid w:val="00632E3F"/>
    <w:rsid w:val="00636F6D"/>
    <w:rsid w:val="00640B60"/>
    <w:rsid w:val="00641AA9"/>
    <w:rsid w:val="00656E20"/>
    <w:rsid w:val="0067531C"/>
    <w:rsid w:val="00677A55"/>
    <w:rsid w:val="00685ACA"/>
    <w:rsid w:val="00687A55"/>
    <w:rsid w:val="00687A75"/>
    <w:rsid w:val="00687F85"/>
    <w:rsid w:val="00692340"/>
    <w:rsid w:val="006935CD"/>
    <w:rsid w:val="0069498F"/>
    <w:rsid w:val="00695808"/>
    <w:rsid w:val="00695A37"/>
    <w:rsid w:val="006A6155"/>
    <w:rsid w:val="006B3EA3"/>
    <w:rsid w:val="006B46FB"/>
    <w:rsid w:val="006B607F"/>
    <w:rsid w:val="006B6C86"/>
    <w:rsid w:val="006C06D9"/>
    <w:rsid w:val="006C0F3D"/>
    <w:rsid w:val="006C438B"/>
    <w:rsid w:val="006C6242"/>
    <w:rsid w:val="006D0588"/>
    <w:rsid w:val="006D5EE2"/>
    <w:rsid w:val="006E17B8"/>
    <w:rsid w:val="006E21FB"/>
    <w:rsid w:val="006E3070"/>
    <w:rsid w:val="006F2E2B"/>
    <w:rsid w:val="006F605B"/>
    <w:rsid w:val="00700040"/>
    <w:rsid w:val="007005CE"/>
    <w:rsid w:val="00705E16"/>
    <w:rsid w:val="00710028"/>
    <w:rsid w:val="00717AD6"/>
    <w:rsid w:val="00724479"/>
    <w:rsid w:val="00730028"/>
    <w:rsid w:val="0073784E"/>
    <w:rsid w:val="00742C1C"/>
    <w:rsid w:val="00745430"/>
    <w:rsid w:val="007477C8"/>
    <w:rsid w:val="00754554"/>
    <w:rsid w:val="00760F43"/>
    <w:rsid w:val="00770837"/>
    <w:rsid w:val="00771DEC"/>
    <w:rsid w:val="00772AB7"/>
    <w:rsid w:val="00780D4E"/>
    <w:rsid w:val="007900F7"/>
    <w:rsid w:val="00792342"/>
    <w:rsid w:val="007977A8"/>
    <w:rsid w:val="007A4F50"/>
    <w:rsid w:val="007A52C8"/>
    <w:rsid w:val="007B073E"/>
    <w:rsid w:val="007B444D"/>
    <w:rsid w:val="007B45B2"/>
    <w:rsid w:val="007B512A"/>
    <w:rsid w:val="007C2097"/>
    <w:rsid w:val="007C2E1F"/>
    <w:rsid w:val="007D6A07"/>
    <w:rsid w:val="007E6207"/>
    <w:rsid w:val="007E7B05"/>
    <w:rsid w:val="007F5043"/>
    <w:rsid w:val="007F7259"/>
    <w:rsid w:val="00802E7F"/>
    <w:rsid w:val="008040A8"/>
    <w:rsid w:val="00804E18"/>
    <w:rsid w:val="00804E46"/>
    <w:rsid w:val="00814339"/>
    <w:rsid w:val="00827920"/>
    <w:rsid w:val="008279FA"/>
    <w:rsid w:val="00840522"/>
    <w:rsid w:val="00840DA9"/>
    <w:rsid w:val="008626E7"/>
    <w:rsid w:val="00870EE7"/>
    <w:rsid w:val="00873A4C"/>
    <w:rsid w:val="00873B3B"/>
    <w:rsid w:val="00877B3A"/>
    <w:rsid w:val="00877D63"/>
    <w:rsid w:val="008800A0"/>
    <w:rsid w:val="00882233"/>
    <w:rsid w:val="008828B0"/>
    <w:rsid w:val="008837C8"/>
    <w:rsid w:val="00883BCC"/>
    <w:rsid w:val="008863B9"/>
    <w:rsid w:val="008A0D8B"/>
    <w:rsid w:val="008A45A6"/>
    <w:rsid w:val="008A6500"/>
    <w:rsid w:val="008B195D"/>
    <w:rsid w:val="008B37E5"/>
    <w:rsid w:val="008B4ECC"/>
    <w:rsid w:val="008C043D"/>
    <w:rsid w:val="008E20AC"/>
    <w:rsid w:val="008E49A5"/>
    <w:rsid w:val="008E6BC2"/>
    <w:rsid w:val="008F5EB2"/>
    <w:rsid w:val="008F686C"/>
    <w:rsid w:val="008F6A97"/>
    <w:rsid w:val="009016FD"/>
    <w:rsid w:val="00901E56"/>
    <w:rsid w:val="00905D0D"/>
    <w:rsid w:val="00907DA0"/>
    <w:rsid w:val="00910EF4"/>
    <w:rsid w:val="009129AC"/>
    <w:rsid w:val="00912A1E"/>
    <w:rsid w:val="00913097"/>
    <w:rsid w:val="009147E9"/>
    <w:rsid w:val="009148DE"/>
    <w:rsid w:val="0092425D"/>
    <w:rsid w:val="00924986"/>
    <w:rsid w:val="00941E30"/>
    <w:rsid w:val="0094200A"/>
    <w:rsid w:val="009458F4"/>
    <w:rsid w:val="00957C31"/>
    <w:rsid w:val="00964F97"/>
    <w:rsid w:val="00975E55"/>
    <w:rsid w:val="00975E70"/>
    <w:rsid w:val="0097694F"/>
    <w:rsid w:val="009777D9"/>
    <w:rsid w:val="009828AB"/>
    <w:rsid w:val="0098402B"/>
    <w:rsid w:val="009876A2"/>
    <w:rsid w:val="00991B88"/>
    <w:rsid w:val="00993964"/>
    <w:rsid w:val="00993D42"/>
    <w:rsid w:val="009944F5"/>
    <w:rsid w:val="009A4783"/>
    <w:rsid w:val="009A5753"/>
    <w:rsid w:val="009A579D"/>
    <w:rsid w:val="009A64E4"/>
    <w:rsid w:val="009A68D6"/>
    <w:rsid w:val="009A6C3A"/>
    <w:rsid w:val="009A774E"/>
    <w:rsid w:val="009B0E03"/>
    <w:rsid w:val="009C1586"/>
    <w:rsid w:val="009D71D2"/>
    <w:rsid w:val="009D742B"/>
    <w:rsid w:val="009E3297"/>
    <w:rsid w:val="009F0017"/>
    <w:rsid w:val="009F0D6B"/>
    <w:rsid w:val="009F33B7"/>
    <w:rsid w:val="009F4BF7"/>
    <w:rsid w:val="009F6770"/>
    <w:rsid w:val="009F734F"/>
    <w:rsid w:val="00A01CF2"/>
    <w:rsid w:val="00A2244A"/>
    <w:rsid w:val="00A246B6"/>
    <w:rsid w:val="00A31C91"/>
    <w:rsid w:val="00A36E9B"/>
    <w:rsid w:val="00A47E70"/>
    <w:rsid w:val="00A50CF0"/>
    <w:rsid w:val="00A52F6F"/>
    <w:rsid w:val="00A62F21"/>
    <w:rsid w:val="00A639EA"/>
    <w:rsid w:val="00A703B6"/>
    <w:rsid w:val="00A703BE"/>
    <w:rsid w:val="00A72F48"/>
    <w:rsid w:val="00A7576E"/>
    <w:rsid w:val="00A7671C"/>
    <w:rsid w:val="00A84172"/>
    <w:rsid w:val="00A84821"/>
    <w:rsid w:val="00A92597"/>
    <w:rsid w:val="00A93136"/>
    <w:rsid w:val="00AA001A"/>
    <w:rsid w:val="00AA27AC"/>
    <w:rsid w:val="00AA2CBC"/>
    <w:rsid w:val="00AA340C"/>
    <w:rsid w:val="00AB3F52"/>
    <w:rsid w:val="00AC2C87"/>
    <w:rsid w:val="00AC3D59"/>
    <w:rsid w:val="00AC5820"/>
    <w:rsid w:val="00AD1CD8"/>
    <w:rsid w:val="00AD2CBF"/>
    <w:rsid w:val="00AE0A90"/>
    <w:rsid w:val="00AE251A"/>
    <w:rsid w:val="00AF172F"/>
    <w:rsid w:val="00AF2CAE"/>
    <w:rsid w:val="00B036C9"/>
    <w:rsid w:val="00B136F6"/>
    <w:rsid w:val="00B17E98"/>
    <w:rsid w:val="00B2119C"/>
    <w:rsid w:val="00B258BB"/>
    <w:rsid w:val="00B30378"/>
    <w:rsid w:val="00B40169"/>
    <w:rsid w:val="00B475C4"/>
    <w:rsid w:val="00B514CB"/>
    <w:rsid w:val="00B51FCB"/>
    <w:rsid w:val="00B60573"/>
    <w:rsid w:val="00B64B6D"/>
    <w:rsid w:val="00B67B97"/>
    <w:rsid w:val="00B70080"/>
    <w:rsid w:val="00B743EF"/>
    <w:rsid w:val="00B75E77"/>
    <w:rsid w:val="00B75F92"/>
    <w:rsid w:val="00B8454C"/>
    <w:rsid w:val="00B935CD"/>
    <w:rsid w:val="00B968C8"/>
    <w:rsid w:val="00BA3EC5"/>
    <w:rsid w:val="00BA51D9"/>
    <w:rsid w:val="00BB5DFC"/>
    <w:rsid w:val="00BC3DB9"/>
    <w:rsid w:val="00BD279D"/>
    <w:rsid w:val="00BD6BB8"/>
    <w:rsid w:val="00BE3A45"/>
    <w:rsid w:val="00BE6728"/>
    <w:rsid w:val="00BF1B54"/>
    <w:rsid w:val="00BF28E1"/>
    <w:rsid w:val="00BF7283"/>
    <w:rsid w:val="00C01C94"/>
    <w:rsid w:val="00C02CAA"/>
    <w:rsid w:val="00C06389"/>
    <w:rsid w:val="00C15688"/>
    <w:rsid w:val="00C259BF"/>
    <w:rsid w:val="00C31799"/>
    <w:rsid w:val="00C33A7F"/>
    <w:rsid w:val="00C34899"/>
    <w:rsid w:val="00C3508D"/>
    <w:rsid w:val="00C40F1B"/>
    <w:rsid w:val="00C42DE9"/>
    <w:rsid w:val="00C51E37"/>
    <w:rsid w:val="00C572D0"/>
    <w:rsid w:val="00C61603"/>
    <w:rsid w:val="00C66BA2"/>
    <w:rsid w:val="00C7056B"/>
    <w:rsid w:val="00C7489A"/>
    <w:rsid w:val="00C7566A"/>
    <w:rsid w:val="00C800BB"/>
    <w:rsid w:val="00C80876"/>
    <w:rsid w:val="00C9030E"/>
    <w:rsid w:val="00C94DFE"/>
    <w:rsid w:val="00C95985"/>
    <w:rsid w:val="00C979AE"/>
    <w:rsid w:val="00CA3AF0"/>
    <w:rsid w:val="00CA5641"/>
    <w:rsid w:val="00CB4258"/>
    <w:rsid w:val="00CC5026"/>
    <w:rsid w:val="00CC68D0"/>
    <w:rsid w:val="00CC6BB2"/>
    <w:rsid w:val="00CD459B"/>
    <w:rsid w:val="00CE0D0A"/>
    <w:rsid w:val="00CE3B53"/>
    <w:rsid w:val="00CE6EA9"/>
    <w:rsid w:val="00CF560B"/>
    <w:rsid w:val="00CF6845"/>
    <w:rsid w:val="00CF75D6"/>
    <w:rsid w:val="00D03F9A"/>
    <w:rsid w:val="00D0545B"/>
    <w:rsid w:val="00D055BD"/>
    <w:rsid w:val="00D06D51"/>
    <w:rsid w:val="00D2018C"/>
    <w:rsid w:val="00D20771"/>
    <w:rsid w:val="00D20D35"/>
    <w:rsid w:val="00D24991"/>
    <w:rsid w:val="00D31B9E"/>
    <w:rsid w:val="00D3390C"/>
    <w:rsid w:val="00D50255"/>
    <w:rsid w:val="00D64DA8"/>
    <w:rsid w:val="00D64EE3"/>
    <w:rsid w:val="00D66520"/>
    <w:rsid w:val="00D74967"/>
    <w:rsid w:val="00D76276"/>
    <w:rsid w:val="00D82CE2"/>
    <w:rsid w:val="00D9563B"/>
    <w:rsid w:val="00DA15CA"/>
    <w:rsid w:val="00DA2BF7"/>
    <w:rsid w:val="00DA409D"/>
    <w:rsid w:val="00DA4947"/>
    <w:rsid w:val="00DA573E"/>
    <w:rsid w:val="00DC0A10"/>
    <w:rsid w:val="00DC7933"/>
    <w:rsid w:val="00DD0300"/>
    <w:rsid w:val="00DD0541"/>
    <w:rsid w:val="00DD11FD"/>
    <w:rsid w:val="00DD5338"/>
    <w:rsid w:val="00DD76E5"/>
    <w:rsid w:val="00DE0DF8"/>
    <w:rsid w:val="00DE192F"/>
    <w:rsid w:val="00DE34CF"/>
    <w:rsid w:val="00DF626D"/>
    <w:rsid w:val="00E00647"/>
    <w:rsid w:val="00E11B1F"/>
    <w:rsid w:val="00E13F3D"/>
    <w:rsid w:val="00E14D7D"/>
    <w:rsid w:val="00E24250"/>
    <w:rsid w:val="00E2627B"/>
    <w:rsid w:val="00E33D57"/>
    <w:rsid w:val="00E34898"/>
    <w:rsid w:val="00E35E64"/>
    <w:rsid w:val="00E3693E"/>
    <w:rsid w:val="00E36971"/>
    <w:rsid w:val="00E37029"/>
    <w:rsid w:val="00E40D3E"/>
    <w:rsid w:val="00E46CF5"/>
    <w:rsid w:val="00E519F0"/>
    <w:rsid w:val="00E542B6"/>
    <w:rsid w:val="00E614E4"/>
    <w:rsid w:val="00E64669"/>
    <w:rsid w:val="00E70995"/>
    <w:rsid w:val="00E75B90"/>
    <w:rsid w:val="00E94479"/>
    <w:rsid w:val="00E94D3D"/>
    <w:rsid w:val="00E9595E"/>
    <w:rsid w:val="00EB092E"/>
    <w:rsid w:val="00EB09B7"/>
    <w:rsid w:val="00EB4183"/>
    <w:rsid w:val="00EC03DF"/>
    <w:rsid w:val="00EE59D4"/>
    <w:rsid w:val="00EE738B"/>
    <w:rsid w:val="00EE7D7C"/>
    <w:rsid w:val="00F06A73"/>
    <w:rsid w:val="00F10AB5"/>
    <w:rsid w:val="00F14648"/>
    <w:rsid w:val="00F1774A"/>
    <w:rsid w:val="00F25D98"/>
    <w:rsid w:val="00F300FB"/>
    <w:rsid w:val="00F305A9"/>
    <w:rsid w:val="00F30F52"/>
    <w:rsid w:val="00F31650"/>
    <w:rsid w:val="00F33432"/>
    <w:rsid w:val="00F35D7D"/>
    <w:rsid w:val="00F36403"/>
    <w:rsid w:val="00F415DA"/>
    <w:rsid w:val="00F524D0"/>
    <w:rsid w:val="00F52602"/>
    <w:rsid w:val="00F80452"/>
    <w:rsid w:val="00F8139A"/>
    <w:rsid w:val="00F829B4"/>
    <w:rsid w:val="00F91785"/>
    <w:rsid w:val="00FA5FD1"/>
    <w:rsid w:val="00FB4F2D"/>
    <w:rsid w:val="00FB6386"/>
    <w:rsid w:val="00FC31B1"/>
    <w:rsid w:val="00FC4318"/>
    <w:rsid w:val="00FC69D2"/>
    <w:rsid w:val="00FD2DDF"/>
    <w:rsid w:val="00FD34EE"/>
    <w:rsid w:val="00FE0428"/>
    <w:rsid w:val="00FE5532"/>
    <w:rsid w:val="00FF115D"/>
    <w:rsid w:val="00FF47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22834E8"/>
  <w15:docId w15:val="{14B5C812-37D8-43D8-AF64-6E5961F14C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3436E5"/>
    <w:pPr>
      <w:spacing w:after="180"/>
    </w:pPr>
    <w:rPr>
      <w:rFonts w:ascii="Times New Roman" w:hAnsi="Times New Roman"/>
      <w:lang w:val="en-GB"/>
    </w:rPr>
  </w:style>
  <w:style w:type="paragraph" w:styleId="1">
    <w:name w:val="heading 1"/>
    <w:aliases w:val="H1,Huvudrubrik,app heading 1,l1,h1,h11,h12,h13,h14,h15,h16,NMP Heading 1,heading 1,h17,h111,h121,h131,h141,h151,h161,h18,h112,h122,h132,h142,h152,h162,h19,h113,h123,h133,h143,h153,h163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2">
    <w:name w:val="heading 2"/>
    <w:aliases w:val="Head2A,2,H2,h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a5"/>
    <w:uiPriority w:val="99"/>
    <w:rsid w:val="000B7FED"/>
    <w:pPr>
      <w:widowControl w:val="0"/>
    </w:pPr>
    <w:rPr>
      <w:rFonts w:ascii="Arial" w:hAnsi="Arial"/>
      <w:b/>
      <w:noProof/>
      <w:sz w:val="18"/>
      <w:lang w:val="en-GB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9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a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a">
    <w:name w:val="List"/>
    <w:basedOn w:val="a"/>
    <w:rsid w:val="000B7FED"/>
    <w:pPr>
      <w:ind w:left="568" w:hanging="284"/>
    </w:pPr>
  </w:style>
  <w:style w:type="paragraph" w:styleId="a9">
    <w:name w:val="List Bullet"/>
    <w:basedOn w:val="aa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a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b">
    <w:name w:val="footer"/>
    <w:basedOn w:val="a4"/>
    <w:link w:val="ac"/>
    <w:uiPriority w:val="99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semiHidden/>
    <w:rsid w:val="000B7FED"/>
    <w:rPr>
      <w:sz w:val="16"/>
    </w:rPr>
  </w:style>
  <w:style w:type="paragraph" w:styleId="af">
    <w:name w:val="annotation text"/>
    <w:basedOn w:val="a"/>
    <w:link w:val="af0"/>
    <w:semiHidden/>
    <w:rsid w:val="000B7FED"/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paragraph" w:styleId="af4">
    <w:name w:val="annotation subject"/>
    <w:basedOn w:val="af"/>
    <w:next w:val="af"/>
    <w:link w:val="af5"/>
    <w:semiHidden/>
    <w:rsid w:val="000B7FED"/>
    <w:rPr>
      <w:b/>
      <w:bCs/>
    </w:rPr>
  </w:style>
  <w:style w:type="paragraph" w:styleId="af6">
    <w:name w:val="Document Map"/>
    <w:basedOn w:val="a"/>
    <w:link w:val="af7"/>
    <w:semiHidden/>
    <w:rsid w:val="005E2C44"/>
    <w:pPr>
      <w:shd w:val="clear" w:color="auto" w:fill="000080"/>
    </w:pPr>
    <w:rPr>
      <w:rFonts w:ascii="Tahoma" w:hAnsi="Tahoma" w:cs="Tahoma"/>
    </w:rPr>
  </w:style>
  <w:style w:type="character" w:styleId="af8">
    <w:name w:val="Emphasis"/>
    <w:qFormat/>
    <w:rsid w:val="00446488"/>
    <w:rPr>
      <w:i/>
      <w:iCs/>
    </w:rPr>
  </w:style>
  <w:style w:type="paragraph" w:styleId="af9">
    <w:name w:val="Title"/>
    <w:basedOn w:val="a"/>
    <w:next w:val="a"/>
    <w:link w:val="afa"/>
    <w:qFormat/>
    <w:rsid w:val="00446488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a">
    <w:name w:val="标题 字符"/>
    <w:link w:val="af9"/>
    <w:rsid w:val="00446488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CRCoverPageChar">
    <w:name w:val="CR Cover Page Char"/>
    <w:link w:val="CRCoverPage"/>
    <w:locked/>
    <w:rsid w:val="00461F12"/>
    <w:rPr>
      <w:rFonts w:ascii="Arial" w:hAnsi="Arial"/>
      <w:lang w:eastAsia="en-US"/>
    </w:rPr>
  </w:style>
  <w:style w:type="paragraph" w:styleId="afb">
    <w:name w:val="List Paragraph"/>
    <w:basedOn w:val="a"/>
    <w:uiPriority w:val="34"/>
    <w:qFormat/>
    <w:rsid w:val="00C94DFE"/>
    <w:pPr>
      <w:ind w:left="720"/>
    </w:pPr>
  </w:style>
  <w:style w:type="character" w:styleId="afc">
    <w:name w:val="Unresolved Mention"/>
    <w:uiPriority w:val="99"/>
    <w:semiHidden/>
    <w:unhideWhenUsed/>
    <w:rsid w:val="002B5F15"/>
    <w:rPr>
      <w:color w:val="605E5C"/>
      <w:shd w:val="clear" w:color="auto" w:fill="E1DFDD"/>
    </w:rPr>
  </w:style>
  <w:style w:type="character" w:customStyle="1" w:styleId="20">
    <w:name w:val="标题 2 字符"/>
    <w:aliases w:val="Head2A 字符,2 字符,H2 字符,h2 字符"/>
    <w:link w:val="2"/>
    <w:rsid w:val="00C15688"/>
    <w:rPr>
      <w:rFonts w:ascii="Arial" w:hAnsi="Arial"/>
      <w:sz w:val="32"/>
      <w:lang w:val="en-GB"/>
    </w:rPr>
  </w:style>
  <w:style w:type="character" w:customStyle="1" w:styleId="10">
    <w:name w:val="标题 1 字符"/>
    <w:aliases w:val="H1 字符,Huvudrubrik 字符,app heading 1 字符,l1 字符,h1 字符,h11 字符,h12 字符,h13 字符,h14 字符,h15 字符,h16 字符,NMP Heading 1 字符,heading 1 字符,h17 字符,h111 字符,h121 字符,h131 字符,h141 字符,h151 字符,h161 字符,h18 字符,h112 字符,h122 字符,h132 字符,h142 字符,h152 字符,h162 字符,h19 字符"/>
    <w:link w:val="1"/>
    <w:rsid w:val="00A01CF2"/>
    <w:rPr>
      <w:rFonts w:ascii="Arial" w:hAnsi="Arial"/>
      <w:sz w:val="36"/>
      <w:lang w:val="en-GB"/>
    </w:rPr>
  </w:style>
  <w:style w:type="character" w:customStyle="1" w:styleId="30">
    <w:name w:val="标题 3 字符"/>
    <w:aliases w:val="Underrubrik2 字符,H3 字符,0H 字符,h3 字符,no break 字符"/>
    <w:link w:val="3"/>
    <w:rsid w:val="00A01CF2"/>
    <w:rPr>
      <w:rFonts w:ascii="Arial" w:hAnsi="Arial"/>
      <w:sz w:val="28"/>
      <w:lang w:val="en-GB"/>
    </w:rPr>
  </w:style>
  <w:style w:type="character" w:customStyle="1" w:styleId="40">
    <w:name w:val="标题 4 字符"/>
    <w:link w:val="4"/>
    <w:rsid w:val="00A01CF2"/>
    <w:rPr>
      <w:rFonts w:ascii="Arial" w:hAnsi="Arial"/>
      <w:sz w:val="24"/>
      <w:lang w:val="en-GB"/>
    </w:rPr>
  </w:style>
  <w:style w:type="character" w:customStyle="1" w:styleId="50">
    <w:name w:val="标题 5 字符"/>
    <w:link w:val="5"/>
    <w:rsid w:val="00A01CF2"/>
    <w:rPr>
      <w:rFonts w:ascii="Arial" w:hAnsi="Arial"/>
      <w:sz w:val="22"/>
      <w:lang w:val="en-GB"/>
    </w:rPr>
  </w:style>
  <w:style w:type="character" w:customStyle="1" w:styleId="60">
    <w:name w:val="标题 6 字符"/>
    <w:link w:val="6"/>
    <w:rsid w:val="00A01CF2"/>
    <w:rPr>
      <w:rFonts w:ascii="Arial" w:hAnsi="Arial"/>
      <w:lang w:val="en-GB"/>
    </w:rPr>
  </w:style>
  <w:style w:type="character" w:customStyle="1" w:styleId="70">
    <w:name w:val="标题 7 字符"/>
    <w:link w:val="7"/>
    <w:rsid w:val="00A01CF2"/>
    <w:rPr>
      <w:rFonts w:ascii="Arial" w:hAnsi="Arial"/>
      <w:lang w:val="en-GB"/>
    </w:rPr>
  </w:style>
  <w:style w:type="character" w:customStyle="1" w:styleId="80">
    <w:name w:val="标题 8 字符"/>
    <w:link w:val="8"/>
    <w:rsid w:val="00A01CF2"/>
    <w:rPr>
      <w:rFonts w:ascii="Arial" w:hAnsi="Arial"/>
      <w:sz w:val="36"/>
      <w:lang w:val="en-GB"/>
    </w:rPr>
  </w:style>
  <w:style w:type="character" w:customStyle="1" w:styleId="90">
    <w:name w:val="标题 9 字符"/>
    <w:link w:val="9"/>
    <w:rsid w:val="00A01CF2"/>
    <w:rPr>
      <w:rFonts w:ascii="Arial" w:hAnsi="Arial"/>
      <w:sz w:val="36"/>
      <w:lang w:val="en-GB"/>
    </w:rPr>
  </w:style>
  <w:style w:type="character" w:customStyle="1" w:styleId="a5">
    <w:name w:val="页眉 字符"/>
    <w:link w:val="a4"/>
    <w:uiPriority w:val="99"/>
    <w:rsid w:val="00A01CF2"/>
    <w:rPr>
      <w:rFonts w:ascii="Arial" w:hAnsi="Arial"/>
      <w:b/>
      <w:noProof/>
      <w:sz w:val="18"/>
      <w:lang w:val="en-GB"/>
    </w:rPr>
  </w:style>
  <w:style w:type="character" w:customStyle="1" w:styleId="a8">
    <w:name w:val="脚注文本 字符"/>
    <w:link w:val="a7"/>
    <w:semiHidden/>
    <w:rsid w:val="00A01CF2"/>
    <w:rPr>
      <w:rFonts w:ascii="Times New Roman" w:hAnsi="Times New Roman"/>
      <w:sz w:val="16"/>
      <w:lang w:val="en-GB"/>
    </w:rPr>
  </w:style>
  <w:style w:type="character" w:customStyle="1" w:styleId="ac">
    <w:name w:val="页脚 字符"/>
    <w:link w:val="ab"/>
    <w:uiPriority w:val="99"/>
    <w:rsid w:val="00A01CF2"/>
    <w:rPr>
      <w:rFonts w:ascii="Arial" w:hAnsi="Arial"/>
      <w:b/>
      <w:i/>
      <w:noProof/>
      <w:sz w:val="18"/>
      <w:lang w:val="en-GB"/>
    </w:rPr>
  </w:style>
  <w:style w:type="character" w:customStyle="1" w:styleId="af0">
    <w:name w:val="批注文字 字符"/>
    <w:link w:val="af"/>
    <w:semiHidden/>
    <w:rsid w:val="00A01CF2"/>
    <w:rPr>
      <w:rFonts w:ascii="Times New Roman" w:hAnsi="Times New Roman"/>
      <w:lang w:val="en-GB"/>
    </w:rPr>
  </w:style>
  <w:style w:type="character" w:customStyle="1" w:styleId="af3">
    <w:name w:val="批注框文本 字符"/>
    <w:link w:val="af2"/>
    <w:uiPriority w:val="99"/>
    <w:semiHidden/>
    <w:rsid w:val="00A01CF2"/>
    <w:rPr>
      <w:rFonts w:ascii="Tahoma" w:hAnsi="Tahoma" w:cs="Tahoma"/>
      <w:sz w:val="16"/>
      <w:szCs w:val="16"/>
      <w:lang w:val="en-GB"/>
    </w:rPr>
  </w:style>
  <w:style w:type="character" w:customStyle="1" w:styleId="af5">
    <w:name w:val="批注主题 字符"/>
    <w:link w:val="af4"/>
    <w:semiHidden/>
    <w:rsid w:val="00A01CF2"/>
    <w:rPr>
      <w:rFonts w:ascii="Times New Roman" w:hAnsi="Times New Roman"/>
      <w:b/>
      <w:bCs/>
      <w:lang w:val="en-GB"/>
    </w:rPr>
  </w:style>
  <w:style w:type="character" w:customStyle="1" w:styleId="af7">
    <w:name w:val="文档结构图 字符"/>
    <w:link w:val="af6"/>
    <w:semiHidden/>
    <w:rsid w:val="00A01CF2"/>
    <w:rPr>
      <w:rFonts w:ascii="Tahoma" w:hAnsi="Tahoma" w:cs="Tahoma"/>
      <w:shd w:val="clear" w:color="auto" w:fill="00008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au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3819972-4A2C-47AE-8225-31FEB3FAAC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14</Pages>
  <Words>3523</Words>
  <Characters>20085</Characters>
  <Application>Microsoft Office Word</Application>
  <DocSecurity>0</DocSecurity>
  <Lines>167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211650</vt:lpstr>
      <vt:lpstr>MTG_TITLE</vt:lpstr>
    </vt:vector>
  </TitlesOfParts>
  <Company>3GPP Support Team</Company>
  <LinksUpToDate>false</LinksUpToDate>
  <CharactersWithSpaces>23561</CharactersWithSpaces>
  <SharedDoc>false</SharedDoc>
  <HLinks>
    <vt:vector size="24" baseType="variant">
      <vt:variant>
        <vt:i4>7209051</vt:i4>
      </vt:variant>
      <vt:variant>
        <vt:i4>54</vt:i4>
      </vt:variant>
      <vt:variant>
        <vt:i4>0</vt:i4>
      </vt:variant>
      <vt:variant>
        <vt:i4>5</vt:i4>
      </vt:variant>
      <vt:variant>
        <vt:lpwstr>mailto:holger.jauch@rohde-schwarz.com</vt:lpwstr>
      </vt:variant>
      <vt:variant>
        <vt:lpwstr/>
      </vt:variant>
      <vt:variant>
        <vt:i4>2031686</vt:i4>
      </vt:variant>
      <vt:variant>
        <vt:i4>27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211650</dc:title>
  <dc:subject>8.1.5.2.2</dc:subject>
  <dc:creator>Michael Sanders, John M Meredith</dc:creator>
  <cp:keywords>2199</cp:keywords>
  <dc:description/>
  <cp:lastModifiedBy>Yufei</cp:lastModifiedBy>
  <cp:revision>2</cp:revision>
  <cp:lastPrinted>1900-01-01T00:00:00Z</cp:lastPrinted>
  <dcterms:created xsi:type="dcterms:W3CDTF">2021-12-13T09:22:00Z</dcterms:created>
  <dcterms:modified xsi:type="dcterms:W3CDTF">2021-12-13T09:22:00Z</dcterms:modified>
  <cp:contentStatus>1987</cp:contentStatus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211035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