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D3B0" w14:textId="77777777" w:rsidR="00044903" w:rsidRDefault="00044903" w:rsidP="00044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R5s211528</w:t>
        </w:r>
      </w:fldSimple>
    </w:p>
    <w:p w14:paraId="67FABD09" w14:textId="77777777" w:rsidR="00044903" w:rsidRDefault="00044903" w:rsidP="000449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903" w14:paraId="5007A646" w14:textId="77777777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2E1A8" w14:textId="77777777" w:rsidR="00044903" w:rsidRDefault="00044903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4903" w14:paraId="3F449727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2A6C4" w14:textId="77777777" w:rsidR="00044903" w:rsidRDefault="0004490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903" w14:paraId="2FADA201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786DD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14:paraId="14F5AB0F" w14:textId="77777777" w:rsidTr="006B028C">
        <w:tc>
          <w:tcPr>
            <w:tcW w:w="142" w:type="dxa"/>
            <w:tcBorders>
              <w:left w:val="single" w:sz="4" w:space="0" w:color="auto"/>
            </w:tcBorders>
          </w:tcPr>
          <w:p w14:paraId="332CD269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0DC03" w14:textId="77777777" w:rsidR="00044903" w:rsidRPr="00410371" w:rsidRDefault="00044903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5553F13" w14:textId="77777777" w:rsidR="00044903" w:rsidRDefault="0004490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18987" w14:textId="77777777" w:rsidR="00044903" w:rsidRPr="00410371" w:rsidRDefault="00044903" w:rsidP="006B02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2149</w:t>
              </w:r>
            </w:fldSimple>
          </w:p>
        </w:tc>
        <w:tc>
          <w:tcPr>
            <w:tcW w:w="709" w:type="dxa"/>
          </w:tcPr>
          <w:p w14:paraId="02E5E0C8" w14:textId="77777777" w:rsidR="00044903" w:rsidRDefault="00044903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CF8E0" w14:textId="77777777" w:rsidR="00044903" w:rsidRPr="00410371" w:rsidRDefault="00044903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148743" w14:textId="77777777" w:rsidR="00044903" w:rsidRDefault="00044903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95F6AC" w14:textId="77777777" w:rsidR="00044903" w:rsidRPr="00410371" w:rsidRDefault="00044903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24FC73" w14:textId="77777777"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4903" w14:paraId="148C3628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02BC7" w14:textId="77777777"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4903" w14:paraId="26CDD32F" w14:textId="77777777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64D3C" w14:textId="77777777" w:rsidR="00044903" w:rsidRPr="00F25D98" w:rsidRDefault="00044903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903" w14:paraId="3E6CC423" w14:textId="77777777" w:rsidTr="006B028C">
        <w:tc>
          <w:tcPr>
            <w:tcW w:w="9641" w:type="dxa"/>
            <w:gridSpan w:val="9"/>
          </w:tcPr>
          <w:p w14:paraId="412B8A7D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AD4DAD" w14:textId="77777777" w:rsidR="00044903" w:rsidRDefault="00044903" w:rsidP="000449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903" w14:paraId="71829466" w14:textId="77777777" w:rsidTr="006B028C">
        <w:tc>
          <w:tcPr>
            <w:tcW w:w="2835" w:type="dxa"/>
          </w:tcPr>
          <w:p w14:paraId="2C89D352" w14:textId="77777777" w:rsidR="00044903" w:rsidRDefault="00044903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CB2CD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E43D49" w14:textId="77777777"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FF90D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25845" w14:textId="77777777"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0FBCC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18ABD0" w14:textId="77777777"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8407DA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E265D" w14:textId="77777777" w:rsidR="00044903" w:rsidRDefault="00044903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840C5C" w14:textId="77777777" w:rsidR="00044903" w:rsidRDefault="00044903" w:rsidP="000449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903" w14:paraId="7F4098E0" w14:textId="77777777" w:rsidTr="006B028C">
        <w:tc>
          <w:tcPr>
            <w:tcW w:w="9640" w:type="dxa"/>
            <w:gridSpan w:val="11"/>
          </w:tcPr>
          <w:p w14:paraId="19DAF047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14:paraId="7D0D478A" w14:textId="77777777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5B558" w14:textId="77777777"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AE76E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f_NR_Postamble</w:t>
            </w:r>
            <w:proofErr w:type="spellEnd"/>
            <w:r>
              <w:fldChar w:fldCharType="end"/>
            </w:r>
          </w:p>
        </w:tc>
      </w:tr>
      <w:tr w:rsidR="00044903" w14:paraId="4FDAD9DB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017E7E82" w14:textId="77777777"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800FD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14:paraId="48ED2D54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9E473D0" w14:textId="77777777"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BB073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4903" w14:paraId="3AB03D0B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DF0CB9A" w14:textId="77777777"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FB5DA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4903" w14:paraId="4BFB0972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622A877" w14:textId="77777777"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58C0F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14:paraId="417F662B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78A626C3" w14:textId="77777777"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A0A91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E41CBC" w14:textId="77777777" w:rsidR="00044903" w:rsidRDefault="00044903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F641D" w14:textId="77777777"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08446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2021-10-20</w:t>
              </w:r>
            </w:fldSimple>
          </w:p>
        </w:tc>
      </w:tr>
      <w:tr w:rsidR="00044903" w14:paraId="40286F3F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F7F5976" w14:textId="77777777"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97D58A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E7E885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D02AE8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0AD209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14:paraId="32FB2368" w14:textId="77777777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40A4C4" w14:textId="77777777"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FDEE16" w14:textId="77777777" w:rsidR="00044903" w:rsidRDefault="00044903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397A3" w14:textId="77777777"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D134B" w14:textId="77777777" w:rsidR="00044903" w:rsidRDefault="00044903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D9FE3C" w14:textId="77777777"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44903" w14:paraId="482638B4" w14:textId="77777777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8A1DED" w14:textId="77777777"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B0270" w14:textId="77777777" w:rsidR="00044903" w:rsidRDefault="00044903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894766" w14:textId="77777777" w:rsidR="00044903" w:rsidRDefault="00044903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4DD30" w14:textId="77777777" w:rsidR="00044903" w:rsidRPr="007C2097" w:rsidRDefault="00044903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4903" w14:paraId="3D960E72" w14:textId="77777777" w:rsidTr="006B028C">
        <w:tc>
          <w:tcPr>
            <w:tcW w:w="1843" w:type="dxa"/>
          </w:tcPr>
          <w:p w14:paraId="7D5A290E" w14:textId="77777777"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5EBDC" w14:textId="77777777"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14:paraId="34118726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4F5BE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5B0D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 for the state </w:t>
            </w:r>
            <w:r w:rsidRPr="006C7E3F">
              <w:rPr>
                <w:noProof/>
              </w:rPr>
              <w:t>STATE_EMERGENCY_RELEASE_CONNECTED</w:t>
            </w:r>
            <w:r>
              <w:rPr>
                <w:noProof/>
              </w:rPr>
              <w:t>, the SS transmit a De-registration REQ, and the expectation is that the UE will transmit a De-registration ACCEPT.</w:t>
            </w:r>
          </w:p>
          <w:p w14:paraId="4E660A8B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</w:p>
          <w:p w14:paraId="3BAF440C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behavior is fine in situation where the UE has performed normal registration, and then has performed an emergency call establishment.</w:t>
            </w:r>
          </w:p>
          <w:p w14:paraId="4DD25A1F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situation like NR testcase 11.4.3, where the UE has only performed Registration for emergency, this is not fully applicable.</w:t>
            </w:r>
          </w:p>
          <w:p w14:paraId="19D84855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devices in such situation(like NR testcase 11.4.3) will not consider the registration to be a “normal” one, and hence will transmit a 5GMM STATUS message upon reception of De-registration REQ. In other words, the UE may think that its not possible to De-register since the registration never happened.</w:t>
            </w:r>
          </w:p>
          <w:p w14:paraId="195B9C07" w14:textId="77777777" w:rsidR="001C3741" w:rsidRPr="001E64FB" w:rsidRDefault="001C3741" w:rsidP="001C3741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noProof/>
              </w:rPr>
              <w:t xml:space="preserve">Moreover, </w:t>
            </w:r>
            <w:r>
              <w:rPr>
                <w:rFonts w:ascii="Arial" w:hAnsi="Arial" w:cs="Arial"/>
                <w:noProof/>
              </w:rPr>
              <w:t>t</w:t>
            </w:r>
            <w:r w:rsidRPr="001E64FB">
              <w:rPr>
                <w:rFonts w:ascii="Arial" w:hAnsi="Arial" w:cs="Arial"/>
                <w:lang w:val="en-US"/>
              </w:rPr>
              <w:t>he 24.50 cl 5.5.2.3 does not have any text that deals with a scenario where the UE is registered for emergency and has now received a De-registration REQ.</w:t>
            </w:r>
          </w:p>
          <w:p w14:paraId="6A7D8664" w14:textId="77777777" w:rsidR="001C3741" w:rsidRDefault="001C3741" w:rsidP="001C3741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lang w:val="en-US"/>
              </w:rPr>
              <w:t xml:space="preserve">This means that some UE implementations may consider that after the Registration </w:t>
            </w:r>
            <w:r>
              <w:rPr>
                <w:rFonts w:ascii="Arial" w:hAnsi="Arial" w:cs="Arial"/>
                <w:lang w:val="en-US"/>
              </w:rPr>
              <w:t>for</w:t>
            </w:r>
            <w:r w:rsidRPr="001E64FB">
              <w:rPr>
                <w:rFonts w:ascii="Arial" w:hAnsi="Arial" w:cs="Arial"/>
                <w:lang w:val="en-US"/>
              </w:rPr>
              <w:t xml:space="preserve"> emergency, it is OK to expect a De-registration REQ from the SS, and thus transmit a De-registration Accept (38.523-3 cl 10.3.7</w:t>
            </w:r>
            <w:r>
              <w:rPr>
                <w:rFonts w:ascii="Arial" w:hAnsi="Arial" w:cs="Arial"/>
                <w:lang w:val="en-US"/>
              </w:rPr>
              <w:t xml:space="preserve"> Step 3a1</w:t>
            </w:r>
            <w:r w:rsidRPr="001E64FB">
              <w:rPr>
                <w:rFonts w:ascii="Arial" w:hAnsi="Arial" w:cs="Arial"/>
                <w:lang w:val="en-US"/>
              </w:rPr>
              <w:t>)</w:t>
            </w:r>
            <w:r>
              <w:rPr>
                <w:rFonts w:ascii="Arial" w:hAnsi="Arial" w:cs="Arial"/>
                <w:lang w:val="en-US"/>
              </w:rPr>
              <w:t>, but some may consider this to be a message received in incompatible protocol state and transmit a 5GMM STATUS message.</w:t>
            </w:r>
          </w:p>
          <w:p w14:paraId="6C999FF7" w14:textId="77777777" w:rsidR="001C3741" w:rsidRDefault="001C3741" w:rsidP="001C374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current TTCN des not handle this. This needs to be handled.</w:t>
            </w:r>
          </w:p>
          <w:p w14:paraId="5C9AA750" w14:textId="77777777" w:rsidR="001C3741" w:rsidRPr="002E008A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 Prose CR will be raised for this.</w:t>
            </w:r>
          </w:p>
        </w:tc>
      </w:tr>
      <w:tr w:rsidR="001C3741" w14:paraId="54442B4E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838A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50A98" w14:textId="77777777" w:rsidR="001C3741" w:rsidRPr="00CF39F2" w:rsidRDefault="001C3741" w:rsidP="001C3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3741" w14:paraId="33C3F29E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E311E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F2750" w14:textId="77777777" w:rsidR="001C3741" w:rsidRPr="006316B2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to handle the 5GMM STATUS message.</w:t>
            </w:r>
          </w:p>
        </w:tc>
      </w:tr>
      <w:tr w:rsidR="001C3741" w14:paraId="3F12D3D3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66F8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E348D" w14:textId="77777777" w:rsidR="001C3741" w:rsidRPr="00CF39F2" w:rsidRDefault="001C3741" w:rsidP="001C3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3741" w14:paraId="7B49187F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50DE2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274D6" w14:textId="77777777" w:rsidR="001C3741" w:rsidRPr="00CF39F2" w:rsidRDefault="001C3741" w:rsidP="001C374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1C3741" w14:paraId="2F121983" w14:textId="77777777" w:rsidTr="006B028C">
        <w:tc>
          <w:tcPr>
            <w:tcW w:w="2694" w:type="dxa"/>
            <w:gridSpan w:val="2"/>
          </w:tcPr>
          <w:p w14:paraId="3E3DA969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9902ED" w14:textId="77777777" w:rsidR="001C3741" w:rsidRDefault="001C3741" w:rsidP="001C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14:paraId="244DC78C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98124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C3804" w14:textId="77777777"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11.4.3.NR5GC</w:t>
            </w:r>
          </w:p>
        </w:tc>
      </w:tr>
      <w:tr w:rsidR="001C3741" w14:paraId="406E21ED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D1462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3DB3A" w14:textId="77777777" w:rsidR="001C3741" w:rsidRDefault="001C3741" w:rsidP="001C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14:paraId="7F5A3086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8637A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D2C1E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824AD9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7E3967" w14:textId="77777777" w:rsidR="001C3741" w:rsidRDefault="001C3741" w:rsidP="001C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D04B3" w14:textId="77777777"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14:paraId="543F3572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B4B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AB467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7AA2F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8B3F4" w14:textId="77777777" w:rsidR="001C3741" w:rsidRDefault="001C3741" w:rsidP="001C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5A40" w14:textId="77777777"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14:paraId="0C4F0B56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23B58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B6C25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0A4B9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4C52E1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45D60" w14:textId="77777777"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1C3741" w14:paraId="5D9CFC97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2A574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22A5B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FCF63" w14:textId="77777777"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B2DA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11D46" w14:textId="77777777"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14:paraId="2D00F198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317DA" w14:textId="77777777"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6EEB9" w14:textId="77777777" w:rsidR="001C3741" w:rsidRDefault="001C3741" w:rsidP="001C3741">
            <w:pPr>
              <w:pStyle w:val="CRCoverPage"/>
              <w:spacing w:after="0"/>
              <w:rPr>
                <w:noProof/>
              </w:rPr>
            </w:pPr>
          </w:p>
        </w:tc>
      </w:tr>
      <w:tr w:rsidR="001C3741" w14:paraId="02D9B95F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12B83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F0B85" w14:textId="77777777"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741" w:rsidRPr="008863B9" w14:paraId="2F23D114" w14:textId="77777777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932FF" w14:textId="77777777" w:rsidR="001C3741" w:rsidRPr="008863B9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65766" w14:textId="77777777" w:rsidR="001C3741" w:rsidRPr="008863B9" w:rsidRDefault="001C3741" w:rsidP="001C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3741" w14:paraId="289076E0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8AAD6" w14:textId="77777777"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E7A8F" w14:textId="77777777"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D285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0AD6D" w14:textId="77777777" w:rsidR="009478EE" w:rsidRDefault="009478EE" w:rsidP="009478EE">
      <w:pPr>
        <w:rPr>
          <w:noProof/>
        </w:rPr>
      </w:pPr>
    </w:p>
    <w:p w14:paraId="51BA0E0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63815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BA18A8" w14:textId="77777777" w:rsidR="008C563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563D" w:rsidRPr="00D847D2">
        <w:rPr>
          <w:rFonts w:ascii="Arial" w:hAnsi="Arial" w:cs="Arial"/>
          <w:iCs/>
        </w:rPr>
        <w:t>Table of Contents</w:t>
      </w:r>
      <w:r w:rsidR="008C563D">
        <w:tab/>
      </w:r>
      <w:r w:rsidR="008C563D">
        <w:fldChar w:fldCharType="begin"/>
      </w:r>
      <w:r w:rsidR="008C563D">
        <w:instrText xml:space="preserve"> PAGEREF _Toc85638156 \h </w:instrText>
      </w:r>
      <w:r w:rsidR="008C563D">
        <w:fldChar w:fldCharType="separate"/>
      </w:r>
      <w:r w:rsidR="008C563D">
        <w:t>3</w:t>
      </w:r>
      <w:r w:rsidR="008C563D">
        <w:fldChar w:fldCharType="end"/>
      </w:r>
    </w:p>
    <w:p w14:paraId="2350E29D" w14:textId="77777777" w:rsidR="008C563D" w:rsidRDefault="008C56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47D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47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_Toc85638157 \h </w:instrText>
      </w:r>
      <w:r>
        <w:fldChar w:fldCharType="separate"/>
      </w:r>
      <w:r>
        <w:t>3</w:t>
      </w:r>
      <w:r>
        <w:fldChar w:fldCharType="end"/>
      </w:r>
    </w:p>
    <w:p w14:paraId="711264FE" w14:textId="77777777" w:rsidR="008C563D" w:rsidRDefault="008C56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47D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47D2">
        <w:rPr>
          <w:rFonts w:cs="Arial"/>
          <w:b/>
          <w:color w:val="000000"/>
          <w:lang w:eastAsia="en-GB"/>
        </w:rPr>
        <w:t xml:space="preserve">Correction to </w:t>
      </w:r>
      <w:r w:rsidRPr="00D847D2">
        <w:rPr>
          <w:rFonts w:cs="Arial"/>
          <w:b/>
          <w:bCs/>
          <w:color w:val="000000"/>
          <w:lang w:val="en-US" w:eastAsia="en-GB"/>
        </w:rPr>
        <w:t>function f_NR_Postamble</w:t>
      </w:r>
      <w:r>
        <w:tab/>
      </w:r>
      <w:r>
        <w:fldChar w:fldCharType="begin"/>
      </w:r>
      <w:r>
        <w:instrText xml:space="preserve"> PAGEREF _Toc85638158 \h </w:instrText>
      </w:r>
      <w:r>
        <w:fldChar w:fldCharType="separate"/>
      </w:r>
      <w:r>
        <w:t>3</w:t>
      </w:r>
      <w:r>
        <w:fldChar w:fldCharType="end"/>
      </w:r>
    </w:p>
    <w:p w14:paraId="69B95ACF" w14:textId="77777777" w:rsidR="008C563D" w:rsidRDefault="008C56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47D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47D2">
        <w:rPr>
          <w:rFonts w:cs="Arial"/>
          <w:b/>
          <w:color w:val="000000"/>
          <w:lang w:eastAsia="en-GB"/>
        </w:rPr>
        <w:t>template cr_NG_GMM_STATUS</w:t>
      </w:r>
      <w:r>
        <w:tab/>
      </w:r>
      <w:r>
        <w:fldChar w:fldCharType="begin"/>
      </w:r>
      <w:r>
        <w:instrText xml:space="preserve"> PAGEREF _Toc85638159 \h </w:instrText>
      </w:r>
      <w:r>
        <w:fldChar w:fldCharType="separate"/>
      </w:r>
      <w:r>
        <w:t>7</w:t>
      </w:r>
      <w:r>
        <w:fldChar w:fldCharType="end"/>
      </w:r>
    </w:p>
    <w:p w14:paraId="06DD9ED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F22E68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5638157"/>
      <w:r w:rsidRPr="00854C55">
        <w:rPr>
          <w:b/>
        </w:rPr>
        <w:t>Corrections required</w:t>
      </w:r>
      <w:bookmarkEnd w:id="2"/>
      <w:bookmarkEnd w:id="3"/>
      <w:bookmarkEnd w:id="4"/>
    </w:p>
    <w:p w14:paraId="78F1EB9B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563815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934196" w:rsidRPr="00934196">
        <w:rPr>
          <w:rFonts w:cs="Arial"/>
          <w:b/>
          <w:bCs/>
          <w:color w:val="000000"/>
          <w:lang w:val="en-US" w:eastAsia="en-GB"/>
        </w:rPr>
        <w:t>f</w:t>
      </w:r>
      <w:r w:rsidR="006B37B5" w:rsidRPr="006B37B5">
        <w:rPr>
          <w:rFonts w:cs="Arial"/>
          <w:b/>
          <w:bCs/>
          <w:color w:val="000000"/>
          <w:lang w:val="en-US" w:eastAsia="en-GB"/>
        </w:rPr>
        <w:t>_NR_Postamble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0593F3E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62D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9B4" w14:textId="77777777" w:rsidR="005D27CA" w:rsidRPr="00742923" w:rsidRDefault="006B37B5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B37B5">
              <w:rPr>
                <w:noProof/>
              </w:rPr>
              <w:t>f_NR_Postamble</w:t>
            </w:r>
          </w:p>
        </w:tc>
      </w:tr>
      <w:tr w:rsidR="00FA485A" w14:paraId="213A4FD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089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048A" w14:textId="77777777"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 for the state </w:t>
            </w:r>
            <w:r w:rsidRPr="006C7E3F">
              <w:rPr>
                <w:noProof/>
              </w:rPr>
              <w:t>STATE_EMERGENCY_RELEASE_CONNECTED</w:t>
            </w:r>
            <w:r>
              <w:rPr>
                <w:noProof/>
              </w:rPr>
              <w:t>, the SS transmit a De-registration REQ, and the expectation is that the UE will transmit a De-registration ACCEPT.</w:t>
            </w:r>
          </w:p>
          <w:p w14:paraId="295600FE" w14:textId="77777777" w:rsidR="002B0EF2" w:rsidRDefault="002B0EF2" w:rsidP="002B0EF2">
            <w:pPr>
              <w:pStyle w:val="CRCoverPage"/>
              <w:spacing w:after="0"/>
              <w:rPr>
                <w:noProof/>
              </w:rPr>
            </w:pPr>
          </w:p>
          <w:p w14:paraId="6370E876" w14:textId="77777777"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behavior is fine in situation where the UE has performed normal registration, and then has performed an emergency call establishment.</w:t>
            </w:r>
          </w:p>
          <w:p w14:paraId="7D92EF0C" w14:textId="77777777"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situation like NR testcase 11.4.3, where the UE has only performed Registration for emergency, this is not fully applicable.</w:t>
            </w:r>
          </w:p>
          <w:p w14:paraId="08E9AD0D" w14:textId="77777777"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devices in such situation(like NR testcase 11.4.3) will not consider the registration to be a “normal” one, and hence will transmit a 5GMM STATUS message upon reception of De-registration REQ. In other words, the UE may think that its not possible to De-register since the registration never happened.</w:t>
            </w:r>
          </w:p>
          <w:p w14:paraId="07A091C9" w14:textId="77777777" w:rsidR="002B0EF2" w:rsidRPr="001E64FB" w:rsidRDefault="002B0EF2" w:rsidP="002B0EF2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noProof/>
              </w:rPr>
              <w:t xml:space="preserve">Moreover, </w:t>
            </w:r>
            <w:r>
              <w:rPr>
                <w:rFonts w:ascii="Arial" w:hAnsi="Arial" w:cs="Arial"/>
                <w:noProof/>
              </w:rPr>
              <w:t>t</w:t>
            </w:r>
            <w:r w:rsidRPr="001E64FB">
              <w:rPr>
                <w:rFonts w:ascii="Arial" w:hAnsi="Arial" w:cs="Arial"/>
                <w:lang w:val="en-US"/>
              </w:rPr>
              <w:t>he 24.50 cl 5.5.2.3 does not have any text that deals with a scenario where the UE is registered for emergency and has now received a De-registration REQ.</w:t>
            </w:r>
          </w:p>
          <w:p w14:paraId="36057921" w14:textId="77777777" w:rsidR="002B0EF2" w:rsidRDefault="002B0EF2" w:rsidP="002B0EF2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lang w:val="en-US"/>
              </w:rPr>
              <w:t xml:space="preserve">This means that some UE implementations may consider that after the Registration </w:t>
            </w:r>
            <w:r>
              <w:rPr>
                <w:rFonts w:ascii="Arial" w:hAnsi="Arial" w:cs="Arial"/>
                <w:lang w:val="en-US"/>
              </w:rPr>
              <w:t>for</w:t>
            </w:r>
            <w:r w:rsidRPr="001E64FB">
              <w:rPr>
                <w:rFonts w:ascii="Arial" w:hAnsi="Arial" w:cs="Arial"/>
                <w:lang w:val="en-US"/>
              </w:rPr>
              <w:t xml:space="preserve"> emergency, it is OK to expect a De-registration REQ from the SS, and thus transmit a De-registration Accept (38.523-3 cl 10.3.7</w:t>
            </w:r>
            <w:r>
              <w:rPr>
                <w:rFonts w:ascii="Arial" w:hAnsi="Arial" w:cs="Arial"/>
                <w:lang w:val="en-US"/>
              </w:rPr>
              <w:t xml:space="preserve"> Step 3a1</w:t>
            </w:r>
            <w:r w:rsidRPr="001E64FB">
              <w:rPr>
                <w:rFonts w:ascii="Arial" w:hAnsi="Arial" w:cs="Arial"/>
                <w:lang w:val="en-US"/>
              </w:rPr>
              <w:t>)</w:t>
            </w:r>
            <w:r>
              <w:rPr>
                <w:rFonts w:ascii="Arial" w:hAnsi="Arial" w:cs="Arial"/>
                <w:lang w:val="en-US"/>
              </w:rPr>
              <w:t>, but some may consider this to be a message received in incompatible protocol state and transmit a 5GMM STATUS message.</w:t>
            </w:r>
          </w:p>
          <w:p w14:paraId="0B04A7CE" w14:textId="77777777" w:rsidR="002B0EF2" w:rsidRDefault="002B0EF2" w:rsidP="002B0EF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The current TTCN des not handle this. This needs to be handled.</w:t>
            </w:r>
          </w:p>
          <w:p w14:paraId="4CA641E2" w14:textId="77777777" w:rsidR="00FA485A" w:rsidRPr="00AD4ADA" w:rsidRDefault="002B0EF2" w:rsidP="002B0EF2">
            <w:pPr>
              <w:pStyle w:val="CRCoverPage"/>
              <w:spacing w:after="0"/>
            </w:pPr>
            <w:r>
              <w:rPr>
                <w:noProof/>
                <w:lang w:val="en-US"/>
              </w:rPr>
              <w:t>A Prose CR will be raised for this.</w:t>
            </w:r>
          </w:p>
        </w:tc>
      </w:tr>
      <w:tr w:rsidR="00FA485A" w14:paraId="7D0ADE8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C0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A88" w14:textId="77777777" w:rsidR="00FA485A" w:rsidRPr="001124B3" w:rsidRDefault="002B0EF2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to handle the 5GMM STATUS message.</w:t>
            </w:r>
          </w:p>
        </w:tc>
      </w:tr>
      <w:tr w:rsidR="00FA485A" w14:paraId="4B3DF92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69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CE8E" w14:textId="77777777" w:rsidR="00FA485A" w:rsidRPr="00CC39F9" w:rsidRDefault="002B0EF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14:paraId="0E626D6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FF4C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DF1" w14:textId="31B54463" w:rsidR="00220349" w:rsidRDefault="00395CA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710B832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1B413C3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8"/>
      </w:tblGrid>
      <w:tr w:rsidR="005D27CA" w:rsidRPr="00CD057D" w14:paraId="653C6AC7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58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4B857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4B673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14:paraId="6AC38C0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AE0140D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316E2E4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F362A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161C148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14:paraId="4E4C6F0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4D817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f_Get_NG_DeregistrationReqMTMsg(crs_DeregisterType('0'B, '0'B), omit))));</w:t>
            </w:r>
          </w:p>
          <w:p w14:paraId="696D9FF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t_Wait.start;</w:t>
            </w:r>
          </w:p>
          <w:p w14:paraId="2D9E440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2BA4D26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14:paraId="6D29928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E7840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C1274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14:paraId="070BEEA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6FCFA18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73E97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CF7F9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B5DF6FB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6ED8C73C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6030A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3E3720D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F42F2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29C1AA7C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05B61D2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14:paraId="368A482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FEBCDB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54A022B5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14:paraId="1E604B0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2C0EA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3A3FB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DA9E68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39FDAD9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F9974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92D70B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4F48C70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60784F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8517D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14:paraId="61F0E66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//WA#9_1_5_1_15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14:paraId="71C3DFF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//WA#9_1_5_1_15</w:t>
            </w:r>
          </w:p>
          <w:p w14:paraId="027341A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AAA452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2C172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14:paraId="63811B2B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FC1EF4" w14:textId="77777777" w:rsidR="00742923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9D9431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EF07BC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24896886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0F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F36B1C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6115B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14:paraId="248B1A1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75EEC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5256282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4E39AD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2A078AD3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14:paraId="7E65867B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E527F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</w:t>
            </w: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f_Get_NG_DeregistrationReqMTMsg(crs_DeregisterType('0'B, '0'B), omit))));</w:t>
            </w:r>
          </w:p>
          <w:p w14:paraId="4D3B6F1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t_Wait.start;</w:t>
            </w:r>
          </w:p>
          <w:p w14:paraId="7C20E9C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14:paraId="15B5EBF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14:paraId="7F290BE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BACC8C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460E1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14:paraId="3396A20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34D1D5B5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00565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FC7243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B8528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,//WA#11_4_3 Prose CR needed</w:t>
            </w:r>
          </w:p>
          <w:p w14:paraId="6142C4E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987E2A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_SHT_IntegrityProtected_Ciphered),</w:t>
            </w:r>
          </w:p>
          <w:p w14:paraId="4D0EDE4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(?)))) {</w:t>
            </w:r>
          </w:p>
          <w:p w14:paraId="4E716FA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0D5462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40F193B2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EBBF6CC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5BF7AF7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148E9A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57AF8043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D86DC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14:paraId="43F7F9D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14:paraId="1B381D0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14:paraId="52BD517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EAC1C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14:paraId="2018EC0D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14:paraId="772472C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53539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BBB7D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43881B47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578B55C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176664C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4E33C8BB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33A8838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C9AFF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E70C191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14:paraId="76BEB6E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//WA#9_1_5_1_15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14:paraId="0D7BDD64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//WA#9_1_5_1_15</w:t>
            </w:r>
          </w:p>
          <w:p w14:paraId="63E9099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E21AB8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BEA41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14:paraId="68AB351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21A37B" w14:textId="77777777" w:rsidR="00742923" w:rsidRPr="00486BAD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67B910E" w14:textId="77777777" w:rsidR="00C769ED" w:rsidRDefault="00EC467C" w:rsidP="00C769E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5638159"/>
      <w:r>
        <w:rPr>
          <w:rFonts w:cs="Arial"/>
          <w:b/>
          <w:color w:val="000000"/>
          <w:lang w:eastAsia="en-GB"/>
        </w:rPr>
        <w:lastRenderedPageBreak/>
        <w:t>template</w:t>
      </w:r>
      <w:r w:rsidR="00E71F54">
        <w:rPr>
          <w:rFonts w:cs="Arial"/>
          <w:b/>
          <w:color w:val="000000"/>
          <w:lang w:eastAsia="en-GB"/>
        </w:rPr>
        <w:t xml:space="preserve"> </w:t>
      </w:r>
      <w:proofErr w:type="spellStart"/>
      <w:r>
        <w:rPr>
          <w:rFonts w:cs="Arial"/>
          <w:b/>
          <w:color w:val="000000"/>
          <w:lang w:eastAsia="en-GB"/>
        </w:rPr>
        <w:t>cr_NG_GMM_STATUS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769ED" w:rsidRPr="00C517D8" w14:paraId="17C20ED1" w14:textId="77777777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9EA8" w14:textId="77777777" w:rsidR="00C769ED" w:rsidRDefault="00C769ED" w:rsidP="006B02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3AF7" w14:textId="77777777" w:rsidR="00C769ED" w:rsidRPr="00742923" w:rsidRDefault="00EC467C" w:rsidP="006B02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C467C">
              <w:rPr>
                <w:noProof/>
              </w:rPr>
              <w:t>cr_NG_GMM_STATUS</w:t>
            </w:r>
          </w:p>
        </w:tc>
      </w:tr>
      <w:tr w:rsidR="00C769ED" w14:paraId="7CC59E00" w14:textId="77777777" w:rsidTr="006B02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2FC9" w14:textId="77777777"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CE9" w14:textId="77777777" w:rsidR="00C769ED" w:rsidRPr="00AD4ADA" w:rsidRDefault="00EC467C" w:rsidP="006B028C">
            <w:pPr>
              <w:pStyle w:val="CRCoverPage"/>
              <w:spacing w:after="0"/>
            </w:pPr>
            <w:r>
              <w:rPr>
                <w:noProof/>
              </w:rPr>
              <w:t>New template (</w:t>
            </w:r>
            <w:r w:rsidR="00E71F54">
              <w:rPr>
                <w:noProof/>
              </w:rPr>
              <w:t>Please see change 1.</w:t>
            </w:r>
            <w:r w:rsidR="00081E08">
              <w:rPr>
                <w:noProof/>
              </w:rPr>
              <w:t>1</w:t>
            </w:r>
            <w:r w:rsidR="00E71F54">
              <w:rPr>
                <w:noProof/>
              </w:rPr>
              <w:t xml:space="preserve"> above</w:t>
            </w:r>
            <w:r>
              <w:rPr>
                <w:noProof/>
              </w:rPr>
              <w:t>)</w:t>
            </w:r>
          </w:p>
        </w:tc>
      </w:tr>
      <w:tr w:rsidR="00C769ED" w14:paraId="154F8F52" w14:textId="77777777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73C4" w14:textId="77777777"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328" w14:textId="77777777" w:rsidR="00C769ED" w:rsidRDefault="00E71F54" w:rsidP="006B0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EC467C">
              <w:rPr>
                <w:noProof/>
              </w:rPr>
              <w:t>template</w:t>
            </w:r>
          </w:p>
          <w:p w14:paraId="5C110DE9" w14:textId="77777777" w:rsidR="00C769ED" w:rsidRPr="001124B3" w:rsidRDefault="00C769E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C769ED" w14:paraId="28EA1F48" w14:textId="77777777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0F1" w14:textId="77777777"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136" w14:textId="77777777" w:rsidR="00C769ED" w:rsidRPr="00CC39F9" w:rsidRDefault="00EC467C" w:rsidP="006B028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</w:t>
            </w:r>
            <w:r w:rsidR="00E71F54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769ED" w14:paraId="4541AE1E" w14:textId="77777777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DEC1" w14:textId="77777777" w:rsidR="00C769ED" w:rsidRDefault="00C769ED" w:rsidP="006B02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48A" w14:textId="34A9C4CA" w:rsidR="00C769ED" w:rsidRDefault="00395CA9" w:rsidP="006B028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C18048" w14:textId="77777777" w:rsidR="00C769ED" w:rsidRDefault="00C769ED" w:rsidP="00C769ED">
      <w:pPr>
        <w:spacing w:after="0"/>
        <w:rPr>
          <w:rFonts w:ascii="Arial" w:hAnsi="Arial"/>
          <w:b/>
          <w:lang w:eastAsia="en-GB"/>
        </w:rPr>
      </w:pPr>
    </w:p>
    <w:p w14:paraId="3162F34B" w14:textId="77777777" w:rsidR="00C769ED" w:rsidRDefault="00C769ED" w:rsidP="00C769ED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769ED" w:rsidRPr="00CD057D" w14:paraId="6A3E3129" w14:textId="77777777" w:rsidTr="006B028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535F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(present)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NG_NAS_UL_Message_Type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(template (present)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GMM_GSM_Cause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p_Cause</w:t>
            </w:r>
            <w:proofErr w:type="spellEnd"/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</w:p>
          <w:p w14:paraId="25B7362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*WA#11_4_3 */</w:t>
            </w:r>
          </w:p>
          <w:p w14:paraId="00A583C9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 24.501 cl. 8.3.16 */</w:t>
            </w:r>
          </w:p>
          <w:p w14:paraId="68BD750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473FAAE5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protocolDiscriminator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tsc_EPD_GMM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                  /* cl. 9.2       M V 1   */      </w:t>
            </w:r>
          </w:p>
          <w:p w14:paraId="708BE336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spareHalfOctet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tsc_SpareHalfOctet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            /* cl. 9.3      M V 1/2 */</w:t>
            </w:r>
          </w:p>
          <w:p w14:paraId="41988E85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securityHeaderType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4A0608E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tsc_MT_NG_GMM_Status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         /* cl. 9.7       M V 1   */</w:t>
            </w:r>
          </w:p>
          <w:p w14:paraId="67A4F210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/* cl. 9.11.4.2  M V 1 IEI=59  */</w:t>
            </w:r>
          </w:p>
          <w:p w14:paraId="3DE73EC8" w14:textId="77777777"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B6058DE" w14:textId="77777777" w:rsidR="00C769ED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14:paraId="6EF0DD1D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61FC" w14:textId="77777777" w:rsidR="00531EB0" w:rsidRDefault="00531EB0">
      <w:r>
        <w:separator/>
      </w:r>
    </w:p>
  </w:endnote>
  <w:endnote w:type="continuationSeparator" w:id="0">
    <w:p w14:paraId="223C37E7" w14:textId="77777777" w:rsidR="00531EB0" w:rsidRDefault="0053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F8B5" w14:textId="77777777" w:rsidR="00531EB0" w:rsidRDefault="00531EB0">
      <w:r>
        <w:separator/>
      </w:r>
    </w:p>
  </w:footnote>
  <w:footnote w:type="continuationSeparator" w:id="0">
    <w:p w14:paraId="35C3E2BF" w14:textId="77777777" w:rsidR="00531EB0" w:rsidRDefault="0053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179D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DB1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D04F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DFFE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44903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3741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0EF2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5CA9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1EB0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664A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37B5"/>
    <w:rsid w:val="006B427D"/>
    <w:rsid w:val="006B46FB"/>
    <w:rsid w:val="006B61CA"/>
    <w:rsid w:val="006B7B2F"/>
    <w:rsid w:val="006C04A1"/>
    <w:rsid w:val="006C061B"/>
    <w:rsid w:val="006C114A"/>
    <w:rsid w:val="006C2A6F"/>
    <w:rsid w:val="006C7E3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42A3D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2CA"/>
    <w:rsid w:val="00893782"/>
    <w:rsid w:val="00896D84"/>
    <w:rsid w:val="008A03D7"/>
    <w:rsid w:val="008A45A6"/>
    <w:rsid w:val="008A483F"/>
    <w:rsid w:val="008A60A2"/>
    <w:rsid w:val="008B0905"/>
    <w:rsid w:val="008B2743"/>
    <w:rsid w:val="008C563D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7586F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467C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AD177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E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1954E-AE19-4E04-94E0-3486B129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1706</Words>
  <Characters>9728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2021-10-25T10:06:00Z</dcterms:created>
  <dcterms:modified xsi:type="dcterms:W3CDTF">2021-10-25T10:06:00Z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