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3E57" w14:textId="77777777" w:rsidR="00E83BFF" w:rsidRDefault="00E83BFF" w:rsidP="00E83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R5s211474</w:t>
        </w:r>
      </w:fldSimple>
    </w:p>
    <w:p w14:paraId="24643406" w14:textId="77777777" w:rsidR="00E83BFF" w:rsidRDefault="00E83BFF" w:rsidP="00E83B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3BFF" w14:paraId="4E75A320" w14:textId="77777777" w:rsidTr="00463C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C884C" w14:textId="77777777" w:rsidR="00E83BFF" w:rsidRDefault="00E83BFF" w:rsidP="00463C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83BFF" w14:paraId="209F888F" w14:textId="77777777" w:rsidTr="00463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FE276" w14:textId="77777777" w:rsidR="00E83BFF" w:rsidRDefault="00E83BFF" w:rsidP="00463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3BFF" w14:paraId="66579225" w14:textId="77777777" w:rsidTr="00463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69890" w14:textId="77777777"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14:paraId="2EE7A132" w14:textId="77777777" w:rsidTr="00463CFD">
        <w:tc>
          <w:tcPr>
            <w:tcW w:w="142" w:type="dxa"/>
            <w:tcBorders>
              <w:left w:val="single" w:sz="4" w:space="0" w:color="auto"/>
            </w:tcBorders>
          </w:tcPr>
          <w:p w14:paraId="488E7A5F" w14:textId="77777777" w:rsidR="00E83BFF" w:rsidRDefault="00E83BFF" w:rsidP="00463C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F95BB1" w14:textId="77777777" w:rsidR="00E83BFF" w:rsidRPr="00410371" w:rsidRDefault="00E83BFF" w:rsidP="00463C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53F4C3A" w14:textId="77777777" w:rsidR="00E83BFF" w:rsidRDefault="00E83BFF" w:rsidP="00463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C0605" w14:textId="77777777" w:rsidR="00E83BFF" w:rsidRPr="00410371" w:rsidRDefault="00E83BFF" w:rsidP="00463CF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2112</w:t>
              </w:r>
            </w:fldSimple>
          </w:p>
        </w:tc>
        <w:tc>
          <w:tcPr>
            <w:tcW w:w="709" w:type="dxa"/>
          </w:tcPr>
          <w:p w14:paraId="4D5FA317" w14:textId="77777777" w:rsidR="00E83BFF" w:rsidRDefault="00E83BFF" w:rsidP="00463C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0088D0" w14:textId="77777777" w:rsidR="00E83BFF" w:rsidRPr="00410371" w:rsidRDefault="00E83BFF" w:rsidP="00463C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48D7D23" w14:textId="77777777" w:rsidR="00E83BFF" w:rsidRDefault="00E83BFF" w:rsidP="00463C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067EEE" w14:textId="77777777" w:rsidR="00E83BFF" w:rsidRPr="00410371" w:rsidRDefault="00E83BFF" w:rsidP="00463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405AC9" w14:textId="77777777" w:rsidR="00E83BFF" w:rsidRDefault="00E83BFF" w:rsidP="00463CFD">
            <w:pPr>
              <w:pStyle w:val="CRCoverPage"/>
              <w:spacing w:after="0"/>
              <w:rPr>
                <w:noProof/>
              </w:rPr>
            </w:pPr>
          </w:p>
        </w:tc>
      </w:tr>
      <w:tr w:rsidR="00E83BFF" w14:paraId="6786C3B6" w14:textId="77777777" w:rsidTr="00463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FBC48" w14:textId="77777777" w:rsidR="00E83BFF" w:rsidRDefault="00E83BFF" w:rsidP="00463CFD">
            <w:pPr>
              <w:pStyle w:val="CRCoverPage"/>
              <w:spacing w:after="0"/>
              <w:rPr>
                <w:noProof/>
              </w:rPr>
            </w:pPr>
          </w:p>
        </w:tc>
      </w:tr>
      <w:tr w:rsidR="00E83BFF" w14:paraId="33A8C9B5" w14:textId="77777777" w:rsidTr="00463C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0F07BE" w14:textId="77777777" w:rsidR="00E83BFF" w:rsidRPr="00F25D98" w:rsidRDefault="00E83BFF" w:rsidP="00463C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3BFF" w14:paraId="0A1CA3CF" w14:textId="77777777" w:rsidTr="00463CFD">
        <w:tc>
          <w:tcPr>
            <w:tcW w:w="9641" w:type="dxa"/>
            <w:gridSpan w:val="9"/>
          </w:tcPr>
          <w:p w14:paraId="6D4EFBBE" w14:textId="77777777"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C4F260" w14:textId="77777777" w:rsidR="00E83BFF" w:rsidRDefault="00E83BFF" w:rsidP="00E83B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3BFF" w14:paraId="414196EC" w14:textId="77777777" w:rsidTr="00463CFD">
        <w:tc>
          <w:tcPr>
            <w:tcW w:w="2835" w:type="dxa"/>
          </w:tcPr>
          <w:p w14:paraId="29930CDE" w14:textId="77777777" w:rsidR="00E83BFF" w:rsidRDefault="00E83BFF" w:rsidP="00463C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6158C6" w14:textId="77777777" w:rsidR="00E83BFF" w:rsidRDefault="00E83BFF" w:rsidP="00463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975947" w14:textId="77777777" w:rsidR="00E83BFF" w:rsidRDefault="00E83BFF" w:rsidP="0046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48DF39" w14:textId="77777777" w:rsidR="00E83BFF" w:rsidRDefault="00E83BFF" w:rsidP="00463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A84CDF" w14:textId="77777777" w:rsidR="00E83BFF" w:rsidRDefault="00E83BFF" w:rsidP="0046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99E593" w14:textId="77777777" w:rsidR="00E83BFF" w:rsidRDefault="00E83BFF" w:rsidP="00463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08F4B8" w14:textId="77777777" w:rsidR="00E83BFF" w:rsidRDefault="00E83BFF" w:rsidP="00463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A11927" w14:textId="77777777" w:rsidR="00E83BFF" w:rsidRDefault="00E83BFF" w:rsidP="00463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4EACA3" w14:textId="77777777" w:rsidR="00E83BFF" w:rsidRDefault="00E83BFF" w:rsidP="00463C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7ADEF" w14:textId="77777777" w:rsidR="00E83BFF" w:rsidRDefault="00E83BFF" w:rsidP="00E83B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3BFF" w14:paraId="52CE7371" w14:textId="77777777" w:rsidTr="00463CFD">
        <w:tc>
          <w:tcPr>
            <w:tcW w:w="9640" w:type="dxa"/>
            <w:gridSpan w:val="11"/>
          </w:tcPr>
          <w:p w14:paraId="34E86744" w14:textId="77777777"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14:paraId="494259A3" w14:textId="77777777" w:rsidTr="00463C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2FAACA" w14:textId="77777777" w:rsidR="00E83BFF" w:rsidRDefault="00E83BFF" w:rsidP="0046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7E113" w14:textId="77777777" w:rsidR="00E83BFF" w:rsidRDefault="00E83BFF" w:rsidP="00463C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11.3.7</w:t>
              </w:r>
            </w:fldSimple>
          </w:p>
        </w:tc>
      </w:tr>
      <w:tr w:rsidR="00E83BFF" w14:paraId="606F6E7E" w14:textId="77777777" w:rsidTr="00463CFD">
        <w:tc>
          <w:tcPr>
            <w:tcW w:w="1843" w:type="dxa"/>
            <w:tcBorders>
              <w:left w:val="single" w:sz="4" w:space="0" w:color="auto"/>
            </w:tcBorders>
          </w:tcPr>
          <w:p w14:paraId="1175A3D9" w14:textId="77777777" w:rsidR="00E83BFF" w:rsidRDefault="00E83BFF" w:rsidP="0046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1B894E" w14:textId="77777777"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14:paraId="6EE6E43C" w14:textId="77777777" w:rsidTr="00463CFD">
        <w:tc>
          <w:tcPr>
            <w:tcW w:w="1843" w:type="dxa"/>
            <w:tcBorders>
              <w:left w:val="single" w:sz="4" w:space="0" w:color="auto"/>
            </w:tcBorders>
          </w:tcPr>
          <w:p w14:paraId="2DEECCF6" w14:textId="77777777" w:rsidR="00E83BFF" w:rsidRDefault="00E83BFF" w:rsidP="0046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39D681" w14:textId="77777777" w:rsidR="00E83BFF" w:rsidRDefault="00E83BFF" w:rsidP="00463C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83BFF" w14:paraId="7D4BF412" w14:textId="77777777" w:rsidTr="00463CFD">
        <w:tc>
          <w:tcPr>
            <w:tcW w:w="1843" w:type="dxa"/>
            <w:tcBorders>
              <w:left w:val="single" w:sz="4" w:space="0" w:color="auto"/>
            </w:tcBorders>
          </w:tcPr>
          <w:p w14:paraId="2ACEB5AE" w14:textId="77777777" w:rsidR="00E83BFF" w:rsidRDefault="00E83BFF" w:rsidP="0046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1C8CA2" w14:textId="77777777" w:rsidR="00E83BFF" w:rsidRDefault="00E83BFF" w:rsidP="00463CF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83BFF" w14:paraId="3CB14B9C" w14:textId="77777777" w:rsidTr="00463CFD">
        <w:tc>
          <w:tcPr>
            <w:tcW w:w="1843" w:type="dxa"/>
            <w:tcBorders>
              <w:left w:val="single" w:sz="4" w:space="0" w:color="auto"/>
            </w:tcBorders>
          </w:tcPr>
          <w:p w14:paraId="65DF52D8" w14:textId="77777777" w:rsidR="00E83BFF" w:rsidRDefault="00E83BFF" w:rsidP="0046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A0F7F" w14:textId="77777777"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14:paraId="72EFA15A" w14:textId="77777777" w:rsidTr="00463CFD">
        <w:tc>
          <w:tcPr>
            <w:tcW w:w="1843" w:type="dxa"/>
            <w:tcBorders>
              <w:left w:val="single" w:sz="4" w:space="0" w:color="auto"/>
            </w:tcBorders>
          </w:tcPr>
          <w:p w14:paraId="78AE7CA8" w14:textId="77777777" w:rsidR="00E83BFF" w:rsidRDefault="00E83BFF" w:rsidP="0046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F122D4" w14:textId="77777777" w:rsidR="00E83BFF" w:rsidRDefault="00E83BFF" w:rsidP="00463C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5D20B23" w14:textId="77777777" w:rsidR="00E83BFF" w:rsidRDefault="00E83BFF" w:rsidP="00463C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021BAD" w14:textId="77777777" w:rsidR="00E83BFF" w:rsidRDefault="00E83BFF" w:rsidP="00463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C8D26" w14:textId="77777777" w:rsidR="00E83BFF" w:rsidRDefault="00E83BFF" w:rsidP="00463C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2021-10-11</w:t>
              </w:r>
            </w:fldSimple>
          </w:p>
        </w:tc>
      </w:tr>
      <w:tr w:rsidR="00E83BFF" w14:paraId="717BEB2E" w14:textId="77777777" w:rsidTr="00463CFD">
        <w:tc>
          <w:tcPr>
            <w:tcW w:w="1843" w:type="dxa"/>
            <w:tcBorders>
              <w:left w:val="single" w:sz="4" w:space="0" w:color="auto"/>
            </w:tcBorders>
          </w:tcPr>
          <w:p w14:paraId="6E0DDC86" w14:textId="77777777" w:rsidR="00E83BFF" w:rsidRDefault="00E83BFF" w:rsidP="0046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1F100" w14:textId="77777777"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74B44" w14:textId="77777777"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AF475F" w14:textId="77777777"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51CEEC" w14:textId="77777777"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14:paraId="15C31C14" w14:textId="77777777" w:rsidTr="00463C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2D6F" w14:textId="77777777" w:rsidR="00E83BFF" w:rsidRDefault="00E83BFF" w:rsidP="00463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ADE08D" w14:textId="77777777" w:rsidR="00E83BFF" w:rsidRDefault="00E83BFF" w:rsidP="00463C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8C6A46" w14:textId="77777777" w:rsidR="00E83BFF" w:rsidRDefault="00E83BFF" w:rsidP="00463C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D5CC3A" w14:textId="77777777" w:rsidR="00E83BFF" w:rsidRDefault="00E83BFF" w:rsidP="00463C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8D43E" w14:textId="77777777" w:rsidR="00E83BFF" w:rsidRDefault="00E83BFF" w:rsidP="00463C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83BFF" w14:paraId="6DA62C56" w14:textId="77777777" w:rsidTr="00463C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18DEAA" w14:textId="77777777" w:rsidR="00E83BFF" w:rsidRDefault="00E83BFF" w:rsidP="00463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2310D3" w14:textId="77777777" w:rsidR="00E83BFF" w:rsidRDefault="00E83BFF" w:rsidP="00463C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494C3D" w14:textId="77777777" w:rsidR="00E83BFF" w:rsidRDefault="00E83BFF" w:rsidP="00463C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FE94FB" w14:textId="77777777" w:rsidR="00E83BFF" w:rsidRPr="007C2097" w:rsidRDefault="00E83BFF" w:rsidP="00463C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83BFF" w14:paraId="40136AB7" w14:textId="77777777" w:rsidTr="00463CFD">
        <w:tc>
          <w:tcPr>
            <w:tcW w:w="1843" w:type="dxa"/>
          </w:tcPr>
          <w:p w14:paraId="1AFFC034" w14:textId="77777777" w:rsidR="00E83BFF" w:rsidRDefault="00E83BFF" w:rsidP="00463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7D402A" w14:textId="77777777" w:rsidR="00E83BFF" w:rsidRDefault="00E83BFF" w:rsidP="00463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14:paraId="22D1D8B1" w14:textId="77777777" w:rsidTr="00463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F1D80E" w14:textId="77777777"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A684E" w14:textId="77777777" w:rsidR="00E83BFF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at Steps 10a3a1 – 10a3a2 the function </w:t>
            </w:r>
            <w:r w:rsidRPr="00483253">
              <w:rPr>
                <w:noProof/>
              </w:rPr>
              <w:t>f_Delay(0.1*int2float(f_SubFrameTiming_Duration(v_TimingOfLocalRelease, f_NR_GetCurrentTiming(p_NR_CellId))));</w:t>
            </w:r>
            <w:r>
              <w:rPr>
                <w:noProof/>
              </w:rPr>
              <w:t xml:space="preserve"> is called after the local release.</w:t>
            </w:r>
          </w:p>
          <w:p w14:paraId="34803C4C" w14:textId="77777777" w:rsidR="00E83BFF" w:rsidRDefault="00E83BFF" w:rsidP="00E83BFF">
            <w:pPr>
              <w:pStyle w:val="CRCoverPage"/>
              <w:spacing w:after="0"/>
              <w:rPr>
                <w:noProof/>
              </w:rPr>
            </w:pPr>
          </w:p>
          <w:p w14:paraId="3695FFC9" w14:textId="77777777" w:rsidR="00E83BFF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causes issues, as the function </w:t>
            </w:r>
            <w:r w:rsidRPr="00483253">
              <w:rPr>
                <w:noProof/>
              </w:rPr>
              <w:t>f_SubFrameTiming_Duration</w:t>
            </w:r>
            <w:r>
              <w:rPr>
                <w:noProof/>
              </w:rPr>
              <w:t xml:space="preserve"> returns a value that is too high for the type Integer. As a result, the timer value comes out as a junk value.</w:t>
            </w:r>
          </w:p>
          <w:p w14:paraId="33828322" w14:textId="77777777" w:rsidR="00E83BFF" w:rsidRDefault="00E83BFF" w:rsidP="00E83BFF">
            <w:pPr>
              <w:pStyle w:val="CRCoverPage"/>
              <w:spacing w:after="0"/>
              <w:rPr>
                <w:noProof/>
              </w:rPr>
            </w:pPr>
          </w:p>
          <w:p w14:paraId="30ED8346" w14:textId="77777777" w:rsidR="00E83BFF" w:rsidRPr="002E008A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corrected.  </w:t>
            </w:r>
          </w:p>
        </w:tc>
      </w:tr>
      <w:tr w:rsidR="00E83BFF" w14:paraId="6F71908C" w14:textId="77777777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2C3FB" w14:textId="77777777"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D5718A" w14:textId="77777777" w:rsidR="00E83BFF" w:rsidRPr="00CF39F2" w:rsidRDefault="00E83BFF" w:rsidP="00E83B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83BFF" w14:paraId="29D6C3FA" w14:textId="77777777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34DC2" w14:textId="77777777"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AF1E7" w14:textId="77777777" w:rsidR="00E83BFF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that instead of calling </w:t>
            </w:r>
            <w:r w:rsidRPr="00483253">
              <w:rPr>
                <w:noProof/>
              </w:rPr>
              <w:t>f_Delay(0.1*int2float(f_SubFrameTiming_Duration(v_TimingOfLocalRelease, f_NR_GetCurrentTiming(p_NR_CellId))));</w:t>
            </w:r>
            <w:r>
              <w:rPr>
                <w:noProof/>
              </w:rPr>
              <w:t>,</w:t>
            </w:r>
          </w:p>
          <w:p w14:paraId="726F1071" w14:textId="77777777" w:rsidR="00E83BFF" w:rsidRPr="006316B2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 function </w:t>
            </w:r>
            <w:r w:rsidRPr="00483253">
              <w:rPr>
                <w:noProof/>
              </w:rPr>
              <w:t>f_Delay(f_SubFrameTimingDuration_Float(f_NR_GetCurrentTiming(p_NR_CellId), v_TimingOfLocalRelease));</w:t>
            </w:r>
            <w:r>
              <w:rPr>
                <w:noProof/>
              </w:rPr>
              <w:t>.</w:t>
            </w:r>
          </w:p>
        </w:tc>
      </w:tr>
      <w:tr w:rsidR="00E83BFF" w14:paraId="47B1506D" w14:textId="77777777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90A4A" w14:textId="77777777"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C82C3" w14:textId="77777777" w:rsidR="00E83BFF" w:rsidRPr="00CF39F2" w:rsidRDefault="00E83BFF" w:rsidP="00E83B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83BFF" w14:paraId="40DD5536" w14:textId="77777777" w:rsidTr="00463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673A6A" w14:textId="77777777"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8E607" w14:textId="77777777" w:rsidR="00E83BFF" w:rsidRPr="00CF39F2" w:rsidRDefault="00E83BFF" w:rsidP="00E83BF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E83BFF" w14:paraId="4630BD2A" w14:textId="77777777" w:rsidTr="00463CFD">
        <w:tc>
          <w:tcPr>
            <w:tcW w:w="2694" w:type="dxa"/>
            <w:gridSpan w:val="2"/>
          </w:tcPr>
          <w:p w14:paraId="061ADB14" w14:textId="77777777"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53354D" w14:textId="77777777" w:rsidR="00E83BFF" w:rsidRDefault="00E83BFF" w:rsidP="00E83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14:paraId="7D34C58F" w14:textId="77777777" w:rsidTr="00463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5C734" w14:textId="77777777"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7F2A6" w14:textId="77777777" w:rsidR="00E83BFF" w:rsidRDefault="00E83BFF" w:rsidP="00E83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11.3.7.NR5GC</w:t>
            </w:r>
          </w:p>
        </w:tc>
      </w:tr>
      <w:tr w:rsidR="00E83BFF" w14:paraId="2DE412D5" w14:textId="77777777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BF76E" w14:textId="77777777"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03A29" w14:textId="77777777" w:rsidR="00E83BFF" w:rsidRDefault="00E83BFF" w:rsidP="00E83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FF" w14:paraId="6CA26EED" w14:textId="77777777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34A5A" w14:textId="77777777"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8116B" w14:textId="77777777"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134F3" w14:textId="77777777"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592A84" w14:textId="77777777" w:rsidR="00E83BFF" w:rsidRDefault="00E83BFF" w:rsidP="00E83B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C0D46E" w14:textId="77777777" w:rsidR="00E83BFF" w:rsidRDefault="00E83BFF" w:rsidP="00E83B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BFF" w14:paraId="258DDC9B" w14:textId="77777777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67AAD" w14:textId="77777777"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1D0CFF" w14:textId="77777777"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87DCA" w14:textId="77777777"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4E5844" w14:textId="77777777" w:rsidR="00E83BFF" w:rsidRDefault="00E83BFF" w:rsidP="00E83B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9D1727" w14:textId="77777777" w:rsidR="00E83BFF" w:rsidRDefault="00E83BFF" w:rsidP="00E83B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BFF" w14:paraId="400854E7" w14:textId="77777777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4EAF2" w14:textId="77777777"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61394" w14:textId="77777777"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E5D7" w14:textId="77777777"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23311D" w14:textId="77777777" w:rsidR="00E83BFF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FEE5E" w14:textId="77777777" w:rsidR="00E83BFF" w:rsidRDefault="00E83BFF" w:rsidP="00E83B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BFF" w14:paraId="39786ABD" w14:textId="77777777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E0A12" w14:textId="77777777"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51A73" w14:textId="77777777"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47350" w14:textId="77777777" w:rsidR="00E83BFF" w:rsidRDefault="00E83BFF" w:rsidP="00E83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188D1E" w14:textId="77777777" w:rsidR="00E83BFF" w:rsidRDefault="00E83BFF" w:rsidP="00E83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A958F" w14:textId="77777777" w:rsidR="00E83BFF" w:rsidRDefault="00E83BFF" w:rsidP="00E83B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BFF" w14:paraId="33A33CD2" w14:textId="77777777" w:rsidTr="00463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39BB1" w14:textId="77777777" w:rsidR="00E83BFF" w:rsidRDefault="00E83BFF" w:rsidP="00E83B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8B6A2" w14:textId="77777777" w:rsidR="00E83BFF" w:rsidRDefault="00E83BFF" w:rsidP="00E83BFF">
            <w:pPr>
              <w:pStyle w:val="CRCoverPage"/>
              <w:spacing w:after="0"/>
              <w:rPr>
                <w:noProof/>
              </w:rPr>
            </w:pPr>
          </w:p>
        </w:tc>
      </w:tr>
      <w:tr w:rsidR="00E83BFF" w14:paraId="06C6E7FE" w14:textId="77777777" w:rsidTr="00463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10135" w14:textId="77777777"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81B94" w14:textId="77777777" w:rsidR="00E83BFF" w:rsidRDefault="00E83BFF" w:rsidP="00E83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issue has been addressed for other TCs via R5s211262.</w:t>
            </w:r>
          </w:p>
        </w:tc>
      </w:tr>
      <w:tr w:rsidR="00E83BFF" w:rsidRPr="008863B9" w14:paraId="72A233AB" w14:textId="77777777" w:rsidTr="00463C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BEABFB" w14:textId="77777777" w:rsidR="00E83BFF" w:rsidRPr="008863B9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87236" w14:textId="77777777" w:rsidR="00E83BFF" w:rsidRPr="008863B9" w:rsidRDefault="00E83BFF" w:rsidP="00E83B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3BFF" w14:paraId="70F3F116" w14:textId="77777777" w:rsidTr="00463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50DD9" w14:textId="77777777" w:rsidR="00E83BFF" w:rsidRDefault="00E83BFF" w:rsidP="00E83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118DE" w14:textId="77777777" w:rsidR="00E83BFF" w:rsidRDefault="00E83BFF" w:rsidP="00E83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74BD52" w14:textId="77777777" w:rsidR="00C877EE" w:rsidRDefault="00C877EE" w:rsidP="00C877EE">
      <w:pPr>
        <w:rPr>
          <w:noProof/>
        </w:rPr>
      </w:pPr>
    </w:p>
    <w:p w14:paraId="6E8FD504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BFFAE" w14:textId="77777777" w:rsidR="009478EE" w:rsidRDefault="009478EE" w:rsidP="009478EE">
      <w:pPr>
        <w:rPr>
          <w:noProof/>
        </w:rPr>
      </w:pPr>
    </w:p>
    <w:p w14:paraId="5EBC6830" w14:textId="77777777"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84832831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14:paraId="7CF5D931" w14:textId="77777777" w:rsidR="00374C64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74C64" w:rsidRPr="00E112F8">
        <w:rPr>
          <w:rFonts w:ascii="Arial" w:hAnsi="Arial" w:cs="Arial"/>
          <w:iCs/>
        </w:rPr>
        <w:t>Table of Contents</w:t>
      </w:r>
      <w:r w:rsidR="00374C64">
        <w:tab/>
      </w:r>
      <w:r w:rsidR="00374C64">
        <w:fldChar w:fldCharType="begin"/>
      </w:r>
      <w:r w:rsidR="00374C64">
        <w:instrText xml:space="preserve"> PAGEREF _Toc84832831 \h </w:instrText>
      </w:r>
      <w:r w:rsidR="00374C64">
        <w:fldChar w:fldCharType="separate"/>
      </w:r>
      <w:r w:rsidR="00374C64">
        <w:t>2</w:t>
      </w:r>
      <w:r w:rsidR="00374C64">
        <w:fldChar w:fldCharType="end"/>
      </w:r>
    </w:p>
    <w:p w14:paraId="7E9A323F" w14:textId="77777777" w:rsidR="00374C64" w:rsidRDefault="00374C6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112F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112F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_Toc84832832 \h </w:instrText>
      </w:r>
      <w:r>
        <w:fldChar w:fldCharType="separate"/>
      </w:r>
      <w:r>
        <w:t>2</w:t>
      </w:r>
      <w:r>
        <w:fldChar w:fldCharType="end"/>
      </w:r>
    </w:p>
    <w:p w14:paraId="7C86880E" w14:textId="77777777" w:rsidR="00374C64" w:rsidRDefault="00374C6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112F8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112F8">
        <w:rPr>
          <w:rFonts w:cs="Arial"/>
          <w:b/>
          <w:color w:val="000000"/>
          <w:lang w:eastAsia="en-GB"/>
        </w:rPr>
        <w:t xml:space="preserve">Correction to </w:t>
      </w:r>
      <w:r w:rsidRPr="00E112F8">
        <w:rPr>
          <w:rFonts w:cs="Arial"/>
          <w:b/>
          <w:bCs/>
          <w:color w:val="000000"/>
          <w:lang w:val="en-US" w:eastAsia="en-GB"/>
        </w:rPr>
        <w:t>function fl_TC_11_3_7_TestBody</w:t>
      </w:r>
      <w:r>
        <w:tab/>
      </w:r>
      <w:r>
        <w:fldChar w:fldCharType="begin"/>
      </w:r>
      <w:r>
        <w:instrText xml:space="preserve"> PAGEREF _Toc84832833 \h </w:instrText>
      </w:r>
      <w:r>
        <w:fldChar w:fldCharType="separate"/>
      </w:r>
      <w:r>
        <w:t>2</w:t>
      </w:r>
      <w:r>
        <w:fldChar w:fldCharType="end"/>
      </w:r>
    </w:p>
    <w:p w14:paraId="501E73F3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B531CA6" w14:textId="77777777"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4832832"/>
      <w:r w:rsidRPr="00854C55">
        <w:rPr>
          <w:b/>
        </w:rPr>
        <w:t>Corrections required</w:t>
      </w:r>
      <w:bookmarkEnd w:id="1"/>
      <w:bookmarkEnd w:id="2"/>
      <w:bookmarkEnd w:id="3"/>
    </w:p>
    <w:p w14:paraId="7E7EF14E" w14:textId="77777777" w:rsidR="005D27CA" w:rsidRDefault="005D27CA" w:rsidP="000F5876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4832833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F26609" w:rsidRPr="00F26609">
        <w:rPr>
          <w:rFonts w:cs="Arial"/>
          <w:b/>
          <w:bCs/>
          <w:color w:val="000000"/>
          <w:lang w:val="en-US" w:eastAsia="en-GB"/>
        </w:rPr>
        <w:t>fl_TC_11_3_7_TestBody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4A61306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37D7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32B5" w14:textId="77777777" w:rsidR="005D27CA" w:rsidRPr="00CC39F9" w:rsidRDefault="00F26609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F26609">
              <w:rPr>
                <w:noProof/>
              </w:rPr>
              <w:t>fl_TC_11_3_7_TestBody</w:t>
            </w:r>
          </w:p>
        </w:tc>
      </w:tr>
      <w:tr w:rsidR="00FA485A" w14:paraId="2B860309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D9EE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3244" w14:textId="77777777" w:rsidR="00F26609" w:rsidRDefault="00F26609" w:rsidP="00F26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at Steps 10a3a1 – 10a3a2 the function </w:t>
            </w:r>
            <w:r w:rsidRPr="00483253">
              <w:rPr>
                <w:noProof/>
              </w:rPr>
              <w:t>f_Delay(0.1*int2float(f_SubFrameTiming_Duration(v_TimingOfLocalRelease, f_NR_GetCurrentTiming(p_NR_CellId))));</w:t>
            </w:r>
            <w:r>
              <w:rPr>
                <w:noProof/>
              </w:rPr>
              <w:t xml:space="preserve"> is called after the local release.</w:t>
            </w:r>
          </w:p>
          <w:p w14:paraId="34B01406" w14:textId="77777777" w:rsidR="00F26609" w:rsidRDefault="00F26609" w:rsidP="00F26609">
            <w:pPr>
              <w:pStyle w:val="CRCoverPage"/>
              <w:spacing w:after="0"/>
              <w:rPr>
                <w:noProof/>
              </w:rPr>
            </w:pPr>
          </w:p>
          <w:p w14:paraId="61FD024B" w14:textId="77777777" w:rsidR="00F26609" w:rsidRDefault="00F26609" w:rsidP="00F26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causes issues, as the function </w:t>
            </w:r>
            <w:r w:rsidRPr="00483253">
              <w:rPr>
                <w:noProof/>
              </w:rPr>
              <w:t>f_SubFrameTiming_Duration</w:t>
            </w:r>
            <w:r>
              <w:rPr>
                <w:noProof/>
              </w:rPr>
              <w:t xml:space="preserve"> returns a value that is too high for the type Integer. As a result, the timer value comes out as a junk value.</w:t>
            </w:r>
          </w:p>
          <w:p w14:paraId="424DE877" w14:textId="77777777" w:rsidR="00F26609" w:rsidRDefault="00F26609" w:rsidP="00F26609">
            <w:pPr>
              <w:pStyle w:val="CRCoverPage"/>
              <w:spacing w:after="0"/>
              <w:rPr>
                <w:noProof/>
              </w:rPr>
            </w:pPr>
          </w:p>
          <w:p w14:paraId="41DBE251" w14:textId="77777777" w:rsidR="00FA485A" w:rsidRPr="00AD4ADA" w:rsidRDefault="00F26609" w:rsidP="00F26609">
            <w:pPr>
              <w:pStyle w:val="CRCoverPage"/>
              <w:spacing w:after="0"/>
            </w:pPr>
            <w:r>
              <w:rPr>
                <w:noProof/>
              </w:rPr>
              <w:t xml:space="preserve">This needs to be corrected.  </w:t>
            </w:r>
          </w:p>
        </w:tc>
      </w:tr>
      <w:tr w:rsidR="00FA485A" w14:paraId="0906839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404B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6C9" w14:textId="77777777" w:rsidR="00F26609" w:rsidRDefault="00F26609" w:rsidP="00F26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that instead of calling </w:t>
            </w:r>
            <w:r w:rsidRPr="00483253">
              <w:rPr>
                <w:noProof/>
              </w:rPr>
              <w:t>f_Delay(0.1*int2float(f_SubFrameTiming_Duration(v_TimingOfLocalRelease, f_NR_GetCurrentTiming(p_NR_CellId))));</w:t>
            </w:r>
            <w:r>
              <w:rPr>
                <w:noProof/>
              </w:rPr>
              <w:t>,</w:t>
            </w:r>
          </w:p>
          <w:p w14:paraId="5488392E" w14:textId="77777777" w:rsidR="00FA485A" w:rsidRPr="001124B3" w:rsidRDefault="00F26609" w:rsidP="00F26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 function </w:t>
            </w:r>
            <w:r w:rsidRPr="00483253">
              <w:rPr>
                <w:noProof/>
              </w:rPr>
              <w:t>f_Delay(f_SubFrameTimingDuration_Float(f_NR_GetCurrentTiming(p_NR_CellId), v_TimingOfLocalRelease));</w:t>
            </w:r>
            <w:r>
              <w:rPr>
                <w:noProof/>
              </w:rPr>
              <w:t>.</w:t>
            </w:r>
          </w:p>
        </w:tc>
      </w:tr>
      <w:tr w:rsidR="00FA485A" w14:paraId="2895B0B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DE3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E42F" w14:textId="77777777" w:rsidR="00FA485A" w:rsidRPr="00CC39F9" w:rsidRDefault="00F2660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UAC_</w:t>
            </w:r>
            <w:r w:rsidR="008D58AE">
              <w:rPr>
                <w:rFonts w:ascii="Arial" w:hAnsi="Arial" w:cs="Arial"/>
                <w:lang w:eastAsia="en-GB"/>
              </w:rPr>
              <w:t>NR5GC.ttcn</w:t>
            </w:r>
          </w:p>
        </w:tc>
      </w:tr>
      <w:tr w:rsidR="00220349" w14:paraId="12F0821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68C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6884" w14:textId="55A6A95C" w:rsidR="00220349" w:rsidRDefault="002C03C5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</w:t>
            </w:r>
            <w:r>
              <w:rPr>
                <w:rFonts w:ascii="Arial" w:hAnsi="Arial" w:hint="eastAsia"/>
                <w:highlight w:val="cyan"/>
                <w:lang w:eastAsia="zh-CN"/>
              </w:rPr>
              <w:t>ccepted</w:t>
            </w:r>
          </w:p>
        </w:tc>
      </w:tr>
    </w:tbl>
    <w:p w14:paraId="2FBAB885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94580D6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D27CA" w:rsidRPr="00CD057D" w14:paraId="76327470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6642" w14:textId="77777777" w:rsidR="001127D4" w:rsidRDefault="008D58AE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B9BEDFB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pc_SwitchOnOff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0805A7A1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f_UT_SwitchOffUE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(UT, true);</w:t>
            </w:r>
          </w:p>
          <w:p w14:paraId="5BFC7F1D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A55B26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10a2"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2A66B96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//SS starts timer1 = 5 sec to see if UE performs optional Step 10a3a1 (Note 5)</w:t>
            </w:r>
          </w:p>
          <w:p w14:paraId="257A4ED5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t_WaitTime.start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(5.0);</w:t>
            </w:r>
          </w:p>
          <w:p w14:paraId="602F118D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8C135B4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"Steps 10a3a1-10a3a2"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735E7F2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//The UE transmits a DEREGISTRATION REQUEST message.</w:t>
            </w:r>
          </w:p>
          <w:p w14:paraId="6A101989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//The SS transmits an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message IF step 10a3a1 was performed ELSE SS implicitly releases the RRC connection.</w:t>
            </w:r>
          </w:p>
          <w:p w14:paraId="06B088E5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alt {</w:t>
            </w:r>
          </w:p>
          <w:p w14:paraId="3D8070CA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0373C6AF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tsc_NR_RbId_SRB2,</w:t>
            </w:r>
          </w:p>
          <w:p w14:paraId="0B99DE20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14:paraId="28EB2E18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f_Check_NG_DeregistrationReqMOMsg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Pdu.Msg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crs_DeregisterType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('1'B, '0'B, '01'B))) {</w:t>
            </w:r>
          </w:p>
          <w:p w14:paraId="61541899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(__FILE__, __LINE__, "Deregistration Request Message Failed");</w:t>
            </w:r>
          </w:p>
          <w:p w14:paraId="7240832A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FF4DD71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FE00334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FE7C2D9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t_WaitTime.timeout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692ADA51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v_TimingOfLocalRelease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f_NR_RRCRelease_Local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(nr_Cell1));             f_Delay(0.1*int2float(f_SubFrameTiming_Duration(v_TimingOfLocalRelease,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(nr_Cell1)))); //@sic R5s210839 sic@</w:t>
            </w:r>
          </w:p>
          <w:p w14:paraId="2C064D50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08D0C185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B9CBB6C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6CEE93D" w14:textId="77777777" w:rsid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AD69C2E" w14:textId="77777777" w:rsidR="008D58AE" w:rsidRPr="00722896" w:rsidRDefault="008D58AE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08A9E3D4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7895E84C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14:paraId="1BEF1775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92DD" w14:textId="77777777" w:rsidR="001127D4" w:rsidRDefault="008D58AE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7FF7E772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pc_SwitchOnOff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64770556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f_UT_SwitchOffUE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(UT, true);</w:t>
            </w:r>
          </w:p>
          <w:p w14:paraId="45149713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F47DC8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10a2"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B8A3F3E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//SS starts timer1 = 5 sec to see if UE performs optional Step 10a3a1 (Note 5)</w:t>
            </w:r>
          </w:p>
          <w:p w14:paraId="61A90257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t_WaitTime.start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(5.0);</w:t>
            </w:r>
          </w:p>
          <w:p w14:paraId="2BCBB520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F04738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"Steps 10a3a1-10a3a2"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CE90AD4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//The UE transmits a DEREGISTRATION REQUEST message.</w:t>
            </w:r>
          </w:p>
          <w:p w14:paraId="73515EE6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//The SS transmits an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message IF step 10a3a1 was performed ELSE SS implicitly releases the RRC connection.</w:t>
            </w:r>
          </w:p>
          <w:p w14:paraId="13B28F60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alt {</w:t>
            </w:r>
          </w:p>
          <w:p w14:paraId="4433060E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747C190E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tsc_NR_RbId_SRB2,</w:t>
            </w:r>
          </w:p>
          <w:p w14:paraId="57DA2359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14:paraId="668AF182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f_Check_NG_DeregistrationReqMOMsg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Pdu.Msg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crs_DeregisterType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('1'B, '0'B, '01'B))) {</w:t>
            </w:r>
          </w:p>
          <w:p w14:paraId="7B6002CE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(__FILE__, __LINE__, "Deregistration Request Message Failed");</w:t>
            </w:r>
          </w:p>
          <w:p w14:paraId="2D589F55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BE55B84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8F4B669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F06C3B9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t_WaitTime.timeout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118F4110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v_TimingOfLocalRelease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f_NR_RRCRelease_Local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3FBFC6C6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FE73A4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//WA#11_3_7 </w:t>
            </w:r>
            <w:r w:rsidRPr="001C5EFA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FE73A4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f_Delay(0.1*int2float(f_SubFrameTiming_Duration(v_TimingOfLocalRelease, </w:t>
            </w:r>
            <w:proofErr w:type="spellStart"/>
            <w:r w:rsidRPr="00FE73A4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f_NR_GetCurrentTiming</w:t>
            </w:r>
            <w:proofErr w:type="spellEnd"/>
            <w:r w:rsidRPr="00FE73A4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(nr_Cell1)))); //@sic R5s210839 sic@</w:t>
            </w:r>
          </w:p>
          <w:p w14:paraId="3B396A1B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1C5E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f_Delay(f_SubFrameTimingDuration_Float(f_NR_GetCurrentTiming(nr_Cell1), </w:t>
            </w:r>
            <w:proofErr w:type="spellStart"/>
            <w:r w:rsidRPr="001C5E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v_TimingOfLocalRelease</w:t>
            </w:r>
            <w:proofErr w:type="spellEnd"/>
            <w:r w:rsidRPr="001C5E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 //WA#11_3_7</w:t>
            </w:r>
          </w:p>
          <w:p w14:paraId="24A84EEC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7E887A7" w14:textId="77777777" w:rsidR="00FE73A4" w:rsidRP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EA8FC4A" w14:textId="77777777" w:rsidR="00FE73A4" w:rsidRDefault="00FE73A4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E73A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3E38EEF" w14:textId="77777777" w:rsidR="008D58AE" w:rsidRPr="00DA356D" w:rsidRDefault="008D58AE" w:rsidP="00FE73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3E63928F" w14:textId="77777777" w:rsidR="00F96833" w:rsidRDefault="00F96833" w:rsidP="00E919C5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B4215" w14:textId="77777777" w:rsidR="00501AA2" w:rsidRDefault="00501AA2">
      <w:r>
        <w:separator/>
      </w:r>
    </w:p>
  </w:endnote>
  <w:endnote w:type="continuationSeparator" w:id="0">
    <w:p w14:paraId="09E1B05F" w14:textId="77777777" w:rsidR="00501AA2" w:rsidRDefault="00501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45B87" w14:textId="77777777" w:rsidR="00501AA2" w:rsidRDefault="00501AA2">
      <w:r>
        <w:separator/>
      </w:r>
    </w:p>
  </w:footnote>
  <w:footnote w:type="continuationSeparator" w:id="0">
    <w:p w14:paraId="48400261" w14:textId="77777777" w:rsidR="00501AA2" w:rsidRDefault="00501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1A1FB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D7D13" w14:textId="77777777" w:rsidR="007E643A" w:rsidRDefault="007E643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3FFA" w14:textId="77777777" w:rsidR="007E643A" w:rsidRDefault="007E64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7A4B" w14:textId="77777777" w:rsidR="007E643A" w:rsidRDefault="007E643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083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03C5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1AA2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4F98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120A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FBE49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af3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4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0">
    <w:name w:val="标题 2 字符"/>
    <w:aliases w:val="Head2A 字符,2 字符,H2 字符,h2 字符"/>
    <w:link w:val="2"/>
    <w:rsid w:val="00E77B87"/>
    <w:rPr>
      <w:rFonts w:ascii="Arial" w:hAnsi="Arial"/>
      <w:sz w:val="32"/>
      <w:lang w:val="en-GB" w:eastAsia="en-US"/>
    </w:rPr>
  </w:style>
  <w:style w:type="character" w:styleId="af5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AC99F-C227-4524-BE27-B41AE86D7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1054</Words>
  <Characters>6012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3</cp:revision>
  <cp:lastPrinted>1900-01-01T00:00:00Z</cp:lastPrinted>
  <dcterms:created xsi:type="dcterms:W3CDTF">2021-10-11T07:23:00Z</dcterms:created>
  <dcterms:modified xsi:type="dcterms:W3CDTF">2021-11-26T10:19:00Z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