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9B47E" w14:textId="77777777" w:rsidR="005E3A19" w:rsidRDefault="005E3A19" w:rsidP="005E3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R5s211358</w:t>
        </w:r>
      </w:fldSimple>
    </w:p>
    <w:p w14:paraId="7CEE1D23" w14:textId="77777777" w:rsidR="005E3A19" w:rsidRDefault="005E3A19" w:rsidP="005E3A1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3A19" w14:paraId="2A31A1D4" w14:textId="77777777" w:rsidTr="002A3A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0BFF9" w14:textId="77777777" w:rsidR="005E3A19" w:rsidRDefault="005E3A19" w:rsidP="002A3A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E3A19" w14:paraId="7B1EEF96" w14:textId="77777777" w:rsidTr="002A3A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A0AD8" w14:textId="77777777" w:rsidR="005E3A19" w:rsidRDefault="005E3A19" w:rsidP="002A3A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3A19" w14:paraId="0A48C101" w14:textId="77777777" w:rsidTr="002A3A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A35A4" w14:textId="77777777"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A19" w14:paraId="3C246BB9" w14:textId="77777777" w:rsidTr="002A3AA2">
        <w:tc>
          <w:tcPr>
            <w:tcW w:w="142" w:type="dxa"/>
            <w:tcBorders>
              <w:left w:val="single" w:sz="4" w:space="0" w:color="auto"/>
            </w:tcBorders>
          </w:tcPr>
          <w:p w14:paraId="2420F08C" w14:textId="77777777" w:rsidR="005E3A19" w:rsidRDefault="005E3A19" w:rsidP="002A3A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B8F2A5" w14:textId="77777777" w:rsidR="005E3A19" w:rsidRPr="00410371" w:rsidRDefault="005E3A19" w:rsidP="002A3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84157DE" w14:textId="77777777" w:rsidR="005E3A19" w:rsidRDefault="005E3A19" w:rsidP="002A3A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D4B4C4" w14:textId="77777777" w:rsidR="005E3A19" w:rsidRPr="00410371" w:rsidRDefault="005E3A19" w:rsidP="002A3A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2106</w:t>
              </w:r>
            </w:fldSimple>
          </w:p>
        </w:tc>
        <w:tc>
          <w:tcPr>
            <w:tcW w:w="709" w:type="dxa"/>
          </w:tcPr>
          <w:p w14:paraId="2427AA3B" w14:textId="77777777" w:rsidR="005E3A19" w:rsidRDefault="005E3A19" w:rsidP="002A3A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BA69E9" w14:textId="77777777" w:rsidR="005E3A19" w:rsidRPr="00410371" w:rsidRDefault="005E3A19" w:rsidP="002A3A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A7DC645" w14:textId="77777777" w:rsidR="005E3A19" w:rsidRDefault="005E3A19" w:rsidP="002A3A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2C0881" w14:textId="77777777" w:rsidR="005E3A19" w:rsidRPr="00410371" w:rsidRDefault="005E3A19" w:rsidP="002A3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F029F" w14:textId="77777777" w:rsidR="005E3A19" w:rsidRDefault="005E3A19" w:rsidP="002A3AA2">
            <w:pPr>
              <w:pStyle w:val="CRCoverPage"/>
              <w:spacing w:after="0"/>
              <w:rPr>
                <w:noProof/>
              </w:rPr>
            </w:pPr>
          </w:p>
        </w:tc>
      </w:tr>
      <w:tr w:rsidR="005E3A19" w14:paraId="6DED56C6" w14:textId="77777777" w:rsidTr="002A3A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56981" w14:textId="77777777" w:rsidR="005E3A19" w:rsidRDefault="005E3A19" w:rsidP="002A3AA2">
            <w:pPr>
              <w:pStyle w:val="CRCoverPage"/>
              <w:spacing w:after="0"/>
              <w:rPr>
                <w:noProof/>
              </w:rPr>
            </w:pPr>
          </w:p>
        </w:tc>
      </w:tr>
      <w:tr w:rsidR="005E3A19" w14:paraId="7C8A1ECA" w14:textId="77777777" w:rsidTr="002A3A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26CCC3" w14:textId="77777777" w:rsidR="005E3A19" w:rsidRPr="00F25D98" w:rsidRDefault="005E3A19" w:rsidP="002A3A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3A19" w14:paraId="0A4BF8D3" w14:textId="77777777" w:rsidTr="002A3AA2">
        <w:tc>
          <w:tcPr>
            <w:tcW w:w="9641" w:type="dxa"/>
            <w:gridSpan w:val="9"/>
          </w:tcPr>
          <w:p w14:paraId="59CC364C" w14:textId="77777777"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9569C1" w14:textId="77777777" w:rsidR="005E3A19" w:rsidRDefault="005E3A19" w:rsidP="005E3A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3A19" w14:paraId="7B462814" w14:textId="77777777" w:rsidTr="002A3AA2">
        <w:tc>
          <w:tcPr>
            <w:tcW w:w="2835" w:type="dxa"/>
          </w:tcPr>
          <w:p w14:paraId="4206E64F" w14:textId="77777777" w:rsidR="005E3A19" w:rsidRDefault="005E3A19" w:rsidP="002A3A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BE2C55" w14:textId="77777777" w:rsidR="005E3A19" w:rsidRDefault="005E3A19" w:rsidP="002A3A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B7853C" w14:textId="77777777" w:rsidR="005E3A19" w:rsidRDefault="005E3A19" w:rsidP="002A3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7F05CB" w14:textId="77777777" w:rsidR="005E3A19" w:rsidRDefault="005E3A19" w:rsidP="002A3A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0E2305" w14:textId="77777777" w:rsidR="005E3A19" w:rsidRDefault="005E3A19" w:rsidP="002A3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6274B3" w14:textId="77777777" w:rsidR="005E3A19" w:rsidRDefault="005E3A19" w:rsidP="002A3A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3B07F" w14:textId="77777777" w:rsidR="005E3A19" w:rsidRDefault="005E3A19" w:rsidP="002A3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36DE30" w14:textId="77777777" w:rsidR="005E3A19" w:rsidRDefault="005E3A19" w:rsidP="002A3A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F6C090" w14:textId="77777777" w:rsidR="005E3A19" w:rsidRDefault="005E3A19" w:rsidP="002A3A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7C8A51" w14:textId="77777777" w:rsidR="005E3A19" w:rsidRDefault="005E3A19" w:rsidP="005E3A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3A19" w14:paraId="659D19CE" w14:textId="77777777" w:rsidTr="002A3AA2">
        <w:tc>
          <w:tcPr>
            <w:tcW w:w="9640" w:type="dxa"/>
            <w:gridSpan w:val="11"/>
          </w:tcPr>
          <w:p w14:paraId="3DD3136D" w14:textId="77777777"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A19" w14:paraId="5E8044E9" w14:textId="77777777" w:rsidTr="002A3A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3F28A" w14:textId="77777777" w:rsidR="005E3A19" w:rsidRDefault="005E3A19" w:rsidP="002A3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C77E4" w14:textId="77777777" w:rsidR="005E3A19" w:rsidRDefault="005E3A19" w:rsidP="002A3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f_NR5GC_RegistrationReject</w:t>
              </w:r>
            </w:fldSimple>
          </w:p>
        </w:tc>
      </w:tr>
      <w:tr w:rsidR="005E3A19" w14:paraId="453B0035" w14:textId="77777777" w:rsidTr="002A3AA2">
        <w:tc>
          <w:tcPr>
            <w:tcW w:w="1843" w:type="dxa"/>
            <w:tcBorders>
              <w:left w:val="single" w:sz="4" w:space="0" w:color="auto"/>
            </w:tcBorders>
          </w:tcPr>
          <w:p w14:paraId="79E08BBD" w14:textId="77777777" w:rsidR="005E3A19" w:rsidRDefault="005E3A19" w:rsidP="002A3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5DBD7C" w14:textId="77777777"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A19" w14:paraId="1CE40AF6" w14:textId="77777777" w:rsidTr="002A3AA2">
        <w:tc>
          <w:tcPr>
            <w:tcW w:w="1843" w:type="dxa"/>
            <w:tcBorders>
              <w:left w:val="single" w:sz="4" w:space="0" w:color="auto"/>
            </w:tcBorders>
          </w:tcPr>
          <w:p w14:paraId="0383DA02" w14:textId="77777777" w:rsidR="005E3A19" w:rsidRDefault="005E3A19" w:rsidP="002A3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F2FA7" w14:textId="77777777" w:rsidR="005E3A19" w:rsidRDefault="005E3A19" w:rsidP="002A3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E3A19" w14:paraId="51529CC1" w14:textId="77777777" w:rsidTr="002A3AA2">
        <w:tc>
          <w:tcPr>
            <w:tcW w:w="1843" w:type="dxa"/>
            <w:tcBorders>
              <w:left w:val="single" w:sz="4" w:space="0" w:color="auto"/>
            </w:tcBorders>
          </w:tcPr>
          <w:p w14:paraId="73854B6B" w14:textId="77777777" w:rsidR="005E3A19" w:rsidRDefault="005E3A19" w:rsidP="002A3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B2FB8" w14:textId="77777777" w:rsidR="005E3A19" w:rsidRDefault="005E3A19" w:rsidP="002A3AA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E3A19" w14:paraId="517100B1" w14:textId="77777777" w:rsidTr="002A3AA2">
        <w:tc>
          <w:tcPr>
            <w:tcW w:w="1843" w:type="dxa"/>
            <w:tcBorders>
              <w:left w:val="single" w:sz="4" w:space="0" w:color="auto"/>
            </w:tcBorders>
          </w:tcPr>
          <w:p w14:paraId="69547C11" w14:textId="77777777" w:rsidR="005E3A19" w:rsidRDefault="005E3A19" w:rsidP="002A3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287DDA" w14:textId="77777777"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A19" w14:paraId="75BBDDBA" w14:textId="77777777" w:rsidTr="002A3AA2">
        <w:tc>
          <w:tcPr>
            <w:tcW w:w="1843" w:type="dxa"/>
            <w:tcBorders>
              <w:left w:val="single" w:sz="4" w:space="0" w:color="auto"/>
            </w:tcBorders>
          </w:tcPr>
          <w:p w14:paraId="773460BC" w14:textId="77777777" w:rsidR="005E3A19" w:rsidRDefault="005E3A19" w:rsidP="002A3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7015B7" w14:textId="77777777" w:rsidR="005E3A19" w:rsidRDefault="005E3A19" w:rsidP="002A3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FDEC69" w14:textId="77777777" w:rsidR="005E3A19" w:rsidRDefault="005E3A19" w:rsidP="002A3A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637DAB" w14:textId="77777777" w:rsidR="005E3A19" w:rsidRDefault="005E3A19" w:rsidP="002A3A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D8D6FA" w14:textId="77777777" w:rsidR="005E3A19" w:rsidRDefault="005E3A19" w:rsidP="002A3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2021-10-04</w:t>
              </w:r>
            </w:fldSimple>
          </w:p>
        </w:tc>
      </w:tr>
      <w:tr w:rsidR="005E3A19" w14:paraId="53997968" w14:textId="77777777" w:rsidTr="002A3AA2">
        <w:tc>
          <w:tcPr>
            <w:tcW w:w="1843" w:type="dxa"/>
            <w:tcBorders>
              <w:left w:val="single" w:sz="4" w:space="0" w:color="auto"/>
            </w:tcBorders>
          </w:tcPr>
          <w:p w14:paraId="43362F84" w14:textId="77777777" w:rsidR="005E3A19" w:rsidRDefault="005E3A19" w:rsidP="002A3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C9BA0A" w14:textId="77777777"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F2D85E" w14:textId="77777777"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63539B" w14:textId="77777777"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8B49C3" w14:textId="77777777"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A19" w14:paraId="59B9D9B5" w14:textId="77777777" w:rsidTr="002A3A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D37421" w14:textId="77777777" w:rsidR="005E3A19" w:rsidRDefault="005E3A19" w:rsidP="002A3A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AFEA9" w14:textId="77777777" w:rsidR="005E3A19" w:rsidRDefault="005E3A19" w:rsidP="002A3A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A89014" w14:textId="77777777" w:rsidR="005E3A19" w:rsidRDefault="005E3A19" w:rsidP="002A3A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AC44AD" w14:textId="77777777" w:rsidR="005E3A19" w:rsidRDefault="005E3A19" w:rsidP="002A3A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392F7" w14:textId="77777777" w:rsidR="005E3A19" w:rsidRDefault="005E3A19" w:rsidP="002A3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5E3A19" w14:paraId="19DF155A" w14:textId="77777777" w:rsidTr="002A3A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E1D5A3" w14:textId="77777777" w:rsidR="005E3A19" w:rsidRDefault="005E3A19" w:rsidP="002A3A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DA2BB" w14:textId="77777777" w:rsidR="005E3A19" w:rsidRDefault="005E3A19" w:rsidP="002A3A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E8DBF1" w14:textId="77777777" w:rsidR="005E3A19" w:rsidRDefault="005E3A19" w:rsidP="002A3A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4A77B4" w14:textId="77777777" w:rsidR="005E3A19" w:rsidRPr="007C2097" w:rsidRDefault="005E3A19" w:rsidP="002A3A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E3A19" w14:paraId="52995E04" w14:textId="77777777" w:rsidTr="002A3AA2">
        <w:tc>
          <w:tcPr>
            <w:tcW w:w="1843" w:type="dxa"/>
          </w:tcPr>
          <w:p w14:paraId="1E42D2D2" w14:textId="77777777" w:rsidR="005E3A19" w:rsidRDefault="005E3A19" w:rsidP="002A3A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E93D1" w14:textId="77777777" w:rsidR="005E3A19" w:rsidRDefault="005E3A19" w:rsidP="002A3A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A19" w14:paraId="6A059EFF" w14:textId="77777777" w:rsidTr="002A3A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895EB" w14:textId="77777777" w:rsidR="005E3A19" w:rsidRDefault="005E3A19" w:rsidP="005E3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C49BD" w14:textId="77777777"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testcase 9.3.1.2, the function </w:t>
            </w:r>
            <w:r w:rsidRPr="0089515A">
              <w:rPr>
                <w:noProof/>
              </w:rPr>
              <w:t>f_NR5GC_PreambleReject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89515A">
              <w:rPr>
                <w:noProof/>
              </w:rPr>
              <w:t>f_NR5GC_RegistrationReject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89515A">
              <w:rPr>
                <w:noProof/>
              </w:rPr>
              <w:t>f_NR5GC_RRC_Idle_Steps5_9_AKA</w:t>
            </w:r>
            <w:r>
              <w:rPr>
                <w:noProof/>
              </w:rPr>
              <w:t xml:space="preserve"> is called. </w:t>
            </w:r>
          </w:p>
          <w:p w14:paraId="0385AAAF" w14:textId="77777777"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function does not store the value of </w:t>
            </w:r>
            <w:r w:rsidRPr="0089515A">
              <w:rPr>
                <w:noProof/>
              </w:rPr>
              <w:t>v_GMM_MobilityInfo</w:t>
            </w:r>
            <w:r>
              <w:rPr>
                <w:noProof/>
              </w:rPr>
              <w:t xml:space="preserve">. Neither does function </w:t>
            </w:r>
            <w:r w:rsidRPr="0089515A">
              <w:rPr>
                <w:noProof/>
              </w:rPr>
              <w:t>f_NR5GC_RegistrationReject</w:t>
            </w:r>
            <w:r>
              <w:rPr>
                <w:noProof/>
              </w:rPr>
              <w:t xml:space="preserve"> store this value.</w:t>
            </w:r>
          </w:p>
          <w:p w14:paraId="39F1B8F1" w14:textId="77777777" w:rsidR="005E3A19" w:rsidRDefault="005E3A19" w:rsidP="005E3A19">
            <w:pPr>
              <w:pStyle w:val="CRCoverPage"/>
              <w:spacing w:after="0"/>
              <w:rPr>
                <w:noProof/>
              </w:rPr>
            </w:pPr>
          </w:p>
          <w:p w14:paraId="0950C654" w14:textId="77777777"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causes an issue when in the function </w:t>
            </w:r>
            <w:r w:rsidRPr="0089515A">
              <w:rPr>
                <w:noProof/>
              </w:rPr>
              <w:t>f_TC_9_3_1_2_NR5GC</w:t>
            </w:r>
            <w:r>
              <w:rPr>
                <w:noProof/>
              </w:rPr>
              <w:t xml:space="preserve"> the following check is enforced :</w:t>
            </w:r>
          </w:p>
          <w:p w14:paraId="7AD530A5" w14:textId="77777777" w:rsidR="005E3A19" w:rsidRDefault="005E3A19" w:rsidP="005E3A19">
            <w:pPr>
              <w:pStyle w:val="CRCoverPage"/>
              <w:spacing w:after="0"/>
              <w:rPr>
                <w:noProof/>
              </w:rPr>
            </w:pPr>
          </w:p>
          <w:p w14:paraId="5FB8299E" w14:textId="77777777"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v_GMM_MobilityInfo := f_NR5GC_MobileInfo_GetGMM_MobilityInfo();</w:t>
            </w:r>
          </w:p>
          <w:p w14:paraId="37218005" w14:textId="77777777"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if (match(v_GMM_MobilityInfo.GMMCap.s1Cap, '1'B) and match(v_GMM_MobilityInfo.S1NwkCap.cIoT_V2X, v_PatterncIoT_V2X)) {</w:t>
            </w:r>
          </w:p>
          <w:p w14:paraId="1B390FB1" w14:textId="77777777"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f_NR_PreliminaryPass(__FILE__, __LINE__, "EUTRA and NR Capability, Preamble");</w:t>
            </w:r>
          </w:p>
          <w:p w14:paraId="771BC4E7" w14:textId="77777777"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} else {</w:t>
            </w:r>
          </w:p>
          <w:p w14:paraId="7F5DB651" w14:textId="77777777"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"EUTRA and NR Capability, Preamble");</w:t>
            </w:r>
          </w:p>
          <w:p w14:paraId="492850EA" w14:textId="77777777"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2AB4F4DB" w14:textId="77777777" w:rsidR="005E3A19" w:rsidRDefault="005E3A19" w:rsidP="005E3A19">
            <w:pPr>
              <w:pStyle w:val="CRCoverPage"/>
              <w:spacing w:after="0"/>
              <w:rPr>
                <w:noProof/>
              </w:rPr>
            </w:pPr>
          </w:p>
          <w:p w14:paraId="7B2232D9" w14:textId="77777777" w:rsidR="005E3A19" w:rsidRPr="002E008A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 addressed.  </w:t>
            </w:r>
          </w:p>
        </w:tc>
      </w:tr>
      <w:tr w:rsidR="005E3A19" w14:paraId="35EF0D47" w14:textId="77777777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199B0" w14:textId="77777777" w:rsidR="005E3A19" w:rsidRDefault="005E3A19" w:rsidP="005E3A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1FB35" w14:textId="77777777" w:rsidR="005E3A19" w:rsidRPr="00CF39F2" w:rsidRDefault="005E3A19" w:rsidP="005E3A1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E3A19" w14:paraId="7EE582C0" w14:textId="77777777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D1B49" w14:textId="77777777" w:rsidR="005E3A19" w:rsidRDefault="005E3A19" w:rsidP="005E3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C85B9" w14:textId="77777777"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Called function </w:t>
            </w:r>
            <w:r w:rsidRPr="0089515A">
              <w:rPr>
                <w:noProof/>
              </w:rPr>
              <w:t>f_NR5GC_MobileInfo_SetGMM_MobilityInfo(v_GMM_MobilityInfo);</w:t>
            </w:r>
            <w:r>
              <w:rPr>
                <w:noProof/>
              </w:rPr>
              <w:t xml:space="preserve"> in function </w:t>
            </w:r>
            <w:r w:rsidRPr="0089515A">
              <w:rPr>
                <w:noProof/>
              </w:rPr>
              <w:t>f_NR5GC_RegistrationReject</w:t>
            </w:r>
            <w:r>
              <w:rPr>
                <w:noProof/>
              </w:rPr>
              <w:t>.</w:t>
            </w:r>
          </w:p>
          <w:p w14:paraId="255311FB" w14:textId="77777777" w:rsidR="005E3A19" w:rsidRPr="006316B2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5E3A19" w14:paraId="796AC56D" w14:textId="77777777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60546" w14:textId="77777777" w:rsidR="005E3A19" w:rsidRDefault="005E3A19" w:rsidP="005E3A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51C48" w14:textId="77777777" w:rsidR="005E3A19" w:rsidRPr="00CF39F2" w:rsidRDefault="005E3A19" w:rsidP="005E3A1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E3A19" w14:paraId="39EA36DD" w14:textId="77777777" w:rsidTr="002A3A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4ED8C" w14:textId="77777777" w:rsidR="005E3A19" w:rsidRDefault="005E3A19" w:rsidP="005E3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9CC94" w14:textId="77777777" w:rsidR="005E3A19" w:rsidRPr="00CF39F2" w:rsidRDefault="005E3A19" w:rsidP="005E3A1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5E3A19" w14:paraId="4FEE89BD" w14:textId="77777777" w:rsidTr="002A3AA2">
        <w:tc>
          <w:tcPr>
            <w:tcW w:w="2694" w:type="dxa"/>
            <w:gridSpan w:val="2"/>
          </w:tcPr>
          <w:p w14:paraId="694781BE" w14:textId="77777777" w:rsidR="005E3A19" w:rsidRDefault="005E3A19" w:rsidP="005E3A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493E78" w14:textId="77777777" w:rsidR="005E3A19" w:rsidRDefault="005E3A19" w:rsidP="005E3A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A19" w14:paraId="1240C3F9" w14:textId="77777777" w:rsidTr="002A3A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26F327" w14:textId="77777777" w:rsidR="005E3A19" w:rsidRDefault="005E3A19" w:rsidP="005E3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ACA54" w14:textId="77777777" w:rsidR="005E3A19" w:rsidRDefault="005E3A19" w:rsidP="005E3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9.3.1.2.NR5GC</w:t>
            </w:r>
          </w:p>
        </w:tc>
      </w:tr>
      <w:tr w:rsidR="005E3A19" w14:paraId="018D4873" w14:textId="77777777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AD78F" w14:textId="77777777" w:rsidR="005E3A19" w:rsidRDefault="005E3A19" w:rsidP="005E3A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C7A52" w14:textId="77777777" w:rsidR="005E3A19" w:rsidRDefault="005E3A19" w:rsidP="005E3A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A19" w14:paraId="7B3CCEFD" w14:textId="77777777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12125" w14:textId="77777777" w:rsidR="005E3A19" w:rsidRDefault="005E3A19" w:rsidP="005E3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015938" w14:textId="77777777" w:rsidR="005E3A19" w:rsidRDefault="005E3A19" w:rsidP="005E3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C870FB" w14:textId="77777777" w:rsidR="005E3A19" w:rsidRDefault="005E3A19" w:rsidP="005E3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A30EC8" w14:textId="77777777" w:rsidR="005E3A19" w:rsidRDefault="005E3A19" w:rsidP="005E3A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7AFCB1" w14:textId="77777777" w:rsidR="005E3A19" w:rsidRDefault="005E3A19" w:rsidP="005E3A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3A19" w14:paraId="1370330D" w14:textId="77777777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DC50E" w14:textId="77777777" w:rsidR="005E3A19" w:rsidRDefault="005E3A19" w:rsidP="005E3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DDA1BF" w14:textId="77777777" w:rsidR="005E3A19" w:rsidRDefault="005E3A19" w:rsidP="005E3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2F94D" w14:textId="77777777" w:rsidR="005E3A19" w:rsidRDefault="005E3A19" w:rsidP="005E3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72BB71" w14:textId="77777777" w:rsidR="005E3A19" w:rsidRDefault="005E3A19" w:rsidP="005E3A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8DA7EE" w14:textId="77777777" w:rsidR="005E3A19" w:rsidRDefault="005E3A19" w:rsidP="005E3A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3A19" w14:paraId="3144BE7D" w14:textId="77777777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3282D" w14:textId="77777777" w:rsidR="005E3A19" w:rsidRDefault="005E3A19" w:rsidP="005E3A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0937DD" w14:textId="77777777" w:rsidR="005E3A19" w:rsidRDefault="005E3A19" w:rsidP="005E3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0FA3F" w14:textId="77777777" w:rsidR="005E3A19" w:rsidRDefault="005E3A19" w:rsidP="005E3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CF803" w14:textId="77777777"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435C9D" w14:textId="77777777" w:rsidR="005E3A19" w:rsidRDefault="005E3A19" w:rsidP="005E3A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3A19" w14:paraId="02D3CC57" w14:textId="77777777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C97E1" w14:textId="77777777" w:rsidR="005E3A19" w:rsidRDefault="005E3A19" w:rsidP="005E3A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6B5DBE" w14:textId="77777777" w:rsidR="005E3A19" w:rsidRDefault="005E3A19" w:rsidP="005E3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8150B" w14:textId="77777777" w:rsidR="005E3A19" w:rsidRDefault="005E3A19" w:rsidP="005E3A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C2ABA" w14:textId="77777777" w:rsidR="005E3A19" w:rsidRDefault="005E3A19" w:rsidP="005E3A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0FF26B" w14:textId="77777777" w:rsidR="005E3A19" w:rsidRDefault="005E3A19" w:rsidP="005E3A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3A19" w14:paraId="0DC2F126" w14:textId="77777777" w:rsidTr="002A3A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2D470" w14:textId="77777777" w:rsidR="005E3A19" w:rsidRDefault="005E3A19" w:rsidP="005E3A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C9453" w14:textId="77777777" w:rsidR="005E3A19" w:rsidRDefault="005E3A19" w:rsidP="005E3A19">
            <w:pPr>
              <w:pStyle w:val="CRCoverPage"/>
              <w:spacing w:after="0"/>
              <w:rPr>
                <w:noProof/>
              </w:rPr>
            </w:pPr>
          </w:p>
        </w:tc>
      </w:tr>
      <w:tr w:rsidR="005E3A19" w14:paraId="7880537E" w14:textId="77777777" w:rsidTr="002A3A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9ECBD" w14:textId="77777777" w:rsidR="005E3A19" w:rsidRDefault="005E3A19" w:rsidP="005E3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BCF66" w14:textId="77777777" w:rsidR="005E3A19" w:rsidRDefault="005E3A19" w:rsidP="005E3A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3A19" w:rsidRPr="008863B9" w14:paraId="12048A67" w14:textId="77777777" w:rsidTr="002A3A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00800" w14:textId="77777777" w:rsidR="005E3A19" w:rsidRPr="008863B9" w:rsidRDefault="005E3A19" w:rsidP="005E3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0FD252" w14:textId="77777777" w:rsidR="005E3A19" w:rsidRPr="008863B9" w:rsidRDefault="005E3A19" w:rsidP="005E3A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3A19" w14:paraId="6E5ADF7F" w14:textId="77777777" w:rsidTr="002A3A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3E5993" w14:textId="77777777" w:rsidR="005E3A19" w:rsidRDefault="005E3A19" w:rsidP="005E3A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F332C" w14:textId="77777777" w:rsidR="005E3A19" w:rsidRDefault="005E3A19" w:rsidP="005E3A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3CF40A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6AE27F" w14:textId="77777777" w:rsidR="009478EE" w:rsidRDefault="009478EE" w:rsidP="009478EE">
      <w:pPr>
        <w:rPr>
          <w:noProof/>
        </w:rPr>
      </w:pPr>
    </w:p>
    <w:p w14:paraId="2F800B30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423428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E39FD3D" w14:textId="77777777" w:rsidR="002A60A8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A60A8" w:rsidRPr="0071446D">
        <w:rPr>
          <w:rFonts w:ascii="Arial" w:hAnsi="Arial" w:cs="Arial"/>
          <w:iCs/>
        </w:rPr>
        <w:t>Table of Contents</w:t>
      </w:r>
      <w:r w:rsidR="002A60A8">
        <w:tab/>
      </w:r>
      <w:r w:rsidR="002A60A8">
        <w:fldChar w:fldCharType="begin"/>
      </w:r>
      <w:r w:rsidR="002A60A8">
        <w:instrText xml:space="preserve"> PAGEREF _Toc84234289 \h </w:instrText>
      </w:r>
      <w:r w:rsidR="002A60A8">
        <w:fldChar w:fldCharType="separate"/>
      </w:r>
      <w:r w:rsidR="002A60A8">
        <w:t>3</w:t>
      </w:r>
      <w:r w:rsidR="002A60A8">
        <w:fldChar w:fldCharType="end"/>
      </w:r>
    </w:p>
    <w:p w14:paraId="71B4EDF7" w14:textId="77777777" w:rsidR="002A60A8" w:rsidRDefault="002A60A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1446D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1446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_Toc84234290 \h </w:instrText>
      </w:r>
      <w:r>
        <w:fldChar w:fldCharType="separate"/>
      </w:r>
      <w:r>
        <w:t>3</w:t>
      </w:r>
      <w:r>
        <w:fldChar w:fldCharType="end"/>
      </w:r>
    </w:p>
    <w:p w14:paraId="451A10A5" w14:textId="77777777" w:rsidR="002A60A8" w:rsidRDefault="002A60A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1446D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1446D">
        <w:rPr>
          <w:rFonts w:cs="Arial"/>
          <w:b/>
          <w:color w:val="000000"/>
          <w:lang w:eastAsia="en-GB"/>
        </w:rPr>
        <w:t xml:space="preserve">Correction to </w:t>
      </w:r>
      <w:r w:rsidRPr="0071446D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71446D">
        <w:rPr>
          <w:b/>
        </w:rPr>
        <w:t>f_NR5GC_RegistrationReject</w:t>
      </w:r>
      <w:r>
        <w:tab/>
      </w:r>
      <w:r>
        <w:fldChar w:fldCharType="begin"/>
      </w:r>
      <w:r>
        <w:instrText xml:space="preserve"> PAGEREF _Toc84234291 \h </w:instrText>
      </w:r>
      <w:r>
        <w:fldChar w:fldCharType="separate"/>
      </w:r>
      <w:r>
        <w:t>3</w:t>
      </w:r>
      <w:r>
        <w:fldChar w:fldCharType="end"/>
      </w:r>
    </w:p>
    <w:p w14:paraId="13FD63C9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AE9C15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4234290"/>
      <w:r w:rsidRPr="00854C55">
        <w:rPr>
          <w:b/>
        </w:rPr>
        <w:t>Corrections required</w:t>
      </w:r>
      <w:bookmarkEnd w:id="2"/>
      <w:bookmarkEnd w:id="3"/>
      <w:bookmarkEnd w:id="4"/>
    </w:p>
    <w:p w14:paraId="74AA8CE7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4234291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A71552" w:rsidRPr="00A71552">
        <w:rPr>
          <w:b/>
        </w:rPr>
        <w:t>f_NR5GC_RegistrationReject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7C717EE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6E95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1CEE" w14:textId="77777777" w:rsidR="005D27CA" w:rsidRPr="00CC39F9" w:rsidRDefault="00A71552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71552">
              <w:t>f_NR5GC_RegistrationReject</w:t>
            </w:r>
          </w:p>
        </w:tc>
      </w:tr>
      <w:tr w:rsidR="00FA485A" w14:paraId="5A9A2560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00E0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5364" w14:textId="77777777" w:rsidR="00A71552" w:rsidRDefault="00A71552" w:rsidP="00A71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testcase 9.3.1.2, the function </w:t>
            </w:r>
            <w:r w:rsidRPr="0089515A">
              <w:rPr>
                <w:noProof/>
              </w:rPr>
              <w:t>f_NR5GC_PreambleReject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89515A">
              <w:rPr>
                <w:noProof/>
              </w:rPr>
              <w:t>f_NR5GC_RegistrationReject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89515A">
              <w:rPr>
                <w:noProof/>
              </w:rPr>
              <w:t>f_NR5GC_RRC_Idle_Steps5_9_AKA</w:t>
            </w:r>
            <w:r>
              <w:rPr>
                <w:noProof/>
              </w:rPr>
              <w:t xml:space="preserve"> is called. </w:t>
            </w:r>
          </w:p>
          <w:p w14:paraId="0798D7C8" w14:textId="77777777" w:rsidR="00A71552" w:rsidRDefault="00A71552" w:rsidP="00A71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function does not store the value of </w:t>
            </w:r>
            <w:r w:rsidRPr="0089515A">
              <w:rPr>
                <w:noProof/>
              </w:rPr>
              <w:t>v_GMM_MobilityInfo</w:t>
            </w:r>
            <w:r>
              <w:rPr>
                <w:noProof/>
              </w:rPr>
              <w:t xml:space="preserve">. Neither does function </w:t>
            </w:r>
            <w:r w:rsidRPr="0089515A">
              <w:rPr>
                <w:noProof/>
              </w:rPr>
              <w:t>f_NR5GC_RegistrationReject</w:t>
            </w:r>
            <w:r>
              <w:rPr>
                <w:noProof/>
              </w:rPr>
              <w:t xml:space="preserve"> store this value.</w:t>
            </w:r>
          </w:p>
          <w:p w14:paraId="0D9ACCD4" w14:textId="77777777" w:rsidR="00A71552" w:rsidRDefault="00A71552" w:rsidP="00A71552">
            <w:pPr>
              <w:pStyle w:val="CRCoverPage"/>
              <w:spacing w:after="0"/>
              <w:rPr>
                <w:noProof/>
              </w:rPr>
            </w:pPr>
          </w:p>
          <w:p w14:paraId="06B0AB33" w14:textId="77777777" w:rsidR="00A71552" w:rsidRDefault="00A71552" w:rsidP="00A71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causes an issue when in the function </w:t>
            </w:r>
            <w:r w:rsidRPr="0089515A">
              <w:rPr>
                <w:noProof/>
              </w:rPr>
              <w:t>f_TC_9_3_1_2_NR5GC</w:t>
            </w:r>
            <w:r>
              <w:rPr>
                <w:noProof/>
              </w:rPr>
              <w:t xml:space="preserve"> the following check is enforced :</w:t>
            </w:r>
          </w:p>
          <w:p w14:paraId="42A47042" w14:textId="77777777" w:rsidR="00A71552" w:rsidRDefault="00A71552" w:rsidP="00A71552">
            <w:pPr>
              <w:pStyle w:val="CRCoverPage"/>
              <w:spacing w:after="0"/>
              <w:rPr>
                <w:noProof/>
              </w:rPr>
            </w:pPr>
          </w:p>
          <w:p w14:paraId="39737EAD" w14:textId="77777777" w:rsidR="00A71552" w:rsidRDefault="00A71552" w:rsidP="00A71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v_GMM_MobilityInfo := f_NR5GC_MobileInfo_GetGMM_MobilityInfo();</w:t>
            </w:r>
          </w:p>
          <w:p w14:paraId="1ECF7F80" w14:textId="77777777" w:rsidR="00A71552" w:rsidRDefault="00A71552" w:rsidP="00A71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if (match(v_GMM_MobilityInfo.GMMCap.s1Cap, '1'B) and match(v_GMM_MobilityInfo.S1NwkCap.cIoT_V2X, v_PatterncIoT_V2X)) {</w:t>
            </w:r>
          </w:p>
          <w:p w14:paraId="195B2460" w14:textId="77777777" w:rsidR="00A71552" w:rsidRDefault="00A71552" w:rsidP="00A71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f_NR_PreliminaryPass(__FILE__, __LINE__, "EUTRA and NR Capability, Preamble");</w:t>
            </w:r>
          </w:p>
          <w:p w14:paraId="588F264E" w14:textId="77777777" w:rsidR="00A71552" w:rsidRDefault="00A71552" w:rsidP="00A71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} else {</w:t>
            </w:r>
          </w:p>
          <w:p w14:paraId="06BD575B" w14:textId="77777777" w:rsidR="00A71552" w:rsidRDefault="00A71552" w:rsidP="00A71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f_NR_SetVerdictFailOrInconc(__FILE__, __LINE__, "EUTRA and NR Capability, Preamble");</w:t>
            </w:r>
          </w:p>
          <w:p w14:paraId="28CCE972" w14:textId="77777777" w:rsidR="00A71552" w:rsidRDefault="00A71552" w:rsidP="00A71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58247468" w14:textId="77777777" w:rsidR="00A71552" w:rsidRDefault="00A71552" w:rsidP="00A71552">
            <w:pPr>
              <w:pStyle w:val="CRCoverPage"/>
              <w:spacing w:after="0"/>
              <w:rPr>
                <w:noProof/>
              </w:rPr>
            </w:pPr>
          </w:p>
          <w:p w14:paraId="0992AA41" w14:textId="77777777" w:rsidR="00FA485A" w:rsidRPr="00AD4ADA" w:rsidRDefault="00A71552" w:rsidP="00A71552">
            <w:pPr>
              <w:pStyle w:val="CRCoverPage"/>
              <w:spacing w:after="0"/>
            </w:pPr>
            <w:r>
              <w:rPr>
                <w:noProof/>
              </w:rPr>
              <w:t xml:space="preserve">This needs to be addressed.  </w:t>
            </w:r>
          </w:p>
        </w:tc>
      </w:tr>
      <w:tr w:rsidR="00FA485A" w14:paraId="7C2C50F2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C2B1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F2F2" w14:textId="77777777" w:rsidR="00A71552" w:rsidRDefault="00A71552" w:rsidP="00A71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Called function </w:t>
            </w:r>
            <w:r w:rsidRPr="0089515A">
              <w:rPr>
                <w:noProof/>
              </w:rPr>
              <w:t>f_NR5GC_MobileInfo_SetGMM_MobilityInfo(v_GMM_MobilityInfo);</w:t>
            </w:r>
            <w:r>
              <w:rPr>
                <w:noProof/>
              </w:rPr>
              <w:t xml:space="preserve"> in function </w:t>
            </w:r>
            <w:r w:rsidRPr="0089515A">
              <w:rPr>
                <w:noProof/>
              </w:rPr>
              <w:t>f_NR5GC_RegistrationReject</w:t>
            </w:r>
            <w:r>
              <w:rPr>
                <w:noProof/>
              </w:rPr>
              <w:t>.</w:t>
            </w:r>
          </w:p>
          <w:p w14:paraId="6781DDF1" w14:textId="77777777" w:rsidR="00FA485A" w:rsidRPr="001124B3" w:rsidRDefault="00A71552" w:rsidP="00A715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FA485A" w14:paraId="70A8BA3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516B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594D" w14:textId="77777777" w:rsidR="00FA485A" w:rsidRPr="00CC39F9" w:rsidRDefault="004B5FEC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4B5FEC">
              <w:rPr>
                <w:rFonts w:ascii="Arial" w:hAnsi="Arial" w:cs="Arial"/>
                <w:lang w:eastAsia="en-GB"/>
              </w:rPr>
              <w:t>NR5GC_</w:t>
            </w:r>
            <w:r w:rsidR="00A71552">
              <w:rPr>
                <w:rFonts w:ascii="Arial" w:hAnsi="Arial" w:cs="Arial"/>
                <w:lang w:eastAsia="en-GB"/>
              </w:rPr>
              <w:t>NASSteps.ttcn</w:t>
            </w:r>
          </w:p>
        </w:tc>
      </w:tr>
      <w:tr w:rsidR="00220349" w14:paraId="2BF82B6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D72C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142E" w14:textId="117EDA0A" w:rsidR="00220349" w:rsidRDefault="00713A09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AA54669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618B14FE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36"/>
      </w:tblGrid>
      <w:tr w:rsidR="005D27CA" w:rsidRPr="00CD057D" w14:paraId="6296EBC3" w14:textId="77777777" w:rsidTr="009D0E44">
        <w:tc>
          <w:tcPr>
            <w:tcW w:w="1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2EDD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function f_NR5GC_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RegistrationReject(</w:t>
            </w:r>
            <w:proofErr w:type="spellStart"/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B5F9EEA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NAS_CauseValue_Type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Cause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tsc_EmmCause_IllegalMe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E604D8C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TypeOfRegistration_Type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RegType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  runs on NR5GC_PTC</w:t>
            </w:r>
          </w:p>
          <w:p w14:paraId="2F8BEC32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5F10911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AF58EEB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9789AA0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v_ASN_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2D0AA05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= f_NR_Asn2Nas_PlmnId(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A1736A3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7980D98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1 - 3</w:t>
            </w:r>
          </w:p>
          <w:p w14:paraId="3F4E35CB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RRC Connection Setup</w:t>
            </w:r>
          </w:p>
          <w:p w14:paraId="367281B7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, ?,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1E72292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p_RegType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7B2613C0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14:paraId="7ED0AF59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6E3DA40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0E3898E7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Steps 4 - 7</w:t>
            </w:r>
          </w:p>
          <w:p w14:paraId="2C4E8C9E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Do Authentication and SMC</w:t>
            </w:r>
          </w:p>
          <w:p w14:paraId="5C7553CD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f_NR5GC_RRC_Idle_Steps5_9_AKA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p_RegType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C1CC77A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1D4B4B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Step 8</w:t>
            </w:r>
          </w:p>
          <w:p w14:paraId="59DE4A05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CA907C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 // No SRB2 so must be on SRB1</w:t>
            </w:r>
          </w:p>
          <w:p w14:paraId="5915C9C0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3E9A963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cs_NG_REGISTRATION_REJECT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p_Cause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))))); // @sic R5s190435 sic@</w:t>
            </w:r>
          </w:p>
          <w:p w14:paraId="2613FE41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Step 9</w:t>
            </w:r>
          </w:p>
          <w:p w14:paraId="680DBB6F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1DC7786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E24698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Step 10</w:t>
            </w:r>
          </w:p>
          <w:p w14:paraId="50BAF2E2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f_NR_UE_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DeRegisterOnSwitchOff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STATE_DEREGISTERED);    </w:t>
            </w:r>
          </w:p>
          <w:p w14:paraId="2F04B4C0" w14:textId="77777777" w:rsidR="008D58AE" w:rsidRPr="0075345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2DF72A7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613E5033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6"/>
      </w:tblGrid>
      <w:tr w:rsidR="005D27CA" w:rsidRPr="00CD057D" w14:paraId="20AEE7D0" w14:textId="77777777" w:rsidTr="00753452">
        <w:tc>
          <w:tcPr>
            <w:tcW w:w="1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A512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f_NR5GC_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RegistrationReject(</w:t>
            </w:r>
            <w:proofErr w:type="spellStart"/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AA476A3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NAS_CauseValue_Type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Cause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tsc_EmmCause_IllegalMe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2680F8C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TypeOfRegistration_Type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RegType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  runs on NR5GC_PTC</w:t>
            </w:r>
          </w:p>
          <w:p w14:paraId="4D2960E0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776443F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24FAAF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8B1BE39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v_ASN_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5DB88D2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= f_NR_Asn2Nas_PlmnId(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21C9A48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57ACA0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Steps 1 - 3</w:t>
            </w:r>
          </w:p>
          <w:p w14:paraId="74864240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RRC Connection Setup</w:t>
            </w:r>
          </w:p>
          <w:p w14:paraId="5DA88011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, ?,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tsc_SHT_IntegrityProtected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445FEE5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p_RegType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2C504E31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__FILE__, __LINE__, "Registration Request Message Failed");</w:t>
            </w:r>
          </w:p>
          <w:p w14:paraId="1FD46DB8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381DCFF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18080279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Steps 4 - 7</w:t>
            </w:r>
          </w:p>
          <w:p w14:paraId="06539BA6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Do Authentication and SMC</w:t>
            </w:r>
          </w:p>
          <w:p w14:paraId="5086F1EA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f_NR5GC_RRC_Idle_Steps5_9_AKA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p_RegType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3FB8A34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F1D1D2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Step 8</w:t>
            </w:r>
          </w:p>
          <w:p w14:paraId="2F0B3277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B9BDC84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tsc_NR_RbId_SRB1, // No SRB2 so must be on SRB1</w:t>
            </w:r>
          </w:p>
          <w:p w14:paraId="05679344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1894CF9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cs_NG_NAS_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cs_NG_REGISTRATION_REJECT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cs_GMM_GSM_Cause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p_Cause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))))); // @sic R5s190435 sic@</w:t>
            </w:r>
          </w:p>
          <w:p w14:paraId="3B5AF248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Step 9</w:t>
            </w:r>
          </w:p>
          <w:p w14:paraId="2B0D7785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EAEE81B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0B35E3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// Step 10</w:t>
            </w:r>
          </w:p>
          <w:p w14:paraId="641F3CC0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f_NR_UE_</w:t>
            </w:r>
            <w:proofErr w:type="gramStart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DeRegisterOnSwitchOff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>, STATE_DEREGISTERED);</w:t>
            </w:r>
          </w:p>
          <w:p w14:paraId="1D6A722F" w14:textId="77777777" w:rsidR="007A7642" w:rsidRPr="007A7642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A76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f_NR5GC_MobileInfo_SetGMM_MobilityInfo(</w:t>
            </w:r>
            <w:proofErr w:type="spellStart"/>
            <w:r w:rsidRPr="007A76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v_GMM_MobilityInfo</w:t>
            </w:r>
            <w:proofErr w:type="spellEnd"/>
            <w:r w:rsidRPr="007A7642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//WA#9_3_1_2</w:t>
            </w:r>
          </w:p>
          <w:p w14:paraId="17AB4626" w14:textId="77777777" w:rsidR="008D58AE" w:rsidRPr="00DA356D" w:rsidRDefault="007A7642" w:rsidP="007A7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764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0FFDF64" w14:textId="77777777" w:rsidR="00F96833" w:rsidRDefault="00F96833" w:rsidP="00E919C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E4EB4" w14:textId="77777777" w:rsidR="00237623" w:rsidRDefault="00237623">
      <w:r>
        <w:separator/>
      </w:r>
    </w:p>
  </w:endnote>
  <w:endnote w:type="continuationSeparator" w:id="0">
    <w:p w14:paraId="14EE36EB" w14:textId="77777777" w:rsidR="00237623" w:rsidRDefault="0023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C3ED50" w14:textId="77777777" w:rsidR="00237623" w:rsidRDefault="00237623">
      <w:r>
        <w:separator/>
      </w:r>
    </w:p>
  </w:footnote>
  <w:footnote w:type="continuationSeparator" w:id="0">
    <w:p w14:paraId="286A98C4" w14:textId="77777777" w:rsidR="00237623" w:rsidRDefault="0023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A3BF9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BB8B1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935A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83BA3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083"/>
    <w:rsid w:val="0008356D"/>
    <w:rsid w:val="00084025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37623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4FEB"/>
    <w:rsid w:val="002860C4"/>
    <w:rsid w:val="002901A3"/>
    <w:rsid w:val="0029157F"/>
    <w:rsid w:val="002A0A67"/>
    <w:rsid w:val="002A29B2"/>
    <w:rsid w:val="002A4DCB"/>
    <w:rsid w:val="002A60A8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776C"/>
    <w:rsid w:val="003328F3"/>
    <w:rsid w:val="0033294A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FAB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3253"/>
    <w:rsid w:val="004870C5"/>
    <w:rsid w:val="004906E6"/>
    <w:rsid w:val="0049101E"/>
    <w:rsid w:val="00495060"/>
    <w:rsid w:val="004976F0"/>
    <w:rsid w:val="004A2AED"/>
    <w:rsid w:val="004A39FF"/>
    <w:rsid w:val="004A5C41"/>
    <w:rsid w:val="004A794F"/>
    <w:rsid w:val="004B01A5"/>
    <w:rsid w:val="004B0912"/>
    <w:rsid w:val="004B1493"/>
    <w:rsid w:val="004B2C2D"/>
    <w:rsid w:val="004B351D"/>
    <w:rsid w:val="004B526E"/>
    <w:rsid w:val="004B5FEC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1ECE"/>
    <w:rsid w:val="0058240F"/>
    <w:rsid w:val="00584F98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A19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3B0F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13A09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3452"/>
    <w:rsid w:val="007549A6"/>
    <w:rsid w:val="00755B36"/>
    <w:rsid w:val="00755C92"/>
    <w:rsid w:val="007567E2"/>
    <w:rsid w:val="00761BCF"/>
    <w:rsid w:val="00762213"/>
    <w:rsid w:val="00762AEB"/>
    <w:rsid w:val="00763BA2"/>
    <w:rsid w:val="0076428C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A7642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6F71"/>
    <w:rsid w:val="007D7566"/>
    <w:rsid w:val="007E07EF"/>
    <w:rsid w:val="007E0E30"/>
    <w:rsid w:val="007E643A"/>
    <w:rsid w:val="007F0389"/>
    <w:rsid w:val="007F28DE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515A"/>
    <w:rsid w:val="00896D84"/>
    <w:rsid w:val="008A03D7"/>
    <w:rsid w:val="008A45A6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1590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0E4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1552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4781C"/>
    <w:rsid w:val="00B51BA6"/>
    <w:rsid w:val="00B51BF9"/>
    <w:rsid w:val="00B52828"/>
    <w:rsid w:val="00B56791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0FEF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DFE"/>
    <w:rsid w:val="00E8742B"/>
    <w:rsid w:val="00E877C8"/>
    <w:rsid w:val="00E919C5"/>
    <w:rsid w:val="00E94182"/>
    <w:rsid w:val="00E9504A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474C7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67B9"/>
    <w:rsid w:val="00F95DCB"/>
    <w:rsid w:val="00F96833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95EF7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EAF6F-BB18-42AE-A612-1628F7675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1185</Words>
  <Characters>6760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2021-10-13T14:31:00Z</dcterms:created>
  <dcterms:modified xsi:type="dcterms:W3CDTF">2021-10-13T14:31:00Z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