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3F519" w14:textId="77777777" w:rsidR="002F1B4B" w:rsidRDefault="002F1B4B" w:rsidP="002F1B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R5s211341</w:t>
        </w:r>
      </w:fldSimple>
    </w:p>
    <w:p w14:paraId="024E9DBF" w14:textId="77777777" w:rsidR="002F1B4B" w:rsidRDefault="002F1B4B" w:rsidP="002F1B4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B4B" w14:paraId="1849BB9A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065DD0" w14:textId="77777777" w:rsidR="002F1B4B" w:rsidRDefault="002F1B4B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1B4B" w14:paraId="4B6B4C7C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EAE8D" w14:textId="77777777" w:rsidR="002F1B4B" w:rsidRDefault="002F1B4B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1B4B" w14:paraId="43D2466B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21526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054299FA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74E45B32" w14:textId="77777777"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8B95AE" w14:textId="77777777" w:rsidR="002F1B4B" w:rsidRPr="00410371" w:rsidRDefault="002F1B4B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0FA329E" w14:textId="77777777" w:rsidR="002F1B4B" w:rsidRDefault="002F1B4B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749B5B" w14:textId="77777777" w:rsidR="002F1B4B" w:rsidRPr="00410371" w:rsidRDefault="002F1B4B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2091</w:t>
              </w:r>
            </w:fldSimple>
          </w:p>
        </w:tc>
        <w:tc>
          <w:tcPr>
            <w:tcW w:w="709" w:type="dxa"/>
          </w:tcPr>
          <w:p w14:paraId="6978E898" w14:textId="77777777" w:rsidR="002F1B4B" w:rsidRDefault="002F1B4B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FF6B1" w14:textId="77777777" w:rsidR="002F1B4B" w:rsidRPr="00410371" w:rsidRDefault="002F1B4B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E27DE95" w14:textId="77777777" w:rsidR="002F1B4B" w:rsidRDefault="002F1B4B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2E4C1" w14:textId="77777777" w:rsidR="002F1B4B" w:rsidRPr="00410371" w:rsidRDefault="002F1B4B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5E85DF" w14:textId="77777777" w:rsidR="002F1B4B" w:rsidRDefault="002F1B4B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2F1B4B" w14:paraId="6084E706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9B6C1" w14:textId="77777777" w:rsidR="002F1B4B" w:rsidRDefault="002F1B4B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2F1B4B" w14:paraId="3AC9A0F8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9FB402" w14:textId="77777777" w:rsidR="002F1B4B" w:rsidRPr="00F25D98" w:rsidRDefault="002F1B4B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1B4B" w14:paraId="4CCC1308" w14:textId="77777777" w:rsidTr="00B71F29">
        <w:tc>
          <w:tcPr>
            <w:tcW w:w="9641" w:type="dxa"/>
            <w:gridSpan w:val="9"/>
          </w:tcPr>
          <w:p w14:paraId="643127AD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02E50F" w14:textId="77777777" w:rsidR="002F1B4B" w:rsidRDefault="002F1B4B" w:rsidP="002F1B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B4B" w14:paraId="5EB5AEF4" w14:textId="77777777" w:rsidTr="00B71F29">
        <w:tc>
          <w:tcPr>
            <w:tcW w:w="2835" w:type="dxa"/>
          </w:tcPr>
          <w:p w14:paraId="261A5169" w14:textId="77777777" w:rsidR="002F1B4B" w:rsidRDefault="002F1B4B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AB1DE44" w14:textId="77777777"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A8CE96" w14:textId="77777777" w:rsidR="002F1B4B" w:rsidRDefault="002F1B4B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0A4250" w14:textId="77777777" w:rsidR="002F1B4B" w:rsidRDefault="002F1B4B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EA73E" w14:textId="77777777" w:rsidR="002F1B4B" w:rsidRDefault="002F1B4B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2C77F" w14:textId="77777777" w:rsidR="002F1B4B" w:rsidRDefault="002F1B4B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2C2209" w14:textId="77777777" w:rsidR="002F1B4B" w:rsidRDefault="002F1B4B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22975F" w14:textId="77777777"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160B20" w14:textId="77777777" w:rsidR="002F1B4B" w:rsidRDefault="002F1B4B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05A8DE" w14:textId="77777777" w:rsidR="002F1B4B" w:rsidRDefault="002F1B4B" w:rsidP="002F1B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B4B" w14:paraId="764DB059" w14:textId="77777777" w:rsidTr="00B71F29">
        <w:tc>
          <w:tcPr>
            <w:tcW w:w="9640" w:type="dxa"/>
            <w:gridSpan w:val="11"/>
          </w:tcPr>
          <w:p w14:paraId="232C51DF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6561808B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734C75" w14:textId="77777777"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8DD5F" w14:textId="77777777"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f_NR_SendRRCReconfiguration_NRDC</w:t>
            </w:r>
            <w:proofErr w:type="spellEnd"/>
            <w:r>
              <w:fldChar w:fldCharType="end"/>
            </w:r>
          </w:p>
        </w:tc>
      </w:tr>
      <w:tr w:rsidR="002F1B4B" w14:paraId="445C05F7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88D3839" w14:textId="77777777"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B2D9D9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7F458245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195DAE0C" w14:textId="77777777"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AC99E" w14:textId="77777777"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F1B4B" w14:paraId="63BCD5B1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8A38309" w14:textId="77777777"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6AE63" w14:textId="77777777"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F1B4B" w14:paraId="28194D08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E5EDD50" w14:textId="77777777"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231F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4CFA22B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6DACED9E" w14:textId="77777777"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ABB4" w14:textId="77777777"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DBE20B" w14:textId="77777777" w:rsidR="002F1B4B" w:rsidRDefault="002F1B4B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7BAF0B" w14:textId="77777777" w:rsidR="002F1B4B" w:rsidRDefault="002F1B4B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6F3F6" w14:textId="77777777"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2021-09-28</w:t>
              </w:r>
            </w:fldSimple>
          </w:p>
        </w:tc>
      </w:tr>
      <w:tr w:rsidR="002F1B4B" w14:paraId="5196FC74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311EA18" w14:textId="77777777"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E75FB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11012A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668014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4C2E3F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0743198E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5FD89E" w14:textId="77777777" w:rsidR="002F1B4B" w:rsidRDefault="002F1B4B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5DD26" w14:textId="77777777" w:rsidR="002F1B4B" w:rsidRDefault="002F1B4B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01B3AC" w14:textId="77777777" w:rsidR="002F1B4B" w:rsidRDefault="002F1B4B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56C884" w14:textId="77777777" w:rsidR="002F1B4B" w:rsidRDefault="002F1B4B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576178" w14:textId="77777777" w:rsidR="002F1B4B" w:rsidRDefault="002F1B4B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F1B4B" w14:paraId="6C625E07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3811B6" w14:textId="77777777"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0C44A3" w14:textId="77777777" w:rsidR="002F1B4B" w:rsidRDefault="002F1B4B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B21307" w14:textId="77777777" w:rsidR="002F1B4B" w:rsidRDefault="002F1B4B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0F05F" w14:textId="77777777" w:rsidR="002F1B4B" w:rsidRPr="007C2097" w:rsidRDefault="002F1B4B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1B4B" w14:paraId="6FB93531" w14:textId="77777777" w:rsidTr="00B71F29">
        <w:tc>
          <w:tcPr>
            <w:tcW w:w="1843" w:type="dxa"/>
          </w:tcPr>
          <w:p w14:paraId="14BE1394" w14:textId="77777777" w:rsidR="002F1B4B" w:rsidRDefault="002F1B4B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1D0EF" w14:textId="77777777" w:rsidR="002F1B4B" w:rsidRDefault="002F1B4B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1BFE31FE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3A86DF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EC67" w14:textId="77777777" w:rsidR="002F1B4B" w:rsidRPr="009B0B50" w:rsidRDefault="002F1B4B" w:rsidP="002F1B4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SRB2 is configured therefore the NAS message will be received on SRB2</w:t>
            </w:r>
          </w:p>
        </w:tc>
      </w:tr>
      <w:tr w:rsidR="002F1B4B" w14:paraId="749BEEF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09972" w14:textId="77777777"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9B586C" w14:textId="77777777" w:rsidR="002F1B4B" w:rsidRPr="00A72665" w:rsidRDefault="002F1B4B" w:rsidP="002F1B4B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2F1B4B" w14:paraId="65092434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7DE0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2BCAA1" w14:textId="77777777" w:rsidR="002F1B4B" w:rsidRPr="006316B2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F96B12">
              <w:rPr>
                <w:rFonts w:cs="Arial"/>
                <w:lang w:eastAsia="en-GB"/>
              </w:rPr>
              <w:t>SRB.receive</w:t>
            </w:r>
            <w:proofErr w:type="spellEnd"/>
            <w:r w:rsidRPr="00F96B12">
              <w:rPr>
                <w:rFonts w:cs="Arial"/>
                <w:lang w:eastAsia="en-GB"/>
              </w:rPr>
              <w:t>(</w:t>
            </w:r>
            <w:proofErr w:type="spellStart"/>
            <w:r w:rsidRPr="00F96B12">
              <w:rPr>
                <w:rFonts w:cs="Arial"/>
                <w:lang w:eastAsia="en-GB"/>
              </w:rPr>
              <w:t>car_NR_SRB_NasPdu_</w:t>
            </w:r>
            <w:proofErr w:type="gramStart"/>
            <w:r w:rsidRPr="00F96B12">
              <w:rPr>
                <w:rFonts w:cs="Arial"/>
                <w:lang w:eastAsia="en-GB"/>
              </w:rPr>
              <w:t>IND</w:t>
            </w:r>
            <w:proofErr w:type="spellEnd"/>
            <w:r w:rsidRPr="00F96B12">
              <w:rPr>
                <w:rFonts w:cs="Arial"/>
                <w:lang w:eastAsia="en-GB"/>
              </w:rPr>
              <w:t xml:space="preserve"> )</w:t>
            </w:r>
            <w:proofErr w:type="gramEnd"/>
            <w:r w:rsidRPr="00F96B12">
              <w:rPr>
                <w:rFonts w:cs="Arial"/>
                <w:lang w:eastAsia="en-GB"/>
              </w:rPr>
              <w:t xml:space="preserve"> to receive NAS message on SRB2</w:t>
            </w:r>
          </w:p>
        </w:tc>
      </w:tr>
      <w:tr w:rsidR="002F1B4B" w14:paraId="05E579A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ED50E" w14:textId="77777777"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055B8" w14:textId="77777777" w:rsidR="002F1B4B" w:rsidRPr="00CF39F2" w:rsidRDefault="002F1B4B" w:rsidP="002F1B4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F1B4B" w14:paraId="401E32D3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9587B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44BD5" w14:textId="77777777" w:rsidR="002F1B4B" w:rsidRPr="00430079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2F1B4B" w14:paraId="15E858B5" w14:textId="77777777" w:rsidTr="00B71F29">
        <w:tc>
          <w:tcPr>
            <w:tcW w:w="2694" w:type="dxa"/>
            <w:gridSpan w:val="2"/>
          </w:tcPr>
          <w:p w14:paraId="619099A6" w14:textId="77777777"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635CB6" w14:textId="77777777" w:rsidR="002F1B4B" w:rsidRDefault="002F1B4B" w:rsidP="002F1B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781814B1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9FE023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66406" w14:textId="77777777" w:rsidR="002F1B4B" w:rsidRDefault="002F1B4B" w:rsidP="002F1B4B">
            <w:pPr>
              <w:pStyle w:val="CRCoverPage"/>
              <w:spacing w:after="0"/>
              <w:rPr>
                <w:noProof/>
              </w:rPr>
            </w:pPr>
            <w:r w:rsidRPr="00430079">
              <w:rPr>
                <w:noProof/>
              </w:rPr>
              <w:t>ALL NR-DC test cases</w:t>
            </w:r>
          </w:p>
        </w:tc>
      </w:tr>
      <w:tr w:rsidR="002F1B4B" w14:paraId="581A3964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EB453" w14:textId="77777777"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8AEE4" w14:textId="77777777" w:rsidR="002F1B4B" w:rsidRDefault="002F1B4B" w:rsidP="002F1B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1B4B" w14:paraId="47BC6E9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8A5FF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4D3FF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65A57F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8ABF88" w14:textId="77777777" w:rsidR="002F1B4B" w:rsidRDefault="002F1B4B" w:rsidP="002F1B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2A40E" w14:textId="77777777"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14:paraId="0EA5D332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CDCD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6077E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A3455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66644" w14:textId="77777777" w:rsidR="002F1B4B" w:rsidRDefault="002F1B4B" w:rsidP="002F1B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DF9D3" w14:textId="77777777"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14:paraId="74002356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3D9D8" w14:textId="77777777"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E8DB2E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2D57E3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19A0D" w14:textId="77777777" w:rsidR="002F1B4B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CF9E7D" w14:textId="77777777"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14:paraId="50B93B1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87E46" w14:textId="77777777"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F109CA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1535C" w14:textId="77777777" w:rsidR="002F1B4B" w:rsidRDefault="002F1B4B" w:rsidP="002F1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7ED7B" w14:textId="77777777" w:rsidR="002F1B4B" w:rsidRDefault="002F1B4B" w:rsidP="002F1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E413B" w14:textId="77777777" w:rsidR="002F1B4B" w:rsidRDefault="002F1B4B" w:rsidP="002F1B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1B4B" w14:paraId="2E543F2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CC635" w14:textId="77777777" w:rsidR="002F1B4B" w:rsidRDefault="002F1B4B" w:rsidP="002F1B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CCBD4" w14:textId="77777777" w:rsidR="002F1B4B" w:rsidRDefault="002F1B4B" w:rsidP="002F1B4B">
            <w:pPr>
              <w:pStyle w:val="CRCoverPage"/>
              <w:spacing w:after="0"/>
              <w:rPr>
                <w:noProof/>
              </w:rPr>
            </w:pPr>
          </w:p>
        </w:tc>
      </w:tr>
      <w:tr w:rsidR="002F1B4B" w14:paraId="7E6EB5D1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6E140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C55A7" w14:textId="77777777" w:rsidR="002F1B4B" w:rsidRDefault="002F1B4B" w:rsidP="002F1B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1B4B" w:rsidRPr="008863B9" w14:paraId="692F7352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1FE12" w14:textId="77777777" w:rsidR="002F1B4B" w:rsidRPr="008863B9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BCEF27" w14:textId="77777777" w:rsidR="002F1B4B" w:rsidRPr="008863B9" w:rsidRDefault="002F1B4B" w:rsidP="002F1B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B4B" w14:paraId="325074CA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80DEB" w14:textId="77777777" w:rsidR="002F1B4B" w:rsidRDefault="002F1B4B" w:rsidP="002F1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D740" w14:textId="77777777" w:rsidR="002F1B4B" w:rsidRDefault="002F1B4B" w:rsidP="002F1B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9D283F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F1DE1F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180FD" w14:textId="77777777" w:rsidR="009478EE" w:rsidRDefault="009478EE" w:rsidP="009478EE">
      <w:pPr>
        <w:rPr>
          <w:noProof/>
        </w:rPr>
      </w:pPr>
    </w:p>
    <w:p w14:paraId="456E4AB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72536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3354265" w14:textId="77777777" w:rsidR="002F1B4B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1B4B" w:rsidRPr="001434B7">
        <w:rPr>
          <w:rFonts w:ascii="Arial" w:hAnsi="Arial" w:cs="Arial"/>
          <w:iCs/>
        </w:rPr>
        <w:t>Table of Contents</w:t>
      </w:r>
      <w:r w:rsidR="002F1B4B">
        <w:tab/>
      </w:r>
      <w:r w:rsidR="002F1B4B">
        <w:fldChar w:fldCharType="begin"/>
      </w:r>
      <w:r w:rsidR="002F1B4B">
        <w:instrText xml:space="preserve"> PAGEREF _Toc83725369 \h </w:instrText>
      </w:r>
      <w:r w:rsidR="002F1B4B">
        <w:fldChar w:fldCharType="separate"/>
      </w:r>
      <w:r w:rsidR="002F1B4B">
        <w:t>2</w:t>
      </w:r>
      <w:r w:rsidR="002F1B4B">
        <w:fldChar w:fldCharType="end"/>
      </w:r>
    </w:p>
    <w:p w14:paraId="1D40F675" w14:textId="77777777" w:rsidR="002F1B4B" w:rsidRDefault="002F1B4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434B7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434B7">
        <w:rPr>
          <w:b/>
        </w:rPr>
        <w:t>Corrections required for NR-DC test cases</w:t>
      </w:r>
      <w:r>
        <w:tab/>
      </w:r>
      <w:r>
        <w:fldChar w:fldCharType="begin"/>
      </w:r>
      <w:r>
        <w:instrText xml:space="preserve"> PAGEREF _Toc83725370 \h </w:instrText>
      </w:r>
      <w:r>
        <w:fldChar w:fldCharType="separate"/>
      </w:r>
      <w:r>
        <w:t>2</w:t>
      </w:r>
      <w:r>
        <w:fldChar w:fldCharType="end"/>
      </w:r>
    </w:p>
    <w:p w14:paraId="603BB135" w14:textId="77777777" w:rsidR="002F1B4B" w:rsidRDefault="002F1B4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434B7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434B7">
        <w:rPr>
          <w:rFonts w:cs="Arial"/>
          <w:b/>
          <w:color w:val="000000"/>
          <w:lang w:eastAsia="en-GB"/>
        </w:rPr>
        <w:t>Correction to f_NR_SendRRCReconfiguration_NRDC</w:t>
      </w:r>
      <w:r>
        <w:tab/>
      </w:r>
      <w:r>
        <w:fldChar w:fldCharType="begin"/>
      </w:r>
      <w:r>
        <w:instrText xml:space="preserve"> PAGEREF _Toc83725371 \h </w:instrText>
      </w:r>
      <w:r>
        <w:fldChar w:fldCharType="separate"/>
      </w:r>
      <w:r>
        <w:t>2</w:t>
      </w:r>
      <w:r>
        <w:fldChar w:fldCharType="end"/>
      </w:r>
    </w:p>
    <w:p w14:paraId="6D0A1BC3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37D7FC0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725370"/>
      <w:r w:rsidRPr="00854C55">
        <w:rPr>
          <w:b/>
        </w:rPr>
        <w:t>Corrections required</w:t>
      </w:r>
      <w:bookmarkEnd w:id="1"/>
      <w:bookmarkEnd w:id="2"/>
      <w:r w:rsidR="00430079">
        <w:rPr>
          <w:b/>
        </w:rPr>
        <w:t xml:space="preserve"> for NR-DC</w:t>
      </w:r>
      <w:r w:rsidR="00F96B12">
        <w:rPr>
          <w:b/>
        </w:rPr>
        <w:t xml:space="preserve"> test cases</w:t>
      </w:r>
      <w:bookmarkEnd w:id="3"/>
    </w:p>
    <w:p w14:paraId="73ED746F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72537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F96B12" w:rsidRPr="00F96B12">
        <w:rPr>
          <w:rFonts w:cs="Arial"/>
          <w:b/>
          <w:color w:val="000000"/>
          <w:lang w:eastAsia="en-GB"/>
        </w:rPr>
        <w:t>f_NR_SendRRCReconfiguration_NRDC</w:t>
      </w:r>
      <w:bookmarkEnd w:id="4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09AC1A9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ADD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456A" w14:textId="77777777" w:rsidR="005D27CA" w:rsidRPr="00CC39F9" w:rsidRDefault="00F96B12" w:rsidP="00F96B12">
            <w:pPr>
              <w:pStyle w:val="CRCoverPage"/>
              <w:spacing w:after="0"/>
              <w:rPr>
                <w:rFonts w:cs="Arial"/>
                <w:lang w:eastAsia="en-GB"/>
              </w:rPr>
            </w:pPr>
            <w:proofErr w:type="spellStart"/>
            <w:r w:rsidRPr="00F96B12">
              <w:rPr>
                <w:rFonts w:cs="Arial"/>
                <w:lang w:eastAsia="en-GB"/>
              </w:rPr>
              <w:t>f_NR_SendRRCReconfiguration_NRDC</w:t>
            </w:r>
            <w:proofErr w:type="spellEnd"/>
          </w:p>
        </w:tc>
      </w:tr>
      <w:tr w:rsidR="00FA485A" w14:paraId="037AE6B6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352E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F5CF" w14:textId="77777777" w:rsidR="00FA485A" w:rsidRPr="009B0B50" w:rsidRDefault="00F96B12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SRB2 is configured therefore the NAS message will be received on SRB2</w:t>
            </w:r>
          </w:p>
        </w:tc>
      </w:tr>
      <w:tr w:rsidR="00FA485A" w14:paraId="2C614DD8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85CC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A6FE" w14:textId="77777777" w:rsidR="00FA485A" w:rsidRPr="00A72665" w:rsidRDefault="00F96B12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Changed </w:t>
            </w:r>
            <w:proofErr w:type="spellStart"/>
            <w:r w:rsidRPr="00F96B12">
              <w:rPr>
                <w:rFonts w:cs="Arial"/>
                <w:lang w:eastAsia="en-GB"/>
              </w:rPr>
              <w:t>SRB.receive</w:t>
            </w:r>
            <w:proofErr w:type="spellEnd"/>
            <w:r w:rsidRPr="00F96B12">
              <w:rPr>
                <w:rFonts w:cs="Arial"/>
                <w:lang w:eastAsia="en-GB"/>
              </w:rPr>
              <w:t>(</w:t>
            </w:r>
            <w:proofErr w:type="spellStart"/>
            <w:r w:rsidRPr="00F96B12">
              <w:rPr>
                <w:rFonts w:cs="Arial"/>
                <w:lang w:eastAsia="en-GB"/>
              </w:rPr>
              <w:t>car_NR_SRB_NasPdu_</w:t>
            </w:r>
            <w:proofErr w:type="gramStart"/>
            <w:r w:rsidRPr="00F96B12">
              <w:rPr>
                <w:rFonts w:cs="Arial"/>
                <w:lang w:eastAsia="en-GB"/>
              </w:rPr>
              <w:t>IND</w:t>
            </w:r>
            <w:proofErr w:type="spellEnd"/>
            <w:r w:rsidRPr="00F96B12">
              <w:rPr>
                <w:rFonts w:cs="Arial"/>
                <w:lang w:eastAsia="en-GB"/>
              </w:rPr>
              <w:t xml:space="preserve"> )</w:t>
            </w:r>
            <w:proofErr w:type="gramEnd"/>
            <w:r w:rsidRPr="00F96B12">
              <w:rPr>
                <w:rFonts w:cs="Arial"/>
                <w:lang w:eastAsia="en-GB"/>
              </w:rPr>
              <w:t xml:space="preserve"> to receive NAS message on SRB2</w:t>
            </w:r>
          </w:p>
        </w:tc>
      </w:tr>
      <w:tr w:rsidR="00FA485A" w14:paraId="6E8A40DB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1CC7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D8CE" w14:textId="77777777" w:rsidR="00FA485A" w:rsidRPr="00CC39F9" w:rsidRDefault="00F96B12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F96B12">
              <w:rPr>
                <w:rFonts w:ascii="Arial" w:hAnsi="Arial" w:cs="Arial"/>
                <w:lang w:eastAsia="en-GB"/>
              </w:rPr>
              <w:t>NR5GC_RRCSteps_NRDC</w:t>
            </w:r>
          </w:p>
        </w:tc>
      </w:tr>
      <w:tr w:rsidR="00220349" w14:paraId="77E7C28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1296" w14:textId="77777777" w:rsidR="00220349" w:rsidRPr="00B87AB2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B87AB2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D63D" w14:textId="23ACA2B9" w:rsidR="00220349" w:rsidRPr="00B87AB2" w:rsidRDefault="00B87AB2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B87AB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11E326C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E812570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D566862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091C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f_NR_SendRRCReconfiguration_NRDC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01865B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73020E11" w14:textId="77777777" w:rsidR="00F96B12" w:rsidRPr="009B26AD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proofErr w:type="gramStart"/>
            <w:r w:rsidRPr="009B26AD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9B26AD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p_RadioBearerConfig1 := omit,</w:t>
            </w:r>
          </w:p>
          <w:p w14:paraId="30E28934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26AD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</w:t>
            </w: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template (omit) RRCReconfiguration_v1530_IEs p_V1530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DB6606F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NASMsg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89E8CA4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865568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14:paraId="1D874ADA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ReconfigurationWithSyncAvailable_Type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A4F5F64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14:paraId="020B6323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14:paraId="09E6E719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3C5218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265366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5A6851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60B36E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77D07227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14:paraId="12B8314A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3F47A5BF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AE5D44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UE - Don't wait for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as it may come in parallel to the PRACH indication 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</w:p>
          <w:p w14:paraId="4E3CBB1D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p_RadioBearerConfig1, p_V1530Ext,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0AE33755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CE6BA7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14:paraId="0F04D337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R5-215678 sic@</w:t>
            </w:r>
          </w:p>
          <w:p w14:paraId="4727ADE3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</w:t>
            </w:r>
          </w:p>
          <w:p w14:paraId="5846AD3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R5-206300 sic@</w:t>
            </w:r>
          </w:p>
          <w:p w14:paraId="2A6EEE78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7CBF37E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tsc_NR_RbId_SRB1,</w:t>
            </w:r>
          </w:p>
          <w:p w14:paraId="4ECF74C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cr_NG_NAS_IndWithPiggybacking((tsc_SHT_IntegrityProtected_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07BEC4A4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?)) {}</w:t>
            </w:r>
          </w:p>
          <w:p w14:paraId="3C8A87B8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98563E7" w14:textId="77777777" w:rsidR="00C72ED8" w:rsidRPr="00430079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</w:tc>
      </w:tr>
    </w:tbl>
    <w:p w14:paraId="76EF852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5DD3949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AB9D32C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341A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f_NR_SendRRCReconfiguration_NRDC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96907A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513179A7" w14:textId="77777777" w:rsidR="00F96B12" w:rsidRPr="009B26AD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proofErr w:type="gramStart"/>
            <w:r w:rsidRPr="009B26AD">
              <w:rPr>
                <w:rFonts w:ascii="Courier New" w:hAnsi="Courier New" w:cs="Courier New"/>
                <w:color w:val="000000"/>
                <w:lang w:val="fr-FR" w:eastAsia="de-DE"/>
              </w:rPr>
              <w:t>template</w:t>
            </w:r>
            <w:proofErr w:type="spellEnd"/>
            <w:proofErr w:type="gramEnd"/>
            <w:r w:rsidRPr="009B26AD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(omit) RadioBearerConfig p_RadioBearerConfig1 := omit,</w:t>
            </w:r>
          </w:p>
          <w:p w14:paraId="7214D3A2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B26AD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</w:t>
            </w: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template (omit) RRCReconfiguration_v1530_IEs p_V1530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Ext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2407D122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NG_NAS_MSG_RequestList_Type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NASMsg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AEED2C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1801F2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tsc_NR_RbId_SRB1,</w:t>
            </w:r>
          </w:p>
          <w:p w14:paraId="0F0F4D8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ReconfigurationWithSyncAvailable_Type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91CDDE6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= false</w:t>
            </w:r>
          </w:p>
          <w:p w14:paraId="43799573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NR5GC_PTC</w:t>
            </w:r>
          </w:p>
          <w:p w14:paraId="2A672EE7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37F0A64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NR_SRB_COMMON_IND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BE7A31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v_GSM_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MobilityInfo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= f_Get_PDUSessionForDNNType(f_NR5GC_MobileInfo_GetSessionInfoList(),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Internet_DNN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6277CD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9AD0B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enable PRACH indication - UE performs a C-RNTI based Contention Based Random Access (CBRA) procedure on the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744A1EB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14:paraId="6F046DC3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cds_NR_SystemIndCtrl_RachPreamble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17F3D74A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96F8B2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// Send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RRCReconfigurationmessage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to UE - Don't wait for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as it may come in parallel to the PRACH indication on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</w:p>
          <w:p w14:paraId="3ACF6ABA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f_NR_SendRRCReconfiguration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p_SRB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p_RadioBearerConfig1, p_V1530Ext,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p_NASMsg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p_TimingInfo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false);</w:t>
            </w:r>
          </w:p>
          <w:p w14:paraId="423E45E7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A0C762C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p_WaitForRachPreamble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reconfigurationWithSync_CheckRACH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R5s210716 sic@</w:t>
            </w:r>
          </w:p>
          <w:p w14:paraId="7B1E6C38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p_PDUSessionModificationComplete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/ @sic R5-215678 sic@</w:t>
            </w:r>
          </w:p>
          <w:p w14:paraId="592A924F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interleave {</w:t>
            </w:r>
          </w:p>
          <w:p w14:paraId="513BC52D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R5-206300 sic@</w:t>
            </w:r>
          </w:p>
          <w:p w14:paraId="7D083F70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cr_38508_RRCReconfigurationComplete(cr_RRCReconfigurationComplete_v1530(-, cr_RRCReconfigurationComplete_v1560(?))))) {}</w:t>
            </w:r>
          </w:p>
          <w:p w14:paraId="4076A1B3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F96B1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tsc_NR_RbId_SRB2</w:t>
            </w: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14:paraId="22262D2A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cr_NG_NAS_IndWithPiggybacking((tsc_SHT_IntegrityProtected_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Ciphered,tsc</w:t>
            </w:r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_SHT_IntegrityProtected)))) -&gt; value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{}</w:t>
            </w:r>
          </w:p>
          <w:p w14:paraId="2D9F75A2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  []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car_NR_PRACH_Preamble_</w:t>
            </w:r>
            <w:proofErr w:type="gram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cr_TimingInfo_Any</w:t>
            </w:r>
            <w:proofErr w:type="spellEnd"/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>, ?)) {}</w:t>
            </w:r>
          </w:p>
          <w:p w14:paraId="5970855E" w14:textId="77777777" w:rsidR="00F96B12" w:rsidRPr="00F96B12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B945DB" w14:textId="77777777" w:rsidR="001E3D37" w:rsidRPr="00DA356D" w:rsidRDefault="00F96B12" w:rsidP="00F96B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6B12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</w:tc>
      </w:tr>
    </w:tbl>
    <w:p w14:paraId="45E73F69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39533" w14:textId="77777777" w:rsidR="006B00AE" w:rsidRDefault="006B00AE">
      <w:r>
        <w:separator/>
      </w:r>
    </w:p>
  </w:endnote>
  <w:endnote w:type="continuationSeparator" w:id="0">
    <w:p w14:paraId="0F143E27" w14:textId="77777777" w:rsidR="006B00AE" w:rsidRDefault="006B0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6F060" w14:textId="77777777" w:rsidR="006B00AE" w:rsidRDefault="006B00AE">
      <w:r>
        <w:separator/>
      </w:r>
    </w:p>
  </w:footnote>
  <w:footnote w:type="continuationSeparator" w:id="0">
    <w:p w14:paraId="06494BA0" w14:textId="77777777" w:rsidR="006B00AE" w:rsidRDefault="006B0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993C9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1E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550D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488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1B4B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0079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00A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2684A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26AD"/>
    <w:rsid w:val="009B5164"/>
    <w:rsid w:val="009C1018"/>
    <w:rsid w:val="009C22FE"/>
    <w:rsid w:val="009D476E"/>
    <w:rsid w:val="009D7147"/>
    <w:rsid w:val="009E24DE"/>
    <w:rsid w:val="009E3297"/>
    <w:rsid w:val="009F25DC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87AB2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3758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96B12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2C294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636AB-FC9D-41BB-8CB1-57059A80A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1244</Words>
  <Characters>7094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2021-09-30T13:24:00Z</dcterms:created>
  <dcterms:modified xsi:type="dcterms:W3CDTF">2021-09-30T13:36:00Z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