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23D20" w14:textId="25867A2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13</w:t>
      </w:r>
      <w:r w:rsidR="007A20BE">
        <w:rPr>
          <w:b/>
          <w:i/>
          <w:noProof/>
          <w:sz w:val="28"/>
        </w:rPr>
        <w:t>2</w:t>
      </w:r>
      <w:r w:rsidR="0001711F">
        <w:rPr>
          <w:b/>
          <w:i/>
          <w:noProof/>
          <w:sz w:val="28"/>
        </w:rPr>
        <w:t>9</w:t>
      </w:r>
    </w:p>
    <w:p w14:paraId="5D6FC58C" w14:textId="307A0302" w:rsidR="001A09A3" w:rsidRDefault="00673895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6AD9969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7A20BE">
              <w:rPr>
                <w:b/>
                <w:noProof/>
                <w:sz w:val="28"/>
              </w:rPr>
              <w:t>8</w:t>
            </w:r>
            <w:r w:rsidR="0001711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DCC38FE" w:rsidR="001E41F3" w:rsidRDefault="0001711F" w:rsidP="00715499">
            <w:pPr>
              <w:pStyle w:val="CRCoverPage"/>
              <w:spacing w:after="0"/>
            </w:pPr>
            <w:r w:rsidRPr="0001711F">
              <w:t>Correction for 5GMM test case 9.1.5.1.8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CFAAA30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1711F">
              <w:rPr>
                <w:noProof/>
              </w:rPr>
              <w:t>10</w:t>
            </w:r>
            <w:r w:rsidR="000C016D">
              <w:rPr>
                <w:noProof/>
              </w:rPr>
              <w:t>-</w:t>
            </w:r>
            <w:r w:rsidR="0001711F">
              <w:rPr>
                <w:noProof/>
              </w:rPr>
              <w:t>01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CCB9C" w14:textId="77777777" w:rsidR="0001711F" w:rsidRDefault="0001711F" w:rsidP="0001711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According to Rel-16 TS 24.501 cl. 5.5.1.2.5, after receving a REGISTRATION REJECT with cause #73 the UE shall delete the ngKSI. Therefore the following REGISTRATION REQUEST message should be transmited without integrity protection in Step 14 for a Rel-16 UE.</w:t>
            </w:r>
          </w:p>
          <w:p w14:paraId="3C8C1FF3" w14:textId="77777777" w:rsidR="0001711F" w:rsidRDefault="0001711F" w:rsidP="0001711F">
            <w:pPr>
              <w:pStyle w:val="CRCoverPage"/>
              <w:spacing w:after="0" w:line="259" w:lineRule="auto"/>
              <w:rPr>
                <w:noProof/>
              </w:rPr>
            </w:pPr>
          </w:p>
          <w:p w14:paraId="66B285EA" w14:textId="77777777" w:rsidR="0001711F" w:rsidRDefault="0001711F" w:rsidP="0001711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#73</w:t>
            </w:r>
            <w:r>
              <w:rPr>
                <w:noProof/>
              </w:rPr>
              <w:tab/>
              <w:t>(Serving network not authorized).</w:t>
            </w:r>
          </w:p>
          <w:p w14:paraId="69C85DA3" w14:textId="77777777" w:rsidR="0001711F" w:rsidRDefault="0001711F" w:rsidP="0001711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ab/>
              <w:t>This cause value received from a cell belonging to an SNPN is considered as an abnormal case and the behaviour of the UE is specified in subclause 5.5.1.2.7.</w:t>
            </w:r>
          </w:p>
          <w:p w14:paraId="46BD2B2E" w14:textId="77777777" w:rsidR="0001711F" w:rsidRDefault="0001711F" w:rsidP="0001711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ab/>
              <w:t>The UE shall set the 5GS update status to 5U3 ROAMING NOT ALLOWED (and shall store it according to subclause 5.1.3.2.2) and shall delete any 5G-GUTI, last visited registered TAI, TAI list and ngKSI.</w:t>
            </w:r>
          </w:p>
          <w:p w14:paraId="622E4BF1" w14:textId="77777777" w:rsidR="0001711F" w:rsidRDefault="0001711F" w:rsidP="0001711F">
            <w:pPr>
              <w:pStyle w:val="CRCoverPage"/>
              <w:spacing w:after="0" w:line="259" w:lineRule="auto"/>
              <w:rPr>
                <w:noProof/>
              </w:rPr>
            </w:pPr>
          </w:p>
          <w:p w14:paraId="25243A4A" w14:textId="77777777" w:rsidR="0001711F" w:rsidRDefault="0001711F" w:rsidP="0001711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Currently the check at step 14 is incorrect as it sends the message with integrity protection for a Rel16 UE</w:t>
            </w:r>
          </w:p>
          <w:p w14:paraId="79DCE546" w14:textId="77777777" w:rsidR="0001711F" w:rsidRDefault="0001711F" w:rsidP="0001711F">
            <w:pPr>
              <w:pStyle w:val="CRCoverPage"/>
              <w:spacing w:after="0" w:line="259" w:lineRule="auto"/>
              <w:rPr>
                <w:noProof/>
              </w:rPr>
            </w:pPr>
          </w:p>
          <w:p w14:paraId="2A5497B5" w14:textId="77777777" w:rsidR="0001711F" w:rsidRDefault="0001711F" w:rsidP="0001711F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05AF4B22" w:rsidR="006408D7" w:rsidRDefault="006408D7" w:rsidP="0001711F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0E1F985" w:rsidR="008150DE" w:rsidRPr="00D3537B" w:rsidRDefault="0001711F" w:rsidP="00D52135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Correct the UE release check at step 14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DB4F7C6" w:rsidR="006408D7" w:rsidRDefault="008860A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D52135">
              <w:rPr>
                <w:noProof/>
              </w:rPr>
              <w:t>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AAA7114" w:rsidR="006408D7" w:rsidRDefault="0001711F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9.1.5.1.8</w:t>
            </w:r>
            <w:r w:rsidR="00D52135">
              <w:rPr>
                <w:noProof/>
              </w:rPr>
              <w:t>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78271349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51A925AA" w:rsidR="00465F5F" w:rsidRDefault="003A22C0" w:rsidP="00484797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405EA051" w14:textId="77777777" w:rsidR="0001711F" w:rsidRDefault="0001711F" w:rsidP="0001711F">
      <w:pPr>
        <w:pStyle w:val="2"/>
        <w:numPr>
          <w:ilvl w:val="1"/>
          <w:numId w:val="1"/>
        </w:numPr>
        <w:tabs>
          <w:tab w:val="clear" w:pos="576"/>
          <w:tab w:val="left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1711F" w14:paraId="272F6657" w14:textId="77777777" w:rsidTr="00950EBB">
        <w:trPr>
          <w:trHeight w:val="447"/>
        </w:trPr>
        <w:tc>
          <w:tcPr>
            <w:tcW w:w="1985" w:type="dxa"/>
          </w:tcPr>
          <w:p w14:paraId="0939170D" w14:textId="77777777" w:rsidR="0001711F" w:rsidRDefault="0001711F" w:rsidP="00950E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35F61B" w14:textId="77777777" w:rsidR="0001711F" w:rsidRDefault="0001711F" w:rsidP="00950EBB">
            <w:pPr>
              <w:spacing w:after="0"/>
            </w:pPr>
            <w:r>
              <w:t>fl_TC_9_1_5_1_8_TestBody</w:t>
            </w:r>
          </w:p>
        </w:tc>
      </w:tr>
      <w:tr w:rsidR="0001711F" w14:paraId="64571F81" w14:textId="77777777" w:rsidTr="00950EBB">
        <w:trPr>
          <w:trHeight w:val="452"/>
        </w:trPr>
        <w:tc>
          <w:tcPr>
            <w:tcW w:w="1985" w:type="dxa"/>
          </w:tcPr>
          <w:p w14:paraId="6075ED3F" w14:textId="77777777" w:rsidR="0001711F" w:rsidRDefault="0001711F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C9B6540" w14:textId="3618E263" w:rsidR="0001711F" w:rsidRPr="0001711F" w:rsidRDefault="0001711F" w:rsidP="0001711F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 w:rsidRPr="0001711F">
              <w:rPr>
                <w:rFonts w:ascii="Arial" w:eastAsia="宋体" w:hAnsi="Arial"/>
                <w:lang w:val="en-US" w:eastAsia="zh-CN"/>
              </w:rPr>
              <w:t xml:space="preserve">According to Rel-16 TS 24.501 cl. 5.5.1.2.5, after </w:t>
            </w:r>
            <w:proofErr w:type="spellStart"/>
            <w:r w:rsidRPr="0001711F">
              <w:rPr>
                <w:rFonts w:ascii="Arial" w:eastAsia="宋体" w:hAnsi="Arial"/>
                <w:lang w:val="en-US" w:eastAsia="zh-CN"/>
              </w:rPr>
              <w:t>receving</w:t>
            </w:r>
            <w:proofErr w:type="spellEnd"/>
            <w:r w:rsidRPr="0001711F">
              <w:rPr>
                <w:rFonts w:ascii="Arial" w:eastAsia="宋体" w:hAnsi="Arial"/>
                <w:lang w:val="en-US" w:eastAsia="zh-CN"/>
              </w:rPr>
              <w:t xml:space="preserve"> a REGISTRATION REJECT with cause #73 the UE shall delete the </w:t>
            </w:r>
            <w:proofErr w:type="spellStart"/>
            <w:r w:rsidRPr="0001711F">
              <w:rPr>
                <w:rFonts w:ascii="Arial" w:eastAsia="宋体" w:hAnsi="Arial"/>
                <w:lang w:val="en-US" w:eastAsia="zh-CN"/>
              </w:rPr>
              <w:t>ngKSI</w:t>
            </w:r>
            <w:proofErr w:type="spellEnd"/>
            <w:r w:rsidRPr="0001711F">
              <w:rPr>
                <w:rFonts w:ascii="Arial" w:eastAsia="宋体" w:hAnsi="Arial"/>
                <w:lang w:val="en-US" w:eastAsia="zh-CN"/>
              </w:rPr>
              <w:t xml:space="preserve">. Therefore the following REGISTRATION REQUEST message </w:t>
            </w:r>
            <w:r>
              <w:rPr>
                <w:rFonts w:ascii="Arial" w:eastAsia="宋体" w:hAnsi="Arial"/>
                <w:lang w:val="en-US" w:eastAsia="zh-CN"/>
              </w:rPr>
              <w:t>should</w:t>
            </w:r>
            <w:r w:rsidRPr="0001711F">
              <w:rPr>
                <w:rFonts w:ascii="Arial" w:eastAsia="宋体" w:hAnsi="Arial"/>
                <w:lang w:val="en-US" w:eastAsia="zh-CN"/>
              </w:rPr>
              <w:t xml:space="preserve"> be </w:t>
            </w:r>
            <w:proofErr w:type="spellStart"/>
            <w:r w:rsidRPr="0001711F">
              <w:rPr>
                <w:rFonts w:ascii="Arial" w:eastAsia="宋体" w:hAnsi="Arial"/>
                <w:lang w:val="en-US" w:eastAsia="zh-CN"/>
              </w:rPr>
              <w:t>transmited</w:t>
            </w:r>
            <w:proofErr w:type="spellEnd"/>
            <w:r w:rsidRPr="0001711F">
              <w:rPr>
                <w:rFonts w:ascii="Arial" w:eastAsia="宋体" w:hAnsi="Arial"/>
                <w:lang w:val="en-US" w:eastAsia="zh-CN"/>
              </w:rPr>
              <w:t xml:space="preserve"> without integrity protection in Step 14 for a Rel-16 UE.</w:t>
            </w:r>
          </w:p>
          <w:p w14:paraId="70883950" w14:textId="77777777" w:rsidR="0001711F" w:rsidRPr="0001711F" w:rsidRDefault="0001711F" w:rsidP="0001711F">
            <w:pPr>
              <w:spacing w:after="0"/>
              <w:rPr>
                <w:rFonts w:ascii="Arial" w:eastAsia="宋体" w:hAnsi="Arial"/>
                <w:lang w:val="en-US" w:eastAsia="zh-CN"/>
              </w:rPr>
            </w:pPr>
          </w:p>
          <w:p w14:paraId="350BB603" w14:textId="77777777" w:rsidR="0001711F" w:rsidRPr="0001711F" w:rsidRDefault="0001711F" w:rsidP="0001711F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 w:rsidRPr="0001711F">
              <w:rPr>
                <w:rFonts w:ascii="Arial" w:eastAsia="宋体" w:hAnsi="Arial"/>
                <w:lang w:val="en-US" w:eastAsia="zh-CN"/>
              </w:rPr>
              <w:t>#73</w:t>
            </w:r>
            <w:r w:rsidRPr="0001711F">
              <w:rPr>
                <w:rFonts w:ascii="Arial" w:eastAsia="宋体" w:hAnsi="Arial"/>
                <w:lang w:val="en-US" w:eastAsia="zh-CN"/>
              </w:rPr>
              <w:tab/>
              <w:t>(Serving network not authorized).</w:t>
            </w:r>
          </w:p>
          <w:p w14:paraId="1D5265FC" w14:textId="77777777" w:rsidR="0001711F" w:rsidRPr="0001711F" w:rsidRDefault="0001711F" w:rsidP="0001711F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 w:rsidRPr="0001711F">
              <w:rPr>
                <w:rFonts w:ascii="Arial" w:eastAsia="宋体" w:hAnsi="Arial"/>
                <w:lang w:val="en-US" w:eastAsia="zh-CN"/>
              </w:rPr>
              <w:tab/>
              <w:t xml:space="preserve">This cause value received from a cell belonging to an SNPN is considered as an abnormal case and the </w:t>
            </w:r>
            <w:proofErr w:type="spellStart"/>
            <w:r w:rsidRPr="0001711F">
              <w:rPr>
                <w:rFonts w:ascii="Arial" w:eastAsia="宋体" w:hAnsi="Arial"/>
                <w:lang w:val="en-US" w:eastAsia="zh-CN"/>
              </w:rPr>
              <w:t>behaviour</w:t>
            </w:r>
            <w:proofErr w:type="spellEnd"/>
            <w:r w:rsidRPr="0001711F">
              <w:rPr>
                <w:rFonts w:ascii="Arial" w:eastAsia="宋体" w:hAnsi="Arial"/>
                <w:lang w:val="en-US" w:eastAsia="zh-CN"/>
              </w:rPr>
              <w:t xml:space="preserve"> of the UE is specified in subclause 5.5.1.2.7.</w:t>
            </w:r>
          </w:p>
          <w:p w14:paraId="7D1F46AA" w14:textId="77777777" w:rsidR="0001711F" w:rsidRPr="0001711F" w:rsidRDefault="0001711F" w:rsidP="0001711F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 w:rsidRPr="0001711F">
              <w:rPr>
                <w:rFonts w:ascii="Arial" w:eastAsia="宋体" w:hAnsi="Arial"/>
                <w:lang w:val="en-US" w:eastAsia="zh-CN"/>
              </w:rPr>
              <w:tab/>
              <w:t xml:space="preserve">The UE shall set the 5GS update status to 5U3 ROAMING NOT ALLOWED (and shall store it according to subclause 5.1.3.2.2) and shall delete any 5G-GUTI, last visited registered TAI, TAI list and </w:t>
            </w:r>
            <w:proofErr w:type="spellStart"/>
            <w:r w:rsidRPr="0001711F">
              <w:rPr>
                <w:rFonts w:ascii="Arial" w:eastAsia="宋体" w:hAnsi="Arial"/>
                <w:lang w:val="en-US" w:eastAsia="zh-CN"/>
              </w:rPr>
              <w:t>ngKSI</w:t>
            </w:r>
            <w:proofErr w:type="spellEnd"/>
            <w:r w:rsidRPr="0001711F">
              <w:rPr>
                <w:rFonts w:ascii="Arial" w:eastAsia="宋体" w:hAnsi="Arial"/>
                <w:lang w:val="en-US" w:eastAsia="zh-CN"/>
              </w:rPr>
              <w:t>.</w:t>
            </w:r>
          </w:p>
          <w:p w14:paraId="33E6EAF5" w14:textId="77777777" w:rsidR="0001711F" w:rsidRPr="0001711F" w:rsidRDefault="0001711F" w:rsidP="0001711F">
            <w:pPr>
              <w:spacing w:after="0"/>
              <w:rPr>
                <w:rFonts w:ascii="Arial" w:eastAsia="宋体" w:hAnsi="Arial"/>
                <w:lang w:val="en-US" w:eastAsia="zh-CN"/>
              </w:rPr>
            </w:pPr>
          </w:p>
          <w:p w14:paraId="3CD094F1" w14:textId="77777777" w:rsidR="0001711F" w:rsidRPr="0001711F" w:rsidRDefault="0001711F" w:rsidP="0001711F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 w:rsidRPr="0001711F">
              <w:rPr>
                <w:rFonts w:ascii="Arial" w:eastAsia="宋体" w:hAnsi="Arial"/>
                <w:lang w:val="en-US" w:eastAsia="zh-CN"/>
              </w:rPr>
              <w:t>Currently the check at step 14 is incorrect as it sends the message with integrity protection for a Rel16 UE</w:t>
            </w:r>
          </w:p>
          <w:p w14:paraId="28EEB685" w14:textId="77777777" w:rsidR="0001711F" w:rsidRPr="0001711F" w:rsidRDefault="0001711F" w:rsidP="0001711F">
            <w:pPr>
              <w:spacing w:after="0"/>
              <w:rPr>
                <w:rFonts w:ascii="Arial" w:eastAsia="宋体" w:hAnsi="Arial"/>
                <w:lang w:val="en-US" w:eastAsia="zh-CN"/>
              </w:rPr>
            </w:pPr>
          </w:p>
          <w:p w14:paraId="271B7B54" w14:textId="10149AE7" w:rsidR="0001711F" w:rsidRDefault="0001711F" w:rsidP="0001711F">
            <w:pPr>
              <w:spacing w:after="0"/>
              <w:rPr>
                <w:rFonts w:ascii="Arial" w:eastAsia="宋体" w:hAnsi="Arial" w:cs="Arial"/>
                <w:lang w:val="en-US" w:eastAsia="zh-CN"/>
              </w:rPr>
            </w:pPr>
          </w:p>
        </w:tc>
      </w:tr>
      <w:tr w:rsidR="0001711F" w14:paraId="7EF990DB" w14:textId="77777777" w:rsidTr="00950EBB">
        <w:tc>
          <w:tcPr>
            <w:tcW w:w="1985" w:type="dxa"/>
          </w:tcPr>
          <w:p w14:paraId="7D607778" w14:textId="77777777" w:rsidR="0001711F" w:rsidRDefault="0001711F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8D42E1A" w14:textId="290F4033" w:rsidR="0001711F" w:rsidRDefault="0001711F" w:rsidP="00950EB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01711F">
              <w:rPr>
                <w:rFonts w:eastAsia="宋体"/>
                <w:lang w:val="en-US" w:eastAsia="zh-CN"/>
              </w:rPr>
              <w:t>Correct the UE release check at step 14</w:t>
            </w:r>
          </w:p>
        </w:tc>
      </w:tr>
      <w:tr w:rsidR="0001711F" w14:paraId="77D52267" w14:textId="77777777" w:rsidTr="00950EBB">
        <w:tc>
          <w:tcPr>
            <w:tcW w:w="1985" w:type="dxa"/>
          </w:tcPr>
          <w:p w14:paraId="473713AD" w14:textId="07D80623" w:rsidR="0001711F" w:rsidRDefault="0001711F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FA9FE7" w14:textId="77777777" w:rsidR="0001711F" w:rsidRDefault="0001711F" w:rsidP="00950EBB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Initial_Registration_NR5GC</w:t>
            </w:r>
          </w:p>
        </w:tc>
      </w:tr>
      <w:tr w:rsidR="0001711F" w14:paraId="1945FF5D" w14:textId="77777777" w:rsidTr="00950EBB">
        <w:tc>
          <w:tcPr>
            <w:tcW w:w="1985" w:type="dxa"/>
          </w:tcPr>
          <w:p w14:paraId="4695C02E" w14:textId="77777777" w:rsidR="0001711F" w:rsidRDefault="0001711F" w:rsidP="00950EB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9FA7ACD" w14:textId="0308F9F1" w:rsidR="0001711F" w:rsidRDefault="00FB3257" w:rsidP="00673895">
            <w:pPr>
              <w:rPr>
                <w:rFonts w:ascii="Arial" w:hAnsi="Arial"/>
                <w:highlight w:val="cyan"/>
                <w:lang w:eastAsia="zh-CN"/>
              </w:rPr>
            </w:pPr>
            <w:r w:rsidRPr="00FB3257">
              <w:rPr>
                <w:rFonts w:ascii="Arial" w:hAnsi="Arial"/>
                <w:highlight w:val="cyan"/>
                <w:lang w:eastAsia="zh-CN"/>
              </w:rPr>
              <w:t>Accepted.</w:t>
            </w:r>
          </w:p>
        </w:tc>
      </w:tr>
    </w:tbl>
    <w:p w14:paraId="2D62540D" w14:textId="77777777" w:rsidR="0001711F" w:rsidRDefault="0001711F" w:rsidP="0001711F">
      <w:pPr>
        <w:rPr>
          <w:lang w:val="en-US"/>
        </w:rPr>
      </w:pPr>
    </w:p>
    <w:p w14:paraId="303F3238" w14:textId="77777777" w:rsidR="0001711F" w:rsidRDefault="0001711F" w:rsidP="0001711F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1711F" w14:paraId="1F8F3A3D" w14:textId="77777777" w:rsidTr="00950EBB">
        <w:tc>
          <w:tcPr>
            <w:tcW w:w="9855" w:type="dxa"/>
          </w:tcPr>
          <w:p w14:paraId="03764A5E" w14:textId="77777777" w:rsidR="0001711F" w:rsidRDefault="0001711F" w:rsidP="00950EBB">
            <w:pPr>
              <w:rPr>
                <w:lang w:val="en-US"/>
              </w:rPr>
            </w:pPr>
            <w:r>
              <w:rPr>
                <w:lang w:val="en-US"/>
              </w:rPr>
              <w:t>function fl_TC_9_1_5_1_8_TestBody() runs on NR5GC_PTC</w:t>
            </w:r>
          </w:p>
          <w:p w14:paraId="6C0F9837" w14:textId="77777777" w:rsidR="0001711F" w:rsidRDefault="0001711F" w:rsidP="00950EBB">
            <w:pPr>
              <w:rPr>
                <w:lang w:val="en-US"/>
              </w:rPr>
            </w:pPr>
            <w:r>
              <w:rPr>
                <w:lang w:val="en-US"/>
              </w:rPr>
              <w:t xml:space="preserve">  {</w:t>
            </w:r>
          </w:p>
          <w:p w14:paraId="2D4F6C4B" w14:textId="77777777" w:rsidR="0001711F" w:rsidRDefault="0001711F" w:rsidP="00950EBB">
            <w:r>
              <w:rPr>
                <w:lang w:val="en-US"/>
              </w:rPr>
              <w:t xml:space="preserve">    </w:t>
            </w:r>
            <w:r>
              <w:t>…………….</w:t>
            </w:r>
          </w:p>
          <w:p w14:paraId="5AFA4BE4" w14:textId="77777777" w:rsidR="0001711F" w:rsidRDefault="0001711F" w:rsidP="00950EBB">
            <w:pPr>
              <w:rPr>
                <w:lang w:val="en-US"/>
              </w:rPr>
            </w:pPr>
          </w:p>
          <w:p w14:paraId="4F3E5114" w14:textId="77777777" w:rsidR="0001711F" w:rsidRDefault="0001711F" w:rsidP="00950EBB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//@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siclog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 "Step 13"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siclog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@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  <w:t>//The SS configures-NGC Cell A as "Serving Cell"?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f_NR_SetCellPower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v_NGC_NASCellA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, tsc_NR_ServingCellSSS_EPRE_FR1, tsc_NR_ServingCellSSS_EPRE_FR2);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  <w:t>//@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siclog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 "Step 14"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siclog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@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  <w:t>//Check: Does the UE perform Registration procedure on NGC Cell A as specified in TS 38.508-1 [4] subclause 4.5.2?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lastRenderedPageBreak/>
              <w:t>v_AccessStratumRelease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:=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f_NR_MobileInfo_NRCap_Get_AccessStratumRelease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();//@sic R5s210768 sic@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  <w:t>if (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v_AccessStratumRelease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 == 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  <w:highlight w:val="yellow"/>
              </w:rPr>
              <w:t>rel16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){//@sic R5s210768 sic@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v_SecurityHeader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:=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tsc_SHT_IntegrityProtected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;//@sic R5s210768 sic@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v_RegType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:=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Initial_Secure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;//@sic R5s210768 sic@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  <w:t>}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  <w:t>else {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v_SecurityHeader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:=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tsc_SHT_NoSecurityProtection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;//@sic R5s210768 sic@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v_RegType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:=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Initial_NoSecurity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;//@sic R5s210768 sic@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  <w:t>}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v_ReceivedMsg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f_NR_RRC_ConnEst_DefWithNas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v_NGC_NASCellA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tsc_NR_RRC_TI_Def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, ?,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v_SecurityHeader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);//@sic R5 200154 sic@//@sic R5s210768 sic@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  <w:t xml:space="preserve">if (not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f_Check_NG_RegistrationReqMsg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v_GMM_MobilityInfo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v_ReceivedMsg.Pdu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v_RegType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)) {//@sic R5s210768 sic@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(__FILE__, __LINE__, "Registration Request Message Failed");</w:t>
            </w:r>
          </w:p>
          <w:p w14:paraId="24B951A5" w14:textId="77777777" w:rsidR="0001711F" w:rsidRDefault="0001711F" w:rsidP="00950EBB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</w:t>
            </w:r>
          </w:p>
          <w:p w14:paraId="747DF790" w14:textId="77777777" w:rsidR="0001711F" w:rsidRDefault="0001711F" w:rsidP="00950EBB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54B9F16D" w14:textId="77777777" w:rsidR="0001711F" w:rsidRDefault="0001711F" w:rsidP="0001711F">
      <w:pPr>
        <w:rPr>
          <w:lang w:val="en-US"/>
        </w:rPr>
      </w:pPr>
    </w:p>
    <w:p w14:paraId="7C6FD66F" w14:textId="77777777" w:rsidR="0001711F" w:rsidRDefault="0001711F" w:rsidP="0001711F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1711F" w14:paraId="0B5DAD42" w14:textId="77777777" w:rsidTr="00144CED">
        <w:tc>
          <w:tcPr>
            <w:tcW w:w="9629" w:type="dxa"/>
          </w:tcPr>
          <w:p w14:paraId="6982597B" w14:textId="77777777" w:rsidR="0001711F" w:rsidRDefault="0001711F" w:rsidP="00950EBB">
            <w:pPr>
              <w:rPr>
                <w:lang w:val="en-US"/>
              </w:rPr>
            </w:pPr>
            <w:r>
              <w:rPr>
                <w:lang w:val="en-US"/>
              </w:rPr>
              <w:t>function fl_TC_9_1_5_1_8_TestBody() runs on NR5GC_PTC</w:t>
            </w:r>
          </w:p>
          <w:p w14:paraId="48AFB8F2" w14:textId="77777777" w:rsidR="0001711F" w:rsidRDefault="0001711F" w:rsidP="00950EBB">
            <w:pPr>
              <w:rPr>
                <w:lang w:val="en-US"/>
              </w:rPr>
            </w:pPr>
            <w:r>
              <w:rPr>
                <w:lang w:val="en-US"/>
              </w:rPr>
              <w:t xml:space="preserve">  {</w:t>
            </w:r>
          </w:p>
          <w:p w14:paraId="18570005" w14:textId="77777777" w:rsidR="0001711F" w:rsidRDefault="0001711F" w:rsidP="00950EBB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5CA88D11" w14:textId="77777777" w:rsidR="0001711F" w:rsidRDefault="0001711F" w:rsidP="00950EBB">
            <w:r>
              <w:t>………….</w:t>
            </w:r>
          </w:p>
          <w:p w14:paraId="4938A96E" w14:textId="77777777" w:rsidR="0001711F" w:rsidRDefault="0001711F" w:rsidP="00950EBB">
            <w:pPr>
              <w:rPr>
                <w:lang w:val="en-US"/>
              </w:rPr>
            </w:pPr>
          </w:p>
          <w:p w14:paraId="1DC8BC27" w14:textId="77777777" w:rsidR="0001711F" w:rsidRDefault="0001711F" w:rsidP="00950EBB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//@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siclog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 "Step 13"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siclog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@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  <w:t>//The SS configures-NGC Cell A as "Serving Cell"?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f_NR_SetCellPower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v_NGC_NASCellA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, tsc_NR_ServingCellSSS_EPRE_FR1, tsc_NR_ServingCellSSS_EPRE_FR2);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  <w:t>//@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siclog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 "Step 14"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siclog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@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  <w:t>//Check: Does the UE perform Registration procedure on NGC Cell A as specified in TS 38.508-1 [4] subclause 4.5.2?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v_AccessStratumRelease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:=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f_NR_MobileInfo_NRCap_Get_AccessStratumRelease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();//@sic R5s210768 sic@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  <w:t>if (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v_AccessStratumRelease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 == 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  <w:highlight w:val="yellow"/>
              </w:rPr>
              <w:t>rel15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){//@sic R5s210768 sic@ //KS R5s21xxx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v_SecurityHeader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:=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tsc_SHT_IntegrityProtected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;//@sic R5s210768 sic@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v_RegType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:=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Initial_Secure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;//@sic R5s210768 sic@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  <w:t>}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  <w:t>else {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v_SecurityHeader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:=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tsc_SHT_NoSecurityProtection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;//@sic R5s210768 sic@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lastRenderedPageBreak/>
              <w:t>v_RegType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:=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Initial_NoSecurity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;//@sic R5s210768 sic@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  <w:t>}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v_ReceivedMsg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f_NR_RRC_ConnEst_DefWithNas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v_NGC_NASCellA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tsc_NR_RRC_TI_Def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, ?,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v_SecurityHeader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);//@sic R5 200154 sic@//@sic R5s210768 sic@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  <w:t xml:space="preserve">if (not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f_Check_NG_RegistrationReqMsg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v_GMM_MobilityInfo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v_ReceivedMsg.Pdu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v_RegType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)) {//@sic R5s210768 sic@</w:t>
            </w:r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br/>
            </w:r>
            <w:proofErr w:type="spellStart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"/>
                <w:rFonts w:ascii="宋体" w:eastAsia="宋体" w:hAnsi="宋体" w:cs="宋体"/>
                <w:sz w:val="24"/>
                <w:szCs w:val="24"/>
              </w:rPr>
              <w:t>(__FILE__, __LINE__, "Registration Request Message Failed");</w:t>
            </w:r>
          </w:p>
          <w:p w14:paraId="38E6D9D1" w14:textId="77777777" w:rsidR="0001711F" w:rsidRDefault="0001711F" w:rsidP="00950EBB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……</w:t>
            </w:r>
          </w:p>
          <w:p w14:paraId="0B3F02DE" w14:textId="48CFD76F" w:rsidR="0001711F" w:rsidRDefault="0001711F" w:rsidP="00950EBB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}</w:t>
            </w:r>
          </w:p>
        </w:tc>
      </w:tr>
    </w:tbl>
    <w:p w14:paraId="6116BD07" w14:textId="77777777" w:rsidR="0001711F" w:rsidRPr="0001711F" w:rsidRDefault="0001711F" w:rsidP="0001711F">
      <w:bookmarkStart w:id="9" w:name="_GoBack"/>
      <w:bookmarkEnd w:id="9"/>
    </w:p>
    <w:sectPr w:rsidR="0001711F" w:rsidRPr="000171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53B407" w14:textId="77777777" w:rsidR="001C40AC" w:rsidRDefault="001C40AC">
      <w:r>
        <w:separator/>
      </w:r>
    </w:p>
  </w:endnote>
  <w:endnote w:type="continuationSeparator" w:id="0">
    <w:p w14:paraId="60C3877C" w14:textId="77777777" w:rsidR="001C40AC" w:rsidRDefault="001C4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CD832" w14:textId="77777777" w:rsidR="001C40AC" w:rsidRDefault="001C40AC">
      <w:r>
        <w:separator/>
      </w:r>
    </w:p>
  </w:footnote>
  <w:footnote w:type="continuationSeparator" w:id="0">
    <w:p w14:paraId="1AC447C7" w14:textId="77777777" w:rsidR="001C40AC" w:rsidRDefault="001C40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508E4" w14:textId="77777777" w:rsidR="00D97FDC" w:rsidRDefault="00D97F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0852" w14:textId="77777777" w:rsidR="00D97FDC" w:rsidRDefault="00D97F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72502" w14:textId="77777777" w:rsidR="00D97FDC" w:rsidRDefault="00D97F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3"/>
  </w:num>
  <w:num w:numId="5">
    <w:abstractNumId w:val="2"/>
  </w:num>
  <w:num w:numId="6">
    <w:abstractNumId w:val="14"/>
  </w:num>
  <w:num w:numId="7">
    <w:abstractNumId w:val="17"/>
  </w:num>
  <w:num w:numId="8">
    <w:abstractNumId w:val="0"/>
  </w:num>
  <w:num w:numId="9">
    <w:abstractNumId w:val="4"/>
  </w:num>
  <w:num w:numId="10">
    <w:abstractNumId w:val="18"/>
  </w:num>
  <w:num w:numId="11">
    <w:abstractNumId w:val="16"/>
  </w:num>
  <w:num w:numId="12">
    <w:abstractNumId w:val="19"/>
  </w:num>
  <w:num w:numId="13">
    <w:abstractNumId w:val="9"/>
  </w:num>
  <w:num w:numId="14">
    <w:abstractNumId w:val="12"/>
  </w:num>
  <w:num w:numId="15">
    <w:abstractNumId w:val="15"/>
  </w:num>
  <w:num w:numId="16">
    <w:abstractNumId w:val="2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0"/>
  </w:num>
  <w:num w:numId="23">
    <w:abstractNumId w:val="21"/>
  </w:num>
  <w:num w:numId="24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4CED"/>
    <w:rsid w:val="00145D4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3895"/>
    <w:rsid w:val="006759D6"/>
    <w:rsid w:val="00695808"/>
    <w:rsid w:val="006A38D3"/>
    <w:rsid w:val="006B3C17"/>
    <w:rsid w:val="006B46FB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4D27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5674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257"/>
    <w:rsid w:val="00FB3BB5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">
    <w:name w:val="HTML Code"/>
    <w:basedOn w:val="a0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af3">
    <w:name w:val="List Paragraph"/>
    <w:basedOn w:val="a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a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C8965-D0CC-42E1-9AB1-C4540FD66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757</Words>
  <Characters>5602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</cp:revision>
  <cp:lastPrinted>1900-01-01T00:00:00Z</cp:lastPrinted>
  <dcterms:created xsi:type="dcterms:W3CDTF">2021-10-21T08:12:00Z</dcterms:created>
  <dcterms:modified xsi:type="dcterms:W3CDTF">2021-10-21T08:12:00Z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(2)CMYMYy8Uv/TZZgi49S+jsAngHRl4aPpbmP2w9TQVQSPyKoPI8192g3lBBRh4JqnVrYYFnHZI
Px4vQVqkFtdYD3yro3e3p8pUSxKFOgoqi6RzXtQvGveEKkdL1Ek+4fg3+lE91QHCva3u6Df8
XbBjBJvmD4SP0OAIaT9RXFl0vIM0ue4DHUiPzQi6nLngJlOOpTZzJ+O7qazh1uOPLn0OPXnU
m+KvMBjoiXcUfrgakI</vt:lpwstr>
  </property>
  <property fmtid="{D5CDD505-2E9C-101B-9397-08002B2CF9AE}" pid="22" name="_2015_ms_pID_7253431">
    <vt:lpwstr>rL6OY3vvdLheiIS4jHEM3PIp4dlM4lLfQwDIRoyZuESCXtKtaDnfbz
usQ+DjInOLKvKBTIdK2Tn4OVEQAs/uUNjQRD0PGXEtojoaoVSO1s0X8WCAB8uvdMK4dGVCgV
2uVEl6AHZmgh+48MgWH2PZOWWYxh4ze/uTCJOHtKlRotqS/eU0wKEAvjeFRBwBza2+PmdGXI
62+bUBr8WxEZmEK3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1633662447</vt:lpwstr>
  </property>
</Properties>
</file>