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11B4A2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7A20BE">
        <w:rPr>
          <w:b/>
          <w:i/>
          <w:noProof/>
          <w:sz w:val="28"/>
        </w:rPr>
        <w:t>28</w:t>
      </w:r>
    </w:p>
    <w:p w14:paraId="5D6FC58C" w14:textId="307A0302" w:rsidR="001A09A3" w:rsidRDefault="00D332B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7C1AA9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411F750" w:rsidR="001E41F3" w:rsidRDefault="007A20BE" w:rsidP="00715499">
            <w:pPr>
              <w:pStyle w:val="CRCoverPage"/>
              <w:spacing w:after="0"/>
            </w:pPr>
            <w:r w:rsidRPr="007A20BE">
              <w:t>Correction for NR5GC multilayer test case 11.4.3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B8DB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E45355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F7FD3A6" w:rsidR="006408D7" w:rsidRDefault="009B3329" w:rsidP="009B332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R5-216199, the UE is in test state 0-A following preamble since the UE has no USIM.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8EF4D92" w:rsidR="008150DE" w:rsidRPr="00D3537B" w:rsidRDefault="009B3329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 preamble state to STATE_OFF_0A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93703D" w:rsidR="006408D7" w:rsidRDefault="00D52135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8271349"/>
      <w:r w:rsidRPr="00D83A7A">
        <w:rPr>
          <w:rStyle w:val="af1"/>
          <w:rFonts w:cs="Arial"/>
          <w:i w:val="0"/>
        </w:rPr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01B52435" w14:textId="77777777" w:rsidR="00D52135" w:rsidRDefault="00D52135" w:rsidP="00D52135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2135" w14:paraId="62F54F2E" w14:textId="77777777" w:rsidTr="00950EBB">
        <w:trPr>
          <w:trHeight w:val="447"/>
        </w:trPr>
        <w:tc>
          <w:tcPr>
            <w:tcW w:w="1985" w:type="dxa"/>
          </w:tcPr>
          <w:p w14:paraId="1D3AB0DD" w14:textId="77777777" w:rsidR="00D52135" w:rsidRDefault="00D52135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9FDD2F" w14:textId="77777777" w:rsidR="00D52135" w:rsidRDefault="00D52135" w:rsidP="00950EBB">
            <w:pPr>
              <w:spacing w:after="0"/>
            </w:pPr>
            <w:r w:rsidRPr="009827BC">
              <w:t>f_TC_11_4_3_NR5GC</w:t>
            </w:r>
          </w:p>
        </w:tc>
      </w:tr>
      <w:tr w:rsidR="00D52135" w14:paraId="4755753D" w14:textId="77777777" w:rsidTr="00950EBB">
        <w:trPr>
          <w:trHeight w:val="452"/>
        </w:trPr>
        <w:tc>
          <w:tcPr>
            <w:tcW w:w="1985" w:type="dxa"/>
          </w:tcPr>
          <w:p w14:paraId="77EB8255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F3E2EE" w14:textId="6F2EC429" w:rsidR="00D52135" w:rsidRDefault="00D52135" w:rsidP="00950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R5-216199, the UE is in test state 0-A following preamble since the UE has no USIM.</w:t>
            </w:r>
          </w:p>
        </w:tc>
      </w:tr>
      <w:tr w:rsidR="00D52135" w14:paraId="24A0CBFD" w14:textId="77777777" w:rsidTr="00950EBB">
        <w:tc>
          <w:tcPr>
            <w:tcW w:w="1985" w:type="dxa"/>
          </w:tcPr>
          <w:p w14:paraId="347F8884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A50440" w14:textId="77777777" w:rsidR="00D52135" w:rsidRDefault="00D52135" w:rsidP="00950EBB">
            <w:pPr>
              <w:pStyle w:val="CRCoverPage"/>
              <w:spacing w:after="0"/>
              <w:rPr>
                <w:lang w:val="en-SG"/>
              </w:rPr>
            </w:pPr>
            <w:r w:rsidRPr="00D52135">
              <w:rPr>
                <w:lang w:val="en-SG"/>
              </w:rPr>
              <w:t>Change preamble state to STATE_OFF_0A</w:t>
            </w:r>
          </w:p>
        </w:tc>
      </w:tr>
      <w:tr w:rsidR="00D52135" w14:paraId="5563B91F" w14:textId="77777777" w:rsidTr="00950EBB">
        <w:tc>
          <w:tcPr>
            <w:tcW w:w="1985" w:type="dxa"/>
          </w:tcPr>
          <w:p w14:paraId="47BE805A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4ED58F" w14:textId="77777777" w:rsidR="00D52135" w:rsidRDefault="00D52135" w:rsidP="00950EBB">
            <w:pPr>
              <w:spacing w:after="0"/>
              <w:rPr>
                <w:rFonts w:ascii="Arial" w:hAnsi="Arial" w:cs="Arial"/>
                <w:lang w:val="en-US"/>
              </w:rPr>
            </w:pPr>
            <w:r w:rsidRPr="009827BC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D52135" w14:paraId="30BE0DA4" w14:textId="77777777" w:rsidTr="00950EBB">
        <w:tc>
          <w:tcPr>
            <w:tcW w:w="1985" w:type="dxa"/>
          </w:tcPr>
          <w:p w14:paraId="6DC1C2EF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604183" w14:textId="4C1A76F0" w:rsidR="00D52135" w:rsidRDefault="00595133" w:rsidP="00950EB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61E1842" w14:textId="77777777" w:rsidR="00D52135" w:rsidRDefault="00D52135" w:rsidP="00D52135">
      <w:pPr>
        <w:rPr>
          <w:lang w:val="en-US"/>
        </w:rPr>
      </w:pPr>
    </w:p>
    <w:p w14:paraId="4B9560FC" w14:textId="77777777" w:rsidR="00D52135" w:rsidRDefault="00D52135" w:rsidP="00D5213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135" w14:paraId="0976997E" w14:textId="77777777" w:rsidTr="00950EBB">
        <w:tc>
          <w:tcPr>
            <w:tcW w:w="9855" w:type="dxa"/>
          </w:tcPr>
          <w:p w14:paraId="3CB6888D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function f_TC_11_4_3_NR5</w:t>
            </w:r>
            <w:proofErr w:type="gramStart"/>
            <w:r w:rsidRPr="009827BC">
              <w:rPr>
                <w:lang w:val="en-US"/>
              </w:rPr>
              <w:t>GC(</w:t>
            </w:r>
            <w:proofErr w:type="gramEnd"/>
            <w:r w:rsidRPr="009827BC">
              <w:rPr>
                <w:lang w:val="en-US"/>
              </w:rPr>
              <w:t>) runs on NR5GC_PTC</w:t>
            </w:r>
          </w:p>
          <w:p w14:paraId="41A15D5E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{</w:t>
            </w:r>
          </w:p>
          <w:p w14:paraId="6687B850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</w:t>
            </w:r>
          </w:p>
          <w:p w14:paraId="7FB6B4BE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f_NR5GC_</w:t>
            </w:r>
            <w:proofErr w:type="gramStart"/>
            <w:r w:rsidRPr="009827BC">
              <w:rPr>
                <w:lang w:val="en-US"/>
              </w:rPr>
              <w:t>Init(</w:t>
            </w:r>
            <w:proofErr w:type="gramEnd"/>
            <w:r w:rsidRPr="009827BC">
              <w:rPr>
                <w:lang w:val="en-US"/>
              </w:rPr>
              <w:t xml:space="preserve">NR_1);// System information combination NR-1 as defined in TS 38.508-1 [4], subclause 4.4.3.1.2. SIB1 indicates </w:t>
            </w:r>
            <w:proofErr w:type="spellStart"/>
            <w:r w:rsidRPr="009827BC">
              <w:rPr>
                <w:lang w:val="en-US"/>
              </w:rPr>
              <w:t>ims-EmergencySupport</w:t>
            </w:r>
            <w:proofErr w:type="spellEnd"/>
            <w:r w:rsidRPr="009827BC">
              <w:rPr>
                <w:lang w:val="en-US"/>
              </w:rPr>
              <w:t>.</w:t>
            </w:r>
          </w:p>
          <w:p w14:paraId="1F40DB81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1631AEB8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//Create and configure cells</w:t>
            </w:r>
          </w:p>
          <w:p w14:paraId="0B088DEE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f_NR_CellConfig_Def</w:t>
            </w:r>
            <w:proofErr w:type="spellEnd"/>
            <w:r w:rsidRPr="009827BC">
              <w:rPr>
                <w:lang w:val="en-US"/>
              </w:rPr>
              <w:t>(nr_Cell1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6239A911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f_UT_USIM_</w:t>
            </w:r>
            <w:proofErr w:type="gramStart"/>
            <w:r w:rsidRPr="009827BC">
              <w:rPr>
                <w:lang w:val="en-US"/>
              </w:rPr>
              <w:t>Remove</w:t>
            </w:r>
            <w:proofErr w:type="spellEnd"/>
            <w:r w:rsidRPr="009827BC">
              <w:rPr>
                <w:lang w:val="en-US"/>
              </w:rPr>
              <w:t>(</w:t>
            </w:r>
            <w:proofErr w:type="gramEnd"/>
            <w:r w:rsidRPr="009827BC">
              <w:rPr>
                <w:lang w:val="en-US"/>
              </w:rPr>
              <w:t>UT);</w:t>
            </w:r>
          </w:p>
          <w:p w14:paraId="5917E790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051B58DB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//The UE is in test state 0N-B (Switched Off) as defined in TS 38.508-1 [4], subclause 4.4A.2.</w:t>
            </w:r>
          </w:p>
          <w:p w14:paraId="052C7F5C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f_NR5GC_Preamble (nr_Cell1, </w:t>
            </w:r>
            <w:r w:rsidRPr="009827BC">
              <w:rPr>
                <w:highlight w:val="yellow"/>
                <w:lang w:val="en-US"/>
              </w:rPr>
              <w:t>STATE_OFF_0B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171EAFEF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   </w:t>
            </w:r>
          </w:p>
          <w:p w14:paraId="0F50308E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f_NR_TestBody_Set</w:t>
            </w:r>
            <w:proofErr w:type="spellEnd"/>
            <w:r w:rsidRPr="009827BC">
              <w:rPr>
                <w:lang w:val="en-US"/>
              </w:rPr>
              <w:t>(true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12636B11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0B0F167D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fl_TC_11_4_3_NR5GC_</w:t>
            </w:r>
            <w:proofErr w:type="gramStart"/>
            <w:r w:rsidRPr="009827BC">
              <w:rPr>
                <w:lang w:val="en-US"/>
              </w:rPr>
              <w:t>TestBody(</w:t>
            </w:r>
            <w:proofErr w:type="gramEnd"/>
            <w:r w:rsidRPr="009827BC">
              <w:rPr>
                <w:lang w:val="en-US"/>
              </w:rPr>
              <w:t>);</w:t>
            </w:r>
          </w:p>
          <w:p w14:paraId="5CDE6C6F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5BF2D2E9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f_NR_TestBody_Set</w:t>
            </w:r>
            <w:proofErr w:type="spellEnd"/>
            <w:r w:rsidRPr="009827BC">
              <w:rPr>
                <w:lang w:val="en-US"/>
              </w:rPr>
              <w:t>(false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0D9226C4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3AE5D2D1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</w:t>
            </w:r>
            <w:proofErr w:type="gramStart"/>
            <w:r w:rsidRPr="009827BC">
              <w:rPr>
                <w:lang w:val="en-US"/>
              </w:rPr>
              <w:t>Postamble</w:t>
            </w:r>
            <w:proofErr w:type="spellEnd"/>
            <w:r w:rsidRPr="009827BC">
              <w:rPr>
                <w:lang w:val="en-US"/>
              </w:rPr>
              <w:t>(</w:t>
            </w:r>
            <w:proofErr w:type="gramEnd"/>
            <w:r w:rsidRPr="009827BC">
              <w:rPr>
                <w:lang w:val="en-US"/>
              </w:rPr>
              <w:t>nr_Cell1, STATE_EMERGENCY_RELEASE_CONNECTED); // @sic R5-216199 sic@</w:t>
            </w:r>
          </w:p>
          <w:p w14:paraId="1DD57CCF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2221E5B8" w14:textId="77777777" w:rsidR="00D52135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}</w:t>
            </w:r>
          </w:p>
        </w:tc>
      </w:tr>
    </w:tbl>
    <w:p w14:paraId="25EB1B7D" w14:textId="77777777" w:rsidR="00D52135" w:rsidRDefault="00D52135" w:rsidP="00D52135">
      <w:pPr>
        <w:rPr>
          <w:lang w:val="en-US"/>
        </w:rPr>
      </w:pPr>
    </w:p>
    <w:p w14:paraId="478A6466" w14:textId="77777777" w:rsidR="00D52135" w:rsidRDefault="00D52135" w:rsidP="00D5213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135" w14:paraId="5F247FB3" w14:textId="77777777" w:rsidTr="00950EBB">
        <w:tc>
          <w:tcPr>
            <w:tcW w:w="9855" w:type="dxa"/>
          </w:tcPr>
          <w:p w14:paraId="233A7CAA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>function f_TC_11_4_3_NR5</w:t>
            </w:r>
            <w:proofErr w:type="gramStart"/>
            <w:r w:rsidRPr="009827BC">
              <w:rPr>
                <w:lang w:val="en-US"/>
              </w:rPr>
              <w:t>GC(</w:t>
            </w:r>
            <w:proofErr w:type="gramEnd"/>
            <w:r w:rsidRPr="009827BC">
              <w:rPr>
                <w:lang w:val="en-US"/>
              </w:rPr>
              <w:t>) runs on NR5GC_PTC</w:t>
            </w:r>
          </w:p>
          <w:p w14:paraId="15CD56E8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{</w:t>
            </w:r>
          </w:p>
          <w:p w14:paraId="018BD143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</w:t>
            </w:r>
          </w:p>
          <w:p w14:paraId="6BE795AF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f_NR5GC_</w:t>
            </w:r>
            <w:proofErr w:type="gramStart"/>
            <w:r w:rsidRPr="009827BC">
              <w:rPr>
                <w:lang w:val="en-US"/>
              </w:rPr>
              <w:t>Init(</w:t>
            </w:r>
            <w:proofErr w:type="gramEnd"/>
            <w:r w:rsidRPr="009827BC">
              <w:rPr>
                <w:lang w:val="en-US"/>
              </w:rPr>
              <w:t xml:space="preserve">NR_1);// System information combination NR-1 as defined in TS 38.508-1 [4], subclause 4.4.3.1.2. SIB1 indicates </w:t>
            </w:r>
            <w:proofErr w:type="spellStart"/>
            <w:r w:rsidRPr="009827BC">
              <w:rPr>
                <w:lang w:val="en-US"/>
              </w:rPr>
              <w:t>ims-EmergencySupport</w:t>
            </w:r>
            <w:proofErr w:type="spellEnd"/>
            <w:r w:rsidRPr="009827BC">
              <w:rPr>
                <w:lang w:val="en-US"/>
              </w:rPr>
              <w:t>.</w:t>
            </w:r>
          </w:p>
          <w:p w14:paraId="2E664A12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25345E58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//Create and configure cells</w:t>
            </w:r>
          </w:p>
          <w:p w14:paraId="65142C95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f_NR_CellConfig_Def</w:t>
            </w:r>
            <w:proofErr w:type="spellEnd"/>
            <w:r w:rsidRPr="009827BC">
              <w:rPr>
                <w:lang w:val="en-US"/>
              </w:rPr>
              <w:t>(nr_Cell1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51FF4F6E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f_UT_USIM_</w:t>
            </w:r>
            <w:proofErr w:type="gramStart"/>
            <w:r w:rsidRPr="009827BC">
              <w:rPr>
                <w:lang w:val="en-US"/>
              </w:rPr>
              <w:t>Remove</w:t>
            </w:r>
            <w:proofErr w:type="spellEnd"/>
            <w:r w:rsidRPr="009827BC">
              <w:rPr>
                <w:lang w:val="en-US"/>
              </w:rPr>
              <w:t>(</w:t>
            </w:r>
            <w:proofErr w:type="gramEnd"/>
            <w:r w:rsidRPr="009827BC">
              <w:rPr>
                <w:lang w:val="en-US"/>
              </w:rPr>
              <w:t>UT);</w:t>
            </w:r>
          </w:p>
          <w:p w14:paraId="4A97201A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22B769ED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//The UE is in test state 0N-B (Switched Off) as defined in TS 38.508-1 [4], subclause 4.4A.2.</w:t>
            </w:r>
          </w:p>
          <w:p w14:paraId="716772D3" w14:textId="7FFBA5A9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f_NR5GC_Preamble (nr_Cell1, </w:t>
            </w:r>
            <w:r w:rsidRPr="009827BC">
              <w:rPr>
                <w:highlight w:val="yellow"/>
                <w:lang w:val="en-US"/>
              </w:rPr>
              <w:t>STATE_OFF_0A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  <w:r w:rsidRPr="009827BC">
              <w:rPr>
                <w:lang w:val="en-US"/>
              </w:rPr>
              <w:t xml:space="preserve"> </w:t>
            </w:r>
          </w:p>
          <w:p w14:paraId="28ACFEAB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   </w:t>
            </w:r>
          </w:p>
          <w:p w14:paraId="0FB29CE6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f_NR_TestBody_Set</w:t>
            </w:r>
            <w:proofErr w:type="spellEnd"/>
            <w:r w:rsidRPr="009827BC">
              <w:rPr>
                <w:lang w:val="en-US"/>
              </w:rPr>
              <w:t>(true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5239CE90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0EB64E32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fl_TC_11_4_3_NR5GC_</w:t>
            </w:r>
            <w:proofErr w:type="gramStart"/>
            <w:r w:rsidRPr="009827BC">
              <w:rPr>
                <w:lang w:val="en-US"/>
              </w:rPr>
              <w:t>TestBody(</w:t>
            </w:r>
            <w:proofErr w:type="gramEnd"/>
            <w:r w:rsidRPr="009827BC">
              <w:rPr>
                <w:lang w:val="en-US"/>
              </w:rPr>
              <w:t>);</w:t>
            </w:r>
          </w:p>
          <w:p w14:paraId="02E28C84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483547D8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f_NR_TestBody_Set</w:t>
            </w:r>
            <w:proofErr w:type="spellEnd"/>
            <w:r w:rsidRPr="009827BC">
              <w:rPr>
                <w:lang w:val="en-US"/>
              </w:rPr>
              <w:t>(false</w:t>
            </w:r>
            <w:proofErr w:type="gramStart"/>
            <w:r w:rsidRPr="009827BC">
              <w:rPr>
                <w:lang w:val="en-US"/>
              </w:rPr>
              <w:t>);</w:t>
            </w:r>
            <w:proofErr w:type="gramEnd"/>
          </w:p>
          <w:p w14:paraId="3F120389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311E75FD" w14:textId="77777777" w:rsidR="00D52135" w:rsidRPr="009827BC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  </w:t>
            </w:r>
            <w:proofErr w:type="spellStart"/>
            <w:r w:rsidRPr="009827BC">
              <w:rPr>
                <w:lang w:val="en-US"/>
              </w:rPr>
              <w:t>f_NR_</w:t>
            </w:r>
            <w:proofErr w:type="gramStart"/>
            <w:r w:rsidRPr="009827BC">
              <w:rPr>
                <w:lang w:val="en-US"/>
              </w:rPr>
              <w:t>Postamble</w:t>
            </w:r>
            <w:proofErr w:type="spellEnd"/>
            <w:r w:rsidRPr="009827BC">
              <w:rPr>
                <w:lang w:val="en-US"/>
              </w:rPr>
              <w:t>(</w:t>
            </w:r>
            <w:proofErr w:type="gramEnd"/>
            <w:r w:rsidRPr="009827BC">
              <w:rPr>
                <w:lang w:val="en-US"/>
              </w:rPr>
              <w:t>nr_Cell1, STATE_EMERGENCY_RELEASE_CONNECTED); // @sic R5-216199 sic@</w:t>
            </w:r>
          </w:p>
          <w:p w14:paraId="78A12EDE" w14:textId="77777777" w:rsidR="00D52135" w:rsidRPr="009827BC" w:rsidRDefault="00D52135" w:rsidP="00950EBB">
            <w:pPr>
              <w:rPr>
                <w:lang w:val="en-US"/>
              </w:rPr>
            </w:pPr>
          </w:p>
          <w:p w14:paraId="5A8FF12F" w14:textId="77777777" w:rsidR="00D52135" w:rsidRDefault="00D52135" w:rsidP="00950EBB">
            <w:pPr>
              <w:rPr>
                <w:lang w:val="en-US"/>
              </w:rPr>
            </w:pPr>
            <w:r w:rsidRPr="009827BC">
              <w:rPr>
                <w:lang w:val="en-US"/>
              </w:rPr>
              <w:t xml:space="preserve">  }</w:t>
            </w:r>
          </w:p>
        </w:tc>
      </w:tr>
    </w:tbl>
    <w:p w14:paraId="1643D7E3" w14:textId="77777777" w:rsidR="00D52135" w:rsidRDefault="00D52135" w:rsidP="00D52135">
      <w:pPr>
        <w:rPr>
          <w:lang w:val="en-US"/>
        </w:rPr>
      </w:pPr>
    </w:p>
    <w:p w14:paraId="59D07E71" w14:textId="77777777" w:rsidR="008150DE" w:rsidRDefault="008150DE" w:rsidP="008150DE">
      <w:pPr>
        <w:rPr>
          <w:lang w:val="en-US"/>
        </w:rPr>
      </w:pPr>
    </w:p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9316" w14:textId="77777777" w:rsidR="00D332BC" w:rsidRDefault="00D332BC">
      <w:r>
        <w:separator/>
      </w:r>
    </w:p>
  </w:endnote>
  <w:endnote w:type="continuationSeparator" w:id="0">
    <w:p w14:paraId="425973C0" w14:textId="77777777" w:rsidR="00D332BC" w:rsidRDefault="00D3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0E0CA" w14:textId="77777777" w:rsidR="00D332BC" w:rsidRDefault="00D332BC">
      <w:r>
        <w:separator/>
      </w:r>
    </w:p>
  </w:footnote>
  <w:footnote w:type="continuationSeparator" w:id="0">
    <w:p w14:paraId="41CE060C" w14:textId="77777777" w:rsidR="00D332BC" w:rsidRDefault="00D33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25BA6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5133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32BC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Xiaozhong CHEN</cp:lastModifiedBy>
  <cp:revision>2</cp:revision>
  <cp:lastPrinted>1900-01-01T00:00:00Z</cp:lastPrinted>
  <dcterms:created xsi:type="dcterms:W3CDTF">2021-10-09T03:04:00Z</dcterms:created>
  <dcterms:modified xsi:type="dcterms:W3CDTF">2021-10-09T03:04:00Z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