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8B301" w14:textId="77777777" w:rsidR="00FE3C89" w:rsidRDefault="00FE3C89" w:rsidP="00FE3C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4B90">
        <w:fldChar w:fldCharType="begin"/>
      </w:r>
      <w:r w:rsidR="007A4B90">
        <w:instrText xml:space="preserve"> DOCPROPERTY  TSG/WGRef  \* MERGEFORMAT </w:instrText>
      </w:r>
      <w:r w:rsidR="007A4B90">
        <w:fldChar w:fldCharType="separate"/>
      </w:r>
      <w:r>
        <w:rPr>
          <w:b/>
          <w:noProof/>
          <w:sz w:val="24"/>
        </w:rPr>
        <w:t>RAN5</w:t>
      </w:r>
      <w:r w:rsidR="007A4B9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A4B90">
        <w:fldChar w:fldCharType="begin"/>
      </w:r>
      <w:r w:rsidR="007A4B90">
        <w:instrText xml:space="preserve"> DOCPROPERTY  MtgSeq  \* MERGEFORMAT </w:instrText>
      </w:r>
      <w:r w:rsidR="007A4B90">
        <w:fldChar w:fldCharType="separate"/>
      </w:r>
      <w:r w:rsidRPr="00EB09B7">
        <w:rPr>
          <w:b/>
          <w:noProof/>
          <w:sz w:val="24"/>
        </w:rPr>
        <w:t>2021</w:t>
      </w:r>
      <w:r w:rsidR="007A4B90">
        <w:rPr>
          <w:b/>
          <w:noProof/>
          <w:sz w:val="24"/>
        </w:rPr>
        <w:fldChar w:fldCharType="end"/>
      </w:r>
      <w:r w:rsidR="007A4B90">
        <w:fldChar w:fldCharType="begin"/>
      </w:r>
      <w:r w:rsidR="007A4B90">
        <w:instrText xml:space="preserve"> DOCPROPERTY  MtgTitle  \* MERGEFORMAT </w:instrText>
      </w:r>
      <w:r w:rsidR="007A4B90">
        <w:fldChar w:fldCharType="separate"/>
      </w:r>
      <w:r>
        <w:rPr>
          <w:b/>
          <w:noProof/>
          <w:sz w:val="24"/>
        </w:rPr>
        <w:t>-TTCN email</w:t>
      </w:r>
      <w:r w:rsidR="007A4B9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A4B90">
        <w:fldChar w:fldCharType="begin"/>
      </w:r>
      <w:r w:rsidR="007A4B90">
        <w:instrText xml:space="preserve"> DOCPROPERTY  Tdoc#  \* MERGEFORMAT </w:instrText>
      </w:r>
      <w:r w:rsidR="007A4B90">
        <w:fldChar w:fldCharType="separate"/>
      </w:r>
      <w:r w:rsidRPr="00E13F3D">
        <w:rPr>
          <w:b/>
          <w:i/>
          <w:noProof/>
          <w:sz w:val="28"/>
        </w:rPr>
        <w:t>R5s211307</w:t>
      </w:r>
      <w:r w:rsidR="007A4B90">
        <w:rPr>
          <w:b/>
          <w:i/>
          <w:noProof/>
          <w:sz w:val="28"/>
        </w:rPr>
        <w:fldChar w:fldCharType="end"/>
      </w:r>
    </w:p>
    <w:p w14:paraId="4598185C" w14:textId="77777777" w:rsidR="00FE3C89" w:rsidRDefault="007A4B90" w:rsidP="00FE3C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E3C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E3C8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FE3C8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E3C89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3C89" w14:paraId="404C51AA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B69F2" w14:textId="77777777" w:rsidR="00FE3C89" w:rsidRDefault="00FE3C89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3C89" w14:paraId="6ABE8364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5BE33" w14:textId="77777777"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3C89" w14:paraId="4BB28019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37D81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5FDE247D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19E92ECE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B541A5" w14:textId="77777777" w:rsidR="00FE3C89" w:rsidRPr="00410371" w:rsidRDefault="007A4B90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37.571-4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A4223F" w14:textId="77777777" w:rsidR="00FE3C89" w:rsidRDefault="00FE3C89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2936B" w14:textId="77777777" w:rsidR="00FE3C89" w:rsidRPr="00410371" w:rsidRDefault="007A4B90" w:rsidP="00B71F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0147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9E431E" w14:textId="77777777" w:rsidR="00FE3C89" w:rsidRDefault="00FE3C89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1A82B" w14:textId="77777777" w:rsidR="00FE3C89" w:rsidRPr="00410371" w:rsidRDefault="007A4B90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1D6464" w14:textId="77777777" w:rsidR="00FE3C89" w:rsidRDefault="00FE3C89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A14A63" w14:textId="77777777" w:rsidR="00FE3C89" w:rsidRPr="00410371" w:rsidRDefault="007A4B90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3C89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F8DC1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4C3519AC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AC785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676B1BC4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6CBF4" w14:textId="77777777" w:rsidR="00FE3C89" w:rsidRPr="00F25D98" w:rsidRDefault="00FE3C89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3C89" w14:paraId="2C073B75" w14:textId="77777777" w:rsidTr="00B71F29">
        <w:tc>
          <w:tcPr>
            <w:tcW w:w="9641" w:type="dxa"/>
            <w:gridSpan w:val="9"/>
          </w:tcPr>
          <w:p w14:paraId="13151D06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80CDE6" w14:textId="77777777" w:rsidR="00FE3C89" w:rsidRDefault="00FE3C89" w:rsidP="00FE3C8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3C89" w14:paraId="4BC574DD" w14:textId="77777777" w:rsidTr="00B71F29">
        <w:tc>
          <w:tcPr>
            <w:tcW w:w="2835" w:type="dxa"/>
          </w:tcPr>
          <w:p w14:paraId="6467B496" w14:textId="77777777" w:rsidR="00FE3C89" w:rsidRDefault="00FE3C89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87DBFE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0FA8FD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D2ECB8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01D98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0C2663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297974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256102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076BF6" w14:textId="77777777" w:rsidR="00FE3C89" w:rsidRDefault="00FE3C89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211A79" w14:textId="77777777" w:rsidR="00FE3C89" w:rsidRDefault="00FE3C89" w:rsidP="00FE3C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3C89" w14:paraId="3C6A2868" w14:textId="77777777" w:rsidTr="00B71F29">
        <w:tc>
          <w:tcPr>
            <w:tcW w:w="9640" w:type="dxa"/>
            <w:gridSpan w:val="11"/>
          </w:tcPr>
          <w:p w14:paraId="1E018C25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6EA0BEAF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9CE3C3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AA2B4" w14:textId="77777777" w:rsidR="00FE3C89" w:rsidRDefault="007A4B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3C89">
              <w:t>Correction to POS_Parameters</w:t>
            </w:r>
            <w:r>
              <w:fldChar w:fldCharType="end"/>
            </w:r>
          </w:p>
        </w:tc>
      </w:tr>
      <w:tr w:rsidR="00FE3C89" w14:paraId="12BF94D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7C043F9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FC7FCD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66E9E5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ABEE7BB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CCDE07" w14:textId="77777777" w:rsidR="00FE3C89" w:rsidRDefault="007A4B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E3C8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FE3C89" w14:paraId="0853BA2F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CBE3E3D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66595" w14:textId="77777777" w:rsidR="00FE3C89" w:rsidRDefault="00FE3C89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A4B90">
              <w:fldChar w:fldCharType="begin"/>
            </w:r>
            <w:r w:rsidR="007A4B90">
              <w:instrText xml:space="preserve"> DOCPROPERTY  SourceIfTsg  \* MERGEFORMAT </w:instrText>
            </w:r>
            <w:r w:rsidR="007A4B90">
              <w:fldChar w:fldCharType="separate"/>
            </w:r>
            <w:r w:rsidR="007A4B90">
              <w:fldChar w:fldCharType="end"/>
            </w:r>
          </w:p>
        </w:tc>
      </w:tr>
      <w:tr w:rsidR="00FE3C89" w14:paraId="190C82E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F1A4145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69D46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3F848F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10060D11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00D68" w14:textId="77777777" w:rsidR="00FE3C89" w:rsidRDefault="007A4B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3C8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7F2C83" w14:textId="77777777" w:rsidR="00FE3C89" w:rsidRDefault="00FE3C89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BA6B6" w14:textId="77777777" w:rsidR="00FE3C89" w:rsidRDefault="00FE3C89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7572E" w14:textId="77777777" w:rsidR="00FE3C89" w:rsidRDefault="007A4B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E3C89">
              <w:rPr>
                <w:noProof/>
              </w:rPr>
              <w:t>2021-09-23</w:t>
            </w:r>
            <w:r>
              <w:rPr>
                <w:noProof/>
              </w:rPr>
              <w:fldChar w:fldCharType="end"/>
            </w:r>
          </w:p>
        </w:tc>
      </w:tr>
      <w:tr w:rsidR="00FE3C89" w14:paraId="092D74E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715047A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98BBF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52E68B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633943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98A637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556178CC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E9C0F8" w14:textId="77777777" w:rsidR="00FE3C89" w:rsidRDefault="00FE3C89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CACC8" w14:textId="77777777" w:rsidR="00FE3C89" w:rsidRDefault="007A4B90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E3C8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9D4175" w14:textId="77777777" w:rsidR="00FE3C89" w:rsidRDefault="00FE3C89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E5064F" w14:textId="77777777" w:rsidR="00FE3C89" w:rsidRDefault="00FE3C89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FF89E" w14:textId="77777777" w:rsidR="00FE3C89" w:rsidRDefault="007A4B90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E3C8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FE3C89" w14:paraId="3D39F958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41B2E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736ADB" w14:textId="77777777" w:rsidR="00FE3C89" w:rsidRDefault="00FE3C89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D747C6" w14:textId="77777777" w:rsidR="00FE3C89" w:rsidRDefault="00FE3C89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E94648" w14:textId="77777777" w:rsidR="00FE3C89" w:rsidRPr="007C2097" w:rsidRDefault="00FE3C89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3C89" w14:paraId="7278BADE" w14:textId="77777777" w:rsidTr="00B71F29">
        <w:tc>
          <w:tcPr>
            <w:tcW w:w="1843" w:type="dxa"/>
          </w:tcPr>
          <w:p w14:paraId="741F7FDB" w14:textId="77777777" w:rsidR="00FE3C89" w:rsidRDefault="00FE3C89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8DB0F" w14:textId="77777777" w:rsidR="00FE3C89" w:rsidRDefault="00FE3C89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4BF011E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A5D08F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EC5CF" w14:textId="77777777"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</w:t>
            </w:r>
          </w:p>
          <w:p w14:paraId="23375118" w14:textId="77777777" w:rsidR="00FE3C89" w:rsidRDefault="00FE3C89" w:rsidP="00FE3C89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However, R5-215711 allows a transition period until September 2023 in which either new GNSS scenario (from 2020) and old scenario (from 2012) could be used. </w:t>
            </w:r>
          </w:p>
          <w:p w14:paraId="1C2ED6B8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In order to accommodate both options, the TTCN needs to have a mechanism to choose the preferred scenario to be used, and which SVIDs will be included in the assistance data.</w:t>
            </w:r>
          </w:p>
        </w:tc>
      </w:tr>
      <w:tr w:rsidR="00FE3C89" w14:paraId="11C815E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AD80D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F5977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6B4F5A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D1982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C85ADB" w14:textId="77777777"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 It is proposed to introduce a new pixit px_GnssScenario2020 based on which a the TTCN will decide which templates are used to form the assistance data. </w:t>
            </w:r>
          </w:p>
          <w:p w14:paraId="24525A1A" w14:textId="77777777" w:rsidR="00FE3C89" w:rsidRDefault="00FE3C89" w:rsidP="00FE3C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If px_GnssScenario2020 is true then SVIDs from scenario with date in 2020 will be used. If px_GnssScenario2020 is false then SVIDs from scenario with date in 2012 would be used.</w:t>
            </w:r>
          </w:p>
          <w:p w14:paraId="0657696C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  <w:p w14:paraId="6273FCC5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way, the TTCN can accommodate both alternatives.</w:t>
            </w:r>
          </w:p>
        </w:tc>
      </w:tr>
      <w:tr w:rsidR="00FE3C89" w14:paraId="4A2E006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194BC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3D48C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6DE55A8F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29828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41277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FE3C89" w14:paraId="34565376" w14:textId="77777777" w:rsidTr="00B71F29">
        <w:tc>
          <w:tcPr>
            <w:tcW w:w="2694" w:type="dxa"/>
            <w:gridSpan w:val="2"/>
          </w:tcPr>
          <w:p w14:paraId="12D01F68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518B35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13CA9791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C9C39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2260D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9.3.4.1.15s.NR5GC, 9.3.4.2.15s.NR5GC , 9.3.4.3.15s.NR5GC, 9.3.4.4.15s.NR5GC, 9.3.1.2.15s.NR5GC</w:t>
            </w:r>
          </w:p>
        </w:tc>
      </w:tr>
      <w:tr w:rsidR="00FE3C89" w14:paraId="22A6384E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55D28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3AC4F" w14:textId="77777777" w:rsidR="00FE3C89" w:rsidRDefault="00FE3C89" w:rsidP="00FE3C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3C89" w14:paraId="29A959F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AC780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4580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C31A22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CE464C" w14:textId="77777777"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B9113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7B9FF5FB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D77A7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14257A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E6AB3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802366" w14:textId="77777777" w:rsidR="00FE3C89" w:rsidRDefault="00FE3C89" w:rsidP="00FE3C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DB001B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6C7DCAE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C86C9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B965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4B40D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FBFBD0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83108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34.123-3</w:t>
            </w:r>
          </w:p>
        </w:tc>
      </w:tr>
      <w:tr w:rsidR="00FE3C89" w14:paraId="2736DD5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E1FAB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1A07D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6AC2F" w14:textId="77777777" w:rsidR="00FE3C89" w:rsidRDefault="00FE3C89" w:rsidP="00FE3C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85992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10F5B" w14:textId="77777777" w:rsidR="00FE3C89" w:rsidRDefault="00FE3C89" w:rsidP="00FE3C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3C89" w14:paraId="564FE8E1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53C4C" w14:textId="77777777" w:rsidR="00FE3C89" w:rsidRDefault="00FE3C89" w:rsidP="00FE3C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772193" w14:textId="77777777" w:rsidR="00FE3C89" w:rsidRDefault="00FE3C89" w:rsidP="00FE3C89">
            <w:pPr>
              <w:pStyle w:val="CRCoverPage"/>
              <w:spacing w:after="0"/>
              <w:rPr>
                <w:noProof/>
              </w:rPr>
            </w:pPr>
          </w:p>
        </w:tc>
      </w:tr>
      <w:tr w:rsidR="00FE3C89" w14:paraId="54CB7F9A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5EFD5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EE8E07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3C89" w:rsidRPr="008863B9" w14:paraId="21EAB23C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EB27B7" w14:textId="77777777" w:rsidR="00FE3C89" w:rsidRPr="008863B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5F591E" w14:textId="77777777" w:rsidR="00FE3C89" w:rsidRPr="008863B9" w:rsidRDefault="00FE3C89" w:rsidP="00FE3C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3C89" w14:paraId="2C281476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C47593" w14:textId="77777777" w:rsidR="00FE3C89" w:rsidRDefault="00FE3C89" w:rsidP="00FE3C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50B5" w14:textId="77777777" w:rsidR="00FE3C89" w:rsidRDefault="00FE3C89" w:rsidP="00FE3C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A5AB24" w14:textId="77777777" w:rsidR="00FE3C89" w:rsidRDefault="00FE3C89" w:rsidP="00FE3C89">
      <w:pPr>
        <w:rPr>
          <w:noProof/>
        </w:rPr>
      </w:pPr>
    </w:p>
    <w:p w14:paraId="26A3475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F598F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FA484C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2981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44B45C28" w14:textId="77777777" w:rsidR="00BA7723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A7723" w:rsidRPr="00773F70">
        <w:rPr>
          <w:rFonts w:ascii="Arial" w:hAnsi="Arial" w:cs="Arial"/>
          <w:iCs/>
        </w:rPr>
        <w:t>Table of Contents</w:t>
      </w:r>
      <w:r w:rsidR="00BA7723">
        <w:tab/>
      </w:r>
      <w:r w:rsidR="00BA7723">
        <w:fldChar w:fldCharType="begin"/>
      </w:r>
      <w:r w:rsidR="00BA7723">
        <w:instrText xml:space="preserve"> PAGEREF _Toc83298138 \h </w:instrText>
      </w:r>
      <w:r w:rsidR="00BA7723">
        <w:fldChar w:fldCharType="separate"/>
      </w:r>
      <w:r w:rsidR="00BA7723">
        <w:t>3</w:t>
      </w:r>
      <w:r w:rsidR="00BA7723">
        <w:fldChar w:fldCharType="end"/>
      </w:r>
    </w:p>
    <w:p w14:paraId="56404E7C" w14:textId="77777777" w:rsidR="00BA7723" w:rsidRDefault="00BA772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73F70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73F7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_Toc83298139 \h </w:instrText>
      </w:r>
      <w:r>
        <w:fldChar w:fldCharType="separate"/>
      </w:r>
      <w:r>
        <w:t>3</w:t>
      </w:r>
      <w:r>
        <w:fldChar w:fldCharType="end"/>
      </w:r>
    </w:p>
    <w:p w14:paraId="7C0FD0B9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px_GnssScenario2020 to POS_Parameters.ttcn</w:t>
      </w:r>
      <w:r>
        <w:tab/>
      </w:r>
      <w:r>
        <w:fldChar w:fldCharType="begin"/>
      </w:r>
      <w:r>
        <w:instrText xml:space="preserve"> PAGEREF _Toc83298140 \h </w:instrText>
      </w:r>
      <w:r>
        <w:fldChar w:fldCharType="separate"/>
      </w:r>
      <w:r>
        <w:t>3</w:t>
      </w:r>
      <w:r>
        <w:fldChar w:fldCharType="end"/>
      </w:r>
    </w:p>
    <w:p w14:paraId="05C735B5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lists to LPP_Templates.ttcn</w:t>
      </w:r>
      <w:r>
        <w:tab/>
      </w:r>
      <w:r>
        <w:fldChar w:fldCharType="begin"/>
      </w:r>
      <w:r>
        <w:instrText xml:space="preserve"> PAGEREF _Toc83298141 \h </w:instrText>
      </w:r>
      <w:r>
        <w:fldChar w:fldCharType="separate"/>
      </w:r>
      <w:r>
        <w:t>4</w:t>
      </w:r>
      <w:r>
        <w:fldChar w:fldCharType="end"/>
      </w:r>
    </w:p>
    <w:p w14:paraId="466414D4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Adding Navigation Model templates to LPP_Templates.ttcn</w:t>
      </w:r>
      <w:r>
        <w:tab/>
      </w:r>
      <w:r>
        <w:fldChar w:fldCharType="begin"/>
      </w:r>
      <w:r>
        <w:instrText xml:space="preserve"> PAGEREF _Toc83298142 \h </w:instrText>
      </w:r>
      <w:r>
        <w:fldChar w:fldCharType="separate"/>
      </w:r>
      <w:r>
        <w:t>5</w:t>
      </w:r>
      <w:r>
        <w:fldChar w:fldCharType="end"/>
      </w:r>
    </w:p>
    <w:p w14:paraId="087FEC13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f_POS_SelectTemplate_GenericAssistDataElement_GPS</w:t>
      </w:r>
      <w:r>
        <w:tab/>
      </w:r>
      <w:r>
        <w:fldChar w:fldCharType="begin"/>
      </w:r>
      <w:r>
        <w:instrText xml:space="preserve"> PAGEREF _Toc83298143 \h </w:instrText>
      </w:r>
      <w:r>
        <w:fldChar w:fldCharType="separate"/>
      </w:r>
      <w:r>
        <w:t>8</w:t>
      </w:r>
      <w:r>
        <w:fldChar w:fldCharType="end"/>
      </w:r>
    </w:p>
    <w:p w14:paraId="2E904D53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f_POS_SelectTemplate_GenericAssistDataElement_GLONASS</w:t>
      </w:r>
      <w:r>
        <w:tab/>
      </w:r>
      <w:r>
        <w:fldChar w:fldCharType="begin"/>
      </w:r>
      <w:r>
        <w:instrText xml:space="preserve"> PAGEREF _Toc83298144 \h </w:instrText>
      </w:r>
      <w:r>
        <w:fldChar w:fldCharType="separate"/>
      </w:r>
      <w:r>
        <w:t>11</w:t>
      </w:r>
      <w:r>
        <w:fldChar w:fldCharType="end"/>
      </w:r>
    </w:p>
    <w:p w14:paraId="70F33A5F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f_POS_SelectTemplate_GenericAssistDataElement_Galileo</w:t>
      </w:r>
      <w:r>
        <w:tab/>
      </w:r>
      <w:r>
        <w:fldChar w:fldCharType="begin"/>
      </w:r>
      <w:r>
        <w:instrText xml:space="preserve"> PAGEREF _Toc83298145 \h </w:instrText>
      </w:r>
      <w:r>
        <w:fldChar w:fldCharType="separate"/>
      </w:r>
      <w:r>
        <w:t>13</w:t>
      </w:r>
      <w:r>
        <w:fldChar w:fldCharType="end"/>
      </w:r>
    </w:p>
    <w:p w14:paraId="3E134AD1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f_POS_SelectTemplate_GenericAssistDataElement_BDS</w:t>
      </w:r>
      <w:r>
        <w:tab/>
      </w:r>
      <w:r>
        <w:fldChar w:fldCharType="begin"/>
      </w:r>
      <w:r>
        <w:instrText xml:space="preserve"> PAGEREF _Toc83298146 \h </w:instrText>
      </w:r>
      <w:r>
        <w:fldChar w:fldCharType="separate"/>
      </w:r>
      <w:r>
        <w:t>16</w:t>
      </w:r>
      <w:r>
        <w:fldChar w:fldCharType="end"/>
      </w:r>
    </w:p>
    <w:p w14:paraId="052A1AF5" w14:textId="77777777" w:rsidR="00BA7723" w:rsidRDefault="00BA772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Correction to f_POS_SelectTemplateProv_ReferenceTime</w:t>
      </w:r>
      <w:r>
        <w:tab/>
      </w:r>
      <w:r>
        <w:fldChar w:fldCharType="begin"/>
      </w:r>
      <w:r>
        <w:instrText xml:space="preserve"> PAGEREF _Toc83298147 \h </w:instrText>
      </w:r>
      <w:r>
        <w:fldChar w:fldCharType="separate"/>
      </w:r>
      <w:r>
        <w:t>18</w:t>
      </w:r>
      <w:r>
        <w:fldChar w:fldCharType="end"/>
      </w:r>
    </w:p>
    <w:p w14:paraId="3B58D31D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59A7DC85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8"/>
      <w:bookmarkStart w:id="2" w:name="_Toc295288959"/>
      <w:bookmarkStart w:id="3" w:name="_Toc83298139"/>
      <w:r w:rsidRPr="00E24250">
        <w:rPr>
          <w:rFonts w:cs="Arial"/>
          <w:b/>
        </w:rPr>
        <w:t>Corrections required</w:t>
      </w:r>
      <w:bookmarkEnd w:id="1"/>
      <w:bookmarkEnd w:id="2"/>
      <w:bookmarkEnd w:id="3"/>
    </w:p>
    <w:p w14:paraId="17C3C41E" w14:textId="77777777" w:rsidR="001C2B3A" w:rsidRDefault="001C2B3A" w:rsidP="001C2B3A">
      <w:pPr>
        <w:pStyle w:val="Heading2"/>
      </w:pPr>
      <w:bookmarkStart w:id="4" w:name="_Toc83298140"/>
      <w:bookmarkStart w:id="5" w:name="_Toc122434493"/>
      <w:bookmarkStart w:id="6" w:name="_Toc295288970"/>
      <w:bookmarkStart w:id="7" w:name="_Toc325725665"/>
      <w:r>
        <w:t>Adding px_GnssScenario2020 to POS_Parameters.ttcn</w:t>
      </w:r>
      <w:bookmarkEnd w:id="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C2B3A" w:rsidRPr="00324DE3" w14:paraId="4D35BB92" w14:textId="77777777" w:rsidTr="00635E96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8A8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A2FD" w14:textId="77777777" w:rsidR="001C2B3A" w:rsidRPr="00404C74" w:rsidRDefault="001C2B3A" w:rsidP="00635E96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404C74">
              <w:rPr>
                <w:rFonts w:ascii="Arial" w:hAnsi="Arial" w:cs="Arial"/>
              </w:rPr>
              <w:t>POS_Parameters.ttcn</w:t>
            </w:r>
          </w:p>
        </w:tc>
      </w:tr>
      <w:tr w:rsidR="001C2B3A" w:rsidRPr="002B0BE5" w14:paraId="4FA26AF1" w14:textId="77777777" w:rsidTr="00635E96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AD07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8FA" w14:textId="77777777" w:rsidR="001C2B3A" w:rsidRPr="00404C74" w:rsidRDefault="001C2B3A" w:rsidP="00635E96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04C74">
              <w:rPr>
                <w:rFonts w:cs="Arial"/>
                <w:lang w:eastAsia="en-GB"/>
              </w:rPr>
              <w:t>In the current TTCN implementation, 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1C2B3A" w14:paraId="4BEADA44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7D96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BC2" w14:textId="77777777" w:rsidR="001C2B3A" w:rsidRPr="00404C74" w:rsidRDefault="001C2B3A" w:rsidP="00635E96">
            <w:pPr>
              <w:pStyle w:val="CRCoverPage"/>
              <w:spacing w:after="0"/>
              <w:rPr>
                <w:rFonts w:cs="Arial"/>
                <w:noProof/>
              </w:rPr>
            </w:pPr>
            <w:r w:rsidRPr="00404C74">
              <w:rPr>
                <w:rFonts w:cs="Arial"/>
                <w:lang w:eastAsia="en-GB"/>
              </w:rPr>
              <w:t xml:space="preserve">New pixit </w:t>
            </w:r>
            <w:r w:rsidRPr="00404C74">
              <w:rPr>
                <w:rFonts w:cs="Arial"/>
              </w:rPr>
              <w:t xml:space="preserve">px_GnssScenario2020 is added to control which GNSS scenario is used. </w:t>
            </w:r>
            <w:r w:rsidRPr="00404C74">
              <w:rPr>
                <w:rFonts w:cs="Arial"/>
                <w:lang w:eastAsia="en-GB"/>
              </w:rPr>
              <w:t>. If px_GnssScenario2020 is true we use SVIDs from scenario with date in 2020. If px_GnssScenario2020 is false we use SVIDs from scenario with date in 2012.</w:t>
            </w:r>
            <w:r>
              <w:rPr>
                <w:rFonts w:cs="Arial"/>
                <w:lang w:eastAsia="en-GB"/>
              </w:rPr>
              <w:t xml:space="preserve"> </w:t>
            </w:r>
          </w:p>
        </w:tc>
      </w:tr>
      <w:tr w:rsidR="001C2B3A" w:rsidRPr="00795A32" w14:paraId="2EB16958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5E9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C202" w14:textId="77777777" w:rsidR="001C2B3A" w:rsidRPr="00404C74" w:rsidRDefault="001C2B3A" w:rsidP="00635E96">
            <w:pPr>
              <w:rPr>
                <w:rFonts w:ascii="Arial" w:hAnsi="Arial" w:cs="Arial"/>
              </w:rPr>
            </w:pPr>
            <w:r w:rsidRPr="00404C74">
              <w:rPr>
                <w:rFonts w:ascii="Arial" w:hAnsi="Arial" w:cs="Arial"/>
              </w:rPr>
              <w:t>POS_Parameters.ttcn</w:t>
            </w:r>
          </w:p>
        </w:tc>
      </w:tr>
      <w:tr w:rsidR="001C2B3A" w14:paraId="29E6C0FF" w14:textId="77777777" w:rsidTr="00635E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2BA9" w14:textId="77777777" w:rsidR="001C2B3A" w:rsidRDefault="001C2B3A" w:rsidP="00635E96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1B7D" w14:textId="68D8CED9" w:rsidR="001C2B3A" w:rsidRPr="00083035" w:rsidRDefault="00083035" w:rsidP="00635E96">
            <w:pPr>
              <w:rPr>
                <w:rFonts w:ascii="Arial" w:hAnsi="Arial" w:cs="Arial"/>
                <w:highlight w:val="green"/>
              </w:rPr>
            </w:pPr>
            <w:r w:rsidRPr="00083035">
              <w:rPr>
                <w:rFonts w:ascii="Arial" w:hAnsi="Arial" w:cs="Arial"/>
                <w:highlight w:val="green"/>
              </w:rPr>
              <w:t>Accepted in principle conditional to approval of prose CR</w:t>
            </w:r>
            <w:r w:rsidR="00037457">
              <w:rPr>
                <w:rFonts w:ascii="Arial" w:hAnsi="Arial" w:cs="Arial"/>
                <w:highlight w:val="green"/>
              </w:rPr>
              <w:t>s</w:t>
            </w:r>
            <w:r w:rsidRPr="00083035">
              <w:rPr>
                <w:rFonts w:ascii="Arial" w:hAnsi="Arial" w:cs="Arial"/>
                <w:highlight w:val="green"/>
              </w:rPr>
              <w:t>.</w:t>
            </w:r>
          </w:p>
          <w:p w14:paraId="4B4ED24D" w14:textId="2B2CB27C" w:rsidR="00083035" w:rsidRPr="00083035" w:rsidRDefault="00083035" w:rsidP="00635E96">
            <w:pPr>
              <w:rPr>
                <w:rFonts w:ascii="Arial" w:hAnsi="Arial" w:cs="Arial"/>
              </w:rPr>
            </w:pPr>
            <w:r w:rsidRPr="00083035">
              <w:rPr>
                <w:rFonts w:ascii="Arial" w:hAnsi="Arial" w:cs="Arial"/>
                <w:highlight w:val="green"/>
              </w:rPr>
              <w:t>px_GnssScenario2012 to be used instead.</w:t>
            </w:r>
          </w:p>
        </w:tc>
      </w:tr>
    </w:tbl>
    <w:p w14:paraId="1486B521" w14:textId="77777777" w:rsidR="001C2B3A" w:rsidRDefault="001C2B3A" w:rsidP="001C2B3A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0EDF7933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E395492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686E43F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 charstring                  px_LcsClientAddressDigits   := "0123456";       // @desc  LCS Client external address Digits</w:t>
      </w:r>
    </w:p>
    <w:p w14:paraId="6932869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5263291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12C8BC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B4_Type                     px_LcsClientAddressNPI      := '0001'B;         // @desc  LCS Client external address NPI</w:t>
      </w:r>
    </w:p>
    <w:p w14:paraId="64FB607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1AB12CF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A1606B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B4_Type                     px_LcsClientAddressTOA      := '1001'B;         // @desc  LCS Client external address TOA</w:t>
      </w:r>
    </w:p>
    <w:p w14:paraId="5A0CB3A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3454322E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1D15F0DF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charstring                  px_LcsClientName            := "OPERATOR";      // @desc  LCS Client name</w:t>
      </w:r>
    </w:p>
    <w:p w14:paraId="6DC64C8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6B73267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B96B4D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px_ResetStoredInfo          := false;           // @desc  Support of RESETUEPOSITIONINGSTOREDINFORMATION command as defined in 3GPP TS 34.109 cl. 6.10</w:t>
      </w:r>
    </w:p>
    <w:p w14:paraId="1FA546D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34.109 cl. 6.10</w:t>
      </w:r>
    </w:p>
    <w:p w14:paraId="229BAE0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970090D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integer                     px_UeLcsNotification        := 20;              // @desc  Value for UE LCS Notification timeout timer (in seconds)</w:t>
      </w:r>
    </w:p>
    <w:p w14:paraId="6A180EA3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                                                             // Reference to other Spec: 37.571-4 Table B.1.13</w:t>
      </w:r>
    </w:p>
    <w:p w14:paraId="37F6780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05678534" w14:textId="77777777" w:rsidR="001C2B3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6F6DDB8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648AC5DE" w14:textId="77777777" w:rsidR="001C2B3A" w:rsidRPr="004619F4" w:rsidRDefault="001C2B3A" w:rsidP="001C2B3A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3AD5C5F7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6187949" w14:textId="77777777" w:rsidR="001C2B3A" w:rsidRDefault="001C2B3A" w:rsidP="001C2B3A">
      <w:pPr>
        <w:spacing w:after="0"/>
        <w:rPr>
          <w:rFonts w:ascii="Arial" w:hAnsi="Arial" w:cs="Arial"/>
          <w:b/>
          <w:bCs/>
          <w:lang w:eastAsia="zh-CN"/>
        </w:rPr>
      </w:pPr>
    </w:p>
    <w:p w14:paraId="63F1B63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AE84DDF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>modulepar charstring                  px_LcsClientAddressDigits   := "0123456";       // @desc  LCS Client external address Digits</w:t>
      </w:r>
    </w:p>
    <w:p w14:paraId="4D00417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1DDB9FA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0D88E9C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B4_Type                     px_LcsClientAddressNPI      := '0001'B;         // @desc  LCS Client external address NPI</w:t>
      </w:r>
    </w:p>
    <w:p w14:paraId="587DCA9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6CD1E562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B59DB55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B4_Type                     px_LcsClientAddressTOA      := '1001'B;         // @desc  LCS Client external address TOA</w:t>
      </w:r>
    </w:p>
    <w:p w14:paraId="51403A1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801B257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423849A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charstring                  px_LcsClientName            := "OPERATOR";      // @desc  LCS Client name</w:t>
      </w:r>
    </w:p>
    <w:p w14:paraId="41A2EF5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2C4F649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92916E6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boolean                     px_ResetStoredInfo          := false;           // @desc  Support of RESETUEPOSITIONINGSTOREDINFORMATION command as defined in 3GPP TS 34.109 cl. 6.10</w:t>
      </w:r>
    </w:p>
    <w:p w14:paraId="3860613A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34.109 cl. 6.10</w:t>
      </w:r>
    </w:p>
    <w:p w14:paraId="647EC8A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6EE4C605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modulepar integer                     px_UeLcsNotification        := 20;              // @desc  Value for UE LCS Notification timeout timer (in seconds)</w:t>
      </w:r>
    </w:p>
    <w:p w14:paraId="598DAAB8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// Reference to other Spec: 37.571-4 Table B.1.13</w:t>
      </w:r>
    </w:p>
    <w:p w14:paraId="2ADB4D41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3A2F8C7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modulepar boolean                     px_GnssScenario2020        := false;            // @desc  Usage of GNSS scenarios with date in 2020 from 3GPP TS 37.571-5 16.6.0</w:t>
      </w:r>
    </w:p>
    <w:p w14:paraId="4D2D2AAB" w14:textId="77777777" w:rsidR="001C2B3A" w:rsidRPr="004619F4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4619F4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// Reference to other Spec: 34.123-3 Table B.1.13</w:t>
      </w:r>
    </w:p>
    <w:p w14:paraId="58CAAFBF" w14:textId="77777777" w:rsidR="001C2B3A" w:rsidRPr="00D93DBA" w:rsidRDefault="001C2B3A" w:rsidP="001C2B3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2C5131E" w14:textId="77777777" w:rsidR="00365AD1" w:rsidRPr="009D0706" w:rsidRDefault="00324DE3" w:rsidP="009D0706">
      <w:pPr>
        <w:pStyle w:val="Heading2"/>
      </w:pPr>
      <w:bookmarkStart w:id="8" w:name="_Toc83298141"/>
      <w:r>
        <w:t>Adding lists</w:t>
      </w:r>
      <w:r w:rsidR="002B4108" w:rsidRPr="002B4108">
        <w:t xml:space="preserve"> to </w:t>
      </w:r>
      <w:r w:rsidR="007C2C2B">
        <w:t>LPP_Templates.ttcn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65AD1" w14:paraId="00D45B22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52D9" w14:textId="77777777" w:rsidR="00365AD1" w:rsidRDefault="00365AD1" w:rsidP="00365A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681" w14:textId="77777777" w:rsidR="00365AD1" w:rsidRPr="00324DE3" w:rsidRDefault="00324DE3" w:rsidP="00EB092E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24DE3">
              <w:rPr>
                <w:rFonts w:ascii="Arial" w:hAnsi="Arial" w:cs="Arial"/>
              </w:rPr>
              <w:t>LPP_Templates.ttcn</w:t>
            </w:r>
          </w:p>
        </w:tc>
      </w:tr>
      <w:tr w:rsidR="002B0BE5" w14:paraId="55D92265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D9C7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8A7F" w14:textId="77777777" w:rsidR="002B0BE5" w:rsidRPr="002B0BE5" w:rsidRDefault="00324DE3" w:rsidP="002B0B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2B0BE5" w14:paraId="489AD1C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6AFD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2DC6" w14:textId="77777777" w:rsidR="002B0BE5" w:rsidRDefault="00324DE3" w:rsidP="002B0BE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SVID list for 2012 GNSS scenarios (GPS, GLONASS, BEIDOU, GALILEO)</w:t>
            </w:r>
          </w:p>
        </w:tc>
      </w:tr>
      <w:tr w:rsidR="002B0BE5" w14:paraId="5D0A4A5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B39C" w14:textId="77777777" w:rsidR="002B0BE5" w:rsidRDefault="002B0BE5" w:rsidP="002B0BE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5777" w14:textId="77777777" w:rsidR="002B0BE5" w:rsidRPr="00795A32" w:rsidRDefault="00324DE3" w:rsidP="002B0BE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LPP_Templates</w:t>
            </w:r>
            <w:r w:rsidR="002B0BE5">
              <w:rPr>
                <w:rFonts w:ascii="Arial" w:hAnsi="Arial" w:cs="Arial"/>
                <w:bCs/>
              </w:rPr>
              <w:t>.ttcn</w:t>
            </w:r>
          </w:p>
        </w:tc>
      </w:tr>
      <w:tr w:rsidR="000A171A" w14:paraId="2345FED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5B1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A692" w14:textId="74E74F44" w:rsidR="000A171A" w:rsidRPr="009B5E99" w:rsidRDefault="009B5E99" w:rsidP="000A171A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 w:rsidR="00037457"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</w:tc>
      </w:tr>
    </w:tbl>
    <w:p w14:paraId="4F4E42BD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08633530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</w:p>
    <w:p w14:paraId="60FC34D3" w14:textId="77777777" w:rsidR="00365AD1" w:rsidRDefault="00365AD1" w:rsidP="00365AD1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68359F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381E63D8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00E9218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 IntegerList_Type tsc_IntList_8_11_17_19_27_28 := {7, 10, 16, 18, 26, 27};</w:t>
      </w:r>
    </w:p>
    <w:p w14:paraId="0AB7D32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 IntegerList_Type tsc_IntList_3_4_5_10_18_19 := {3, 4, 5, 10, 18, 19};       /* @status    APPROVED (POS)</w:t>
      </w:r>
    </w:p>
    <w:p w14:paraId="492CE90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5AF4465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const IntegerList_Type tsc_IntList_3_4_6_17_19_28 := {3, 4, 6, 17, 19, 28};  /* @status    APPROVED (POS)</w:t>
      </w:r>
    </w:p>
    <w:p w14:paraId="683B276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4063BC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const IntegerList_Type tsc_IntList_3_5_13_15_21_27 := {3, 5, 13, 15, 21, 27};  /* @status    APPROVED (POS)</w:t>
      </w:r>
    </w:p>
    <w:p w14:paraId="4D489CB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14:paraId="75B1211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const IntegerList_Type tsc_IntList_38_40_42_43_59_60 := {38, 40, 42, 43, 59, 60};      /* @status    APPROVED (POS)</w:t>
      </w:r>
    </w:p>
    <w:p w14:paraId="274EB4C3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14:paraId="1179752F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</w:p>
    <w:p w14:paraId="7B91457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0F22EBAE" w14:textId="77777777" w:rsidR="00365AD1" w:rsidRPr="00324DE3" w:rsidRDefault="00365AD1" w:rsidP="00365AD1">
      <w:pPr>
        <w:spacing w:after="0"/>
        <w:rPr>
          <w:rFonts w:ascii="Arial" w:hAnsi="Arial" w:cs="Arial"/>
          <w:b/>
          <w:bCs/>
          <w:lang w:val="de-DE" w:eastAsia="zh-CN"/>
        </w:rPr>
      </w:pPr>
    </w:p>
    <w:p w14:paraId="49B83905" w14:textId="77777777" w:rsidR="00365AD1" w:rsidRDefault="00365AD1" w:rsidP="00365AD1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B70413E" w14:textId="77777777" w:rsidR="002B0BE5" w:rsidRDefault="002B0BE5" w:rsidP="00365AD1">
      <w:pPr>
        <w:spacing w:after="0"/>
        <w:rPr>
          <w:rFonts w:ascii="Arial" w:hAnsi="Arial" w:cs="Arial"/>
          <w:b/>
          <w:bCs/>
          <w:lang w:eastAsia="zh-CN"/>
        </w:rPr>
      </w:pPr>
    </w:p>
    <w:bookmarkEnd w:id="5"/>
    <w:bookmarkEnd w:id="6"/>
    <w:bookmarkEnd w:id="7"/>
    <w:p w14:paraId="5C83CBD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47304C5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22EDF09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1D3386C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const IntegerList_Type tsc_IntList_8_11_17_19_27_28 := {7, 10, 16, 18, 26, 27};</w:t>
      </w:r>
    </w:p>
    <w:p w14:paraId="5CC75E4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>const IntegerList_Type tsc_IntList_3_4_5_10_18_19 := {3, 4, 5, 10, 18, 19};       /* @status    APPROVED (POS)</w:t>
      </w:r>
    </w:p>
    <w:p w14:paraId="6778DB0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22768F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const IntegerList_Type tsc_IntList_3_4_6_17_19_28 := {3, 4, 6, 17, 19, 28};  /* @status    APPROVED (POS)</w:t>
      </w:r>
    </w:p>
    <w:p w14:paraId="397D4E4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R5s130914, R5-215711 change in SV-ID sic@ */</w:t>
      </w:r>
    </w:p>
    <w:p w14:paraId="1730839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const IntegerList_Type tsc_IntList_3_5_13_15_21_27 := {3, 5, 13, 15, 21, 27};  /* @status    APPROVED (POS)</w:t>
      </w:r>
    </w:p>
    <w:p w14:paraId="3B35C9A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R5-144138, R5s170177, R5-215711 change in SV-ID sic@ */</w:t>
      </w:r>
    </w:p>
    <w:p w14:paraId="19858DD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const IntegerList_Type tsc_IntList_38_40_42_43_59_60 := {38, 40, 42, 43, 59, 60};      /* @status    APPROVED (POS)</w:t>
      </w:r>
    </w:p>
    <w:p w14:paraId="339F553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@sic R5-145098, R5s170177 sic@ */</w:t>
      </w:r>
    </w:p>
    <w:p w14:paraId="0294C5DF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const IntegerList_Type tsc_IntList_3_4_9_10_18_20 := {2, 3, 8, 9, 17, 19}; </w:t>
      </w:r>
    </w:p>
    <w:p w14:paraId="2077B9E8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      </w:t>
      </w:r>
    </w:p>
    <w:p w14:paraId="2C23AE1C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const IntegerList_Type tsc_IntList_1_11_17_20_23_28 := {0, 10, 16, 19, 22, 27}; </w:t>
      </w:r>
    </w:p>
    <w:p w14:paraId="6FDB34D2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14:paraId="47865586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const IntegerList_Type tsc_IntList_5_10_11_18_19_20 := {4, 9, 10, 17, 18, 19};  </w:t>
      </w:r>
    </w:p>
    <w:p w14:paraId="078BCBA0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</w:p>
    <w:p w14:paraId="190F79B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D93DBA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const IntegerList_Type tsc_IntList_1_2_7_18_21_27 := {0, 1, 6, 17, 20, 26};</w:t>
      </w:r>
    </w:p>
    <w:p w14:paraId="01BD2AF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5126E6A7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C6B7E18" w14:textId="77777777" w:rsidR="002B0BE5" w:rsidRPr="00D93DBA" w:rsidRDefault="002B0BE5" w:rsidP="002B0BE5">
      <w:pPr>
        <w:rPr>
          <w:lang w:val="en-US"/>
        </w:rPr>
      </w:pPr>
    </w:p>
    <w:p w14:paraId="22D13F01" w14:textId="77777777" w:rsidR="00324DE3" w:rsidRPr="009D0706" w:rsidRDefault="00324DE3" w:rsidP="00324DE3">
      <w:pPr>
        <w:pStyle w:val="Heading2"/>
      </w:pPr>
      <w:bookmarkStart w:id="9" w:name="_Toc83298142"/>
      <w:r>
        <w:t>Adding Navigation Model templates</w:t>
      </w:r>
      <w:r w:rsidRPr="002B4108">
        <w:t xml:space="preserve"> to </w:t>
      </w:r>
      <w:r>
        <w:t>LPP_Templates.ttcn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14:paraId="65F2FFD4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CC80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AC0" w14:textId="77777777"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24DE3">
              <w:rPr>
                <w:rFonts w:ascii="Arial" w:hAnsi="Arial" w:cs="Arial"/>
              </w:rPr>
              <w:t>LPP_Templates.ttcn</w:t>
            </w:r>
          </w:p>
        </w:tc>
      </w:tr>
      <w:tr w:rsidR="00324DE3" w14:paraId="3F794B7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5E2E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F58" w14:textId="77777777"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324DE3" w14:paraId="24178B63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0986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30FA" w14:textId="77777777" w:rsidR="00324DE3" w:rsidRDefault="00324DE3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Adding Navigation model templates for 2012 GNSS scenarios (GPS, GLONASS, BEIDOU, GALILEO)</w:t>
            </w:r>
          </w:p>
        </w:tc>
      </w:tr>
      <w:tr w:rsidR="00324DE3" w14:paraId="278046B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2105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E4D" w14:textId="77777777" w:rsidR="00324DE3" w:rsidRPr="00795A32" w:rsidRDefault="00324DE3" w:rsidP="002C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LPP_Templates.ttcn</w:t>
            </w:r>
          </w:p>
        </w:tc>
      </w:tr>
      <w:tr w:rsidR="000A171A" w14:paraId="5A1FE4D2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7063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0ACC" w14:textId="77777777" w:rsidR="000A171A" w:rsidRDefault="005876BE" w:rsidP="000A171A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  <w:p w14:paraId="00B27ADB" w14:textId="1C547C28" w:rsidR="005876BE" w:rsidRDefault="005876BE" w:rsidP="000A171A">
            <w:pPr>
              <w:rPr>
                <w:rFonts w:ascii="Arial" w:hAnsi="Arial" w:cs="Arial"/>
                <w:highlight w:val="red"/>
              </w:rPr>
            </w:pPr>
            <w:r>
              <w:rPr>
                <w:rFonts w:ascii="Arial" w:hAnsi="Arial" w:cs="Arial"/>
                <w:highlight w:val="green"/>
              </w:rPr>
              <w:t>See proposed implementation below with corrected SV-IDs.</w:t>
            </w:r>
          </w:p>
        </w:tc>
      </w:tr>
    </w:tbl>
    <w:p w14:paraId="149A2E26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79E92F48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01C7E84D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6D27914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1FD8A05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6A4ACF9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468C870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cs_NavigationModel_Gps(GNSS_NavigationModel p_NavModel) :=</w:t>
      </w:r>
    </w:p>
    <w:p w14:paraId="1825D93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F0ABE2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5A2D368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//@sic R5s130618, R5-215711 (change in SV-IDs) sic@</w:t>
      </w:r>
    </w:p>
    <w:p w14:paraId="1391D5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cs_GNSS_NavModelSatelliteElement_Gps(3,  p_NavModel.gnss_SatelliteList[0]),</w:t>
      </w:r>
    </w:p>
    <w:p w14:paraId="5CC99D3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cs_GNSS_NavModelSatelliteElement_Gps(4, p_NavModel.gnss_SatelliteList[1]),</w:t>
      </w:r>
    </w:p>
    <w:p w14:paraId="3DA26F2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cs_GNSS_NavModelSatelliteElement_Gps(6, p_NavModel.gnss_SatelliteList[2]),</w:t>
      </w:r>
    </w:p>
    <w:p w14:paraId="1B8EE8E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cs_GNSS_NavModelSatelliteElement_Gps(17, p_NavModel.gnss_SatelliteList[3]),</w:t>
      </w:r>
    </w:p>
    <w:p w14:paraId="5489FFE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cs_GNSS_NavModelSatelliteElement_Gps(19, p_NavModel.gnss_SatelliteList[4]),</w:t>
      </w:r>
    </w:p>
    <w:p w14:paraId="4D2AD87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cs_GNSS_NavModelSatelliteElement_Gps(28, p_NavModel.gnss_SatelliteList[5])</w:t>
      </w:r>
    </w:p>
    <w:p w14:paraId="7FBE689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6BFB7F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44010DF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7780AB8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1E40E66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AD3FC9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18D503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54C473E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cs_NavigationModel_Glonass(GNSS_NavigationModel p_NavModel) :=</w:t>
      </w:r>
    </w:p>
    <w:p w14:paraId="6A5604F1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01086F37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3B9F466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//@sic R5-215711 (change in SV-IDs) sic@</w:t>
      </w:r>
    </w:p>
    <w:p w14:paraId="685CCAD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cs_GNSS_NavModelSatelliteElement_Glonass(3,  p_NavModel.gnss_SatelliteList[0]), //@sic R5s150345 sic@</w:t>
      </w:r>
    </w:p>
    <w:p w14:paraId="4ADD7A5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cs_GNSS_NavModelSatelliteElement_Glonass(4,  p_NavModel.gnss_SatelliteList[1]), //@sic R5s150345 sic@</w:t>
      </w:r>
    </w:p>
    <w:p w14:paraId="2DABEB5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cs_GNSS_NavModelSatelliteElement_Glonass(5,  p_NavModel.gnss_SatelliteList[2]), //@sic R5s150345 sic@</w:t>
      </w:r>
    </w:p>
    <w:p w14:paraId="37716E1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cs_GNSS_NavModelSatelliteElement_Glonass(10, p_NavModel.gnss_SatelliteList[3]),  //@sic R5s150345 sic@</w:t>
      </w:r>
    </w:p>
    <w:p w14:paraId="1598FBE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cs_GNSS_NavModelSatelliteElement_Glonass(18, p_NavModel.gnss_SatelliteList[4]), //@sic R5s150345 sic@</w:t>
      </w:r>
    </w:p>
    <w:p w14:paraId="2905032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cs_GNSS_NavModelSatelliteElement_Glonass(19, p_NavModel.gnss_SatelliteList[5])  //@sic R5s150345 sic@</w:t>
      </w:r>
    </w:p>
    <w:p w14:paraId="405672B1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F7AB862" w14:textId="77777777" w:rsidR="00324DE3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="00324DE3"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200576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5225CF0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F850E40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E806FA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cs_NavigationModel_Galileo(GNSS_NavigationModel p_NavModel) :=</w:t>
      </w:r>
    </w:p>
    <w:p w14:paraId="2047978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58C213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1BE3A77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//@sic R5-215711 (change in SV-IDs) sic@</w:t>
      </w:r>
    </w:p>
    <w:p w14:paraId="079BF0E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(3, p_NavModel.gnss_SatelliteList[0]), //@sic R5s170177 sic@</w:t>
      </w:r>
    </w:p>
    <w:p w14:paraId="04746BC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(5, p_NavModel.gnss_SatelliteList[1]),</w:t>
      </w:r>
    </w:p>
    <w:p w14:paraId="0157D08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(13, p_NavModel.gnss_SatelliteList[2]),</w:t>
      </w:r>
    </w:p>
    <w:p w14:paraId="20E7314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(15, p_NavModel.gnss_SatelliteList[3]),</w:t>
      </w:r>
    </w:p>
    <w:p w14:paraId="6059EB5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(21, p_NavModel.gnss_SatelliteList[4]),</w:t>
      </w:r>
    </w:p>
    <w:p w14:paraId="74A5AA8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(27, p_NavModel.gnss_SatelliteList[5])</w:t>
      </w:r>
    </w:p>
    <w:p w14:paraId="128BD74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CDCD2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07432FC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378C8F0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2657E00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cs_NavigationModel_Bds(GNSS_NavigationModel p_NavModel) :=</w:t>
      </w:r>
    </w:p>
    <w:p w14:paraId="143B2AC4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3CE4651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14:paraId="2106EC90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 := 0,</w:t>
      </w:r>
    </w:p>
    <w:p w14:paraId="21AE158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gnss_SatelliteList := {  //@sic R5-215711 (change in SV-IDs) sic@</w:t>
      </w:r>
    </w:p>
    <w:p w14:paraId="2E7D6F68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 (38, p_NavModel.gnss_SatelliteList[0]), //@sic R5s170177 sic@</w:t>
      </w:r>
    </w:p>
    <w:p w14:paraId="1D27B09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(40, p_NavModel.gnss_SatelliteList[1]),</w:t>
      </w:r>
    </w:p>
    <w:p w14:paraId="16AD5E9B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(42, p_NavModel.gnss_SatelliteList[2]),</w:t>
      </w:r>
    </w:p>
    <w:p w14:paraId="14130F1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(43, p_NavModel.gnss_SatelliteList[3]),</w:t>
      </w:r>
    </w:p>
    <w:p w14:paraId="3A35BFD7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(59, p_NavModel.gnss_SatelliteList[4]),</w:t>
      </w:r>
    </w:p>
    <w:p w14:paraId="3B0D6B94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(60, p_NavModel.gnss_SatelliteList[5])</w:t>
      </w:r>
    </w:p>
    <w:p w14:paraId="0CE4E9C1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4E8548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0006AFC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B14FD25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7F4045BC" w14:textId="77777777" w:rsidR="000B719E" w:rsidRPr="00324DE3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FC04092" w14:textId="77777777"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6D7A03DE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CF34BE3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14:paraId="1CB3479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4CD4225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716F4F51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42DA6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>template (value) GNSS_NavigationModel cs_NavigationModel_Gps(GNSS_NavigationModel p_NavModel) :=</w:t>
      </w:r>
    </w:p>
    <w:p w14:paraId="5DC069C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39A67CB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430A48C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//@sic R5s130618, R5-215711 (change in SV-IDs) sic@</w:t>
      </w:r>
    </w:p>
    <w:p w14:paraId="7C96AFC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cs_GNSS_NavModelSatelliteElement_Gps(3,  p_NavModel.gnss_SatelliteList[0]),</w:t>
      </w:r>
    </w:p>
    <w:p w14:paraId="3BE2CCB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cs_GNSS_NavModelSatelliteElement_Gps(4, p_NavModel.gnss_SatelliteList[1]),</w:t>
      </w:r>
    </w:p>
    <w:p w14:paraId="06D598A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cs_GNSS_NavModelSatelliteElement_Gps(6, p_NavModel.gnss_SatelliteList[2]),</w:t>
      </w:r>
    </w:p>
    <w:p w14:paraId="4B4EDDC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cs_GNSS_NavModelSatelliteElement_Gps(17, p_NavModel.gnss_SatelliteList[3]),</w:t>
      </w:r>
    </w:p>
    <w:p w14:paraId="2B9F906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cs_GNSS_NavModelSatelliteElement_Gps(19, p_NavModel.gnss_SatelliteList[4]),</w:t>
      </w:r>
    </w:p>
    <w:p w14:paraId="2372DF1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cs_GNSS_NavModelSatelliteElement_Gps(28, p_NavModel.gnss_SatelliteList[5])</w:t>
      </w:r>
    </w:p>
    <w:p w14:paraId="08E42C0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479B96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3CCA420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365363A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GNSS_NavigationModel cs_NavigationModel_Gps2012(GNSS_NavigationModel p_NavModel) :=</w:t>
      </w:r>
    </w:p>
    <w:p w14:paraId="3821D89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057F5FDE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nonBroadcastIndFlag := 0,</w:t>
      </w:r>
    </w:p>
    <w:p w14:paraId="028D8BE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gnss_SatelliteList := {  </w:t>
      </w:r>
    </w:p>
    <w:p w14:paraId="0B3D2F5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cs_GNSS_NavModelSatelliteElement_Gps(0,  p_NavModel.gnss_SatelliteList[0]),</w:t>
      </w:r>
    </w:p>
    <w:p w14:paraId="454D808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cs_GNSS_NavModelSatelliteElement_Gps(10, p_NavModel.gnss_SatelliteList[1]),</w:t>
      </w:r>
    </w:p>
    <w:p w14:paraId="4947E7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cs_GNSS_NavModelSatelliteElement_Gps(16, p_NavModel.gnss_SatelliteList[2]),</w:t>
      </w:r>
    </w:p>
    <w:p w14:paraId="668E42C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cs_GNSS_NavModelSatelliteElement_Gps(19, p_NavModel.gnss_SatelliteList[3]),</w:t>
      </w:r>
    </w:p>
    <w:p w14:paraId="7AA417E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cs_GNSS_NavModelSatelliteElement_Gps(22, p_NavModel.gnss_SatelliteList[4]),</w:t>
      </w:r>
    </w:p>
    <w:p w14:paraId="04366D7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cs_GNSS_NavModelSatelliteElement_Gps(27, p_NavModel.gnss_SatelliteList[5])</w:t>
      </w:r>
    </w:p>
    <w:p w14:paraId="3713031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>}</w:t>
      </w:r>
    </w:p>
    <w:p w14:paraId="6F6A6969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  <w:t xml:space="preserve">  };</w:t>
      </w:r>
    </w:p>
    <w:p w14:paraId="605ADC1A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18BAAE2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4CB71C47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27C4A60A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3E2283B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cs_NavigationModel_Glonass(GNSS_NavigationModel p_NavModel) :=</w:t>
      </w:r>
    </w:p>
    <w:p w14:paraId="4D247C5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0BC2120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2F3A983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//@sic R5-215711 (change in SV-IDs) sic@</w:t>
      </w:r>
    </w:p>
    <w:p w14:paraId="75EF6C7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cs_GNSS_NavModelSatelliteElement_Glonass(3,  p_NavModel.gnss_SatelliteList[0]), //@sic R5s150345 sic@</w:t>
      </w:r>
    </w:p>
    <w:p w14:paraId="7D2131A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cs_GNSS_NavModelSatelliteElement_Glonass(4,  p_NavModel.gnss_SatelliteList[1]), //@sic R5s150345 sic@</w:t>
      </w:r>
    </w:p>
    <w:p w14:paraId="7D7AA97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cs_GNSS_NavModelSatelliteElement_Glonass(5,  p_NavModel.gnss_SatelliteList[2]), //@sic R5s150345 sic@</w:t>
      </w:r>
    </w:p>
    <w:p w14:paraId="65C3ECF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cs_GNSS_NavModelSatelliteElement_Glonass(10, p_NavModel.gnss_SatelliteList[3]),  //@sic R5s150345 sic@</w:t>
      </w:r>
    </w:p>
    <w:p w14:paraId="28664BC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cs_GNSS_NavModelSatelliteElement_Glonass(18, p_NavModel.gnss_SatelliteList[4]), //@sic R5s150345 sic@</w:t>
      </w:r>
    </w:p>
    <w:p w14:paraId="77768DF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cs_GNSS_NavModelSatelliteElement_Glonass(19, p_NavModel.gnss_SatelliteList[5])  //@sic R5s150345 sic@</w:t>
      </w:r>
    </w:p>
    <w:p w14:paraId="1A30900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411190E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EFB0BBF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FFE7A2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GNSS_NavigationModel cs_NavigationModel_Glonass2012(GNSS_NavigationModel p_NavModel) :=</w:t>
      </w:r>
    </w:p>
    <w:p w14:paraId="10A1D76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2BD0859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nonBroadcastIndFlag := 0,</w:t>
      </w:r>
    </w:p>
    <w:p w14:paraId="79A10A0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gnss_SatelliteList := { //@sic R5-215711 (change in SV-IDs) sic@</w:t>
      </w:r>
    </w:p>
    <w:p w14:paraId="3209ABA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cs_GNSS_NavModelSatelliteElement_Glonass(2,  p_NavModel.gnss_SatelliteList[0]), //@sic R5s150345 sic@</w:t>
      </w:r>
    </w:p>
    <w:p w14:paraId="380AA65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cs_GNSS_NavModelSatelliteElement_Glonass(3,  p_NavModel.gnss_SatelliteList[1]), //@sic R5s150345 sic@</w:t>
      </w:r>
    </w:p>
    <w:p w14:paraId="0B9C49CD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cs_GNSS_NavModelSatelliteElement_Glonass(8,  p_NavModel.gnss_SatelliteList[2]), //@sic R5s150345 sic@</w:t>
      </w:r>
    </w:p>
    <w:p w14:paraId="05C7EA0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cs_GNSS_NavModelSatelliteElement_Glonass(9, p_NavModel.gnss_SatelliteList[3]),  //@sic R5s150345 sic@</w:t>
      </w:r>
    </w:p>
    <w:p w14:paraId="616AF7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cs_GNSS_NavModelSatelliteElement_Glonass(17, p_NavModel.gnss_SatelliteList[4]), //@sic R5s150345 sic@</w:t>
      </w:r>
    </w:p>
    <w:p w14:paraId="5FB314B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cs_GNSS_NavModelSatelliteElement_Glonass(19, p_NavModel.gnss_SatelliteList[5])  //@sic R5s150345 sic@</w:t>
      </w:r>
    </w:p>
    <w:p w14:paraId="742EF5B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894642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7FD26EA6" w14:textId="77777777" w:rsidR="00324DE3" w:rsidRPr="000B719E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</w:t>
      </w:r>
    </w:p>
    <w:p w14:paraId="46EBD1A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5FD63374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14:paraId="3780CFC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63B072B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de-DE" w:eastAsia="de-DE"/>
        </w:rPr>
      </w:pPr>
    </w:p>
    <w:p w14:paraId="032EAE41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30DFB52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cs_NavigationModel_Galileo(GNSS_NavigationModel p_NavModel) :=</w:t>
      </w:r>
    </w:p>
    <w:p w14:paraId="113656B8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6CA9936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nonBroadcastIndFlag := 0,</w:t>
      </w:r>
    </w:p>
    <w:p w14:paraId="4087D577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gnss_SatelliteList := {  //@sic R5-215711 (change in SV-IDs) sic@</w:t>
      </w:r>
    </w:p>
    <w:p w14:paraId="36151F5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cs_GNSS_NavModelSatelliteElement_Galileo (3, p_NavModel.gnss_SatelliteList[0]), //@sic R5s170177 sic@</w:t>
      </w:r>
    </w:p>
    <w:p w14:paraId="6360B9D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(5, p_NavModel.gnss_SatelliteList[1]),</w:t>
      </w:r>
    </w:p>
    <w:p w14:paraId="10C5D6B5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(13, p_NavModel.gnss_SatelliteList[2]),</w:t>
      </w:r>
    </w:p>
    <w:p w14:paraId="10CA855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(15, p_NavModel.gnss_SatelliteList[3]),</w:t>
      </w:r>
    </w:p>
    <w:p w14:paraId="44694AA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(21, p_NavModel.gnss_SatelliteList[4]),</w:t>
      </w:r>
    </w:p>
    <w:p w14:paraId="16625E96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cs_GNSS_NavModelSatelliteElement_Galileo (27, p_NavModel.gnss_SatelliteList[5])</w:t>
      </w:r>
    </w:p>
    <w:p w14:paraId="56D3598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51DD933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65222E80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6B5ECE7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GNSS_NavigationModel cs_NavigationModel_Galileo2012(GNSS_NavigationModel p_NavModel) :=</w:t>
      </w:r>
    </w:p>
    <w:p w14:paraId="2F22E57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68CA28BF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nonBroadcastIndFlag := 0,</w:t>
      </w:r>
    </w:p>
    <w:p w14:paraId="2E8A26C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gnss_SatelliteList := {</w:t>
      </w:r>
    </w:p>
    <w:p w14:paraId="04FDFEF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(4, p_NavModel.gnss_SatelliteList[0]), //@sic R5s170177 sic@</w:t>
      </w:r>
    </w:p>
    <w:p w14:paraId="1F2A90A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(9, p_NavModel.gnss_SatelliteList[1]),</w:t>
      </w:r>
    </w:p>
    <w:p w14:paraId="3EFB8752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(10, p_NavModel.gnss_SatelliteList[2]),</w:t>
      </w:r>
    </w:p>
    <w:p w14:paraId="528320EA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(17, p_NavModel.gnss_SatelliteList[3]),</w:t>
      </w:r>
    </w:p>
    <w:p w14:paraId="0B929FD5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(18, p_NavModel.gnss_SatelliteList[4]),</w:t>
      </w:r>
    </w:p>
    <w:p w14:paraId="130A544C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cs_GNSS_NavModelSatelliteElement_Galileo (19, p_NavModel.gnss_SatelliteList[5])</w:t>
      </w:r>
    </w:p>
    <w:p w14:paraId="0E5097A4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}</w:t>
      </w:r>
    </w:p>
    <w:p w14:paraId="44D6329D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};</w:t>
      </w:r>
    </w:p>
    <w:p w14:paraId="6860882D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5A5509B4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0B6212B0" w14:textId="77777777" w:rsidR="00324DE3" w:rsidRPr="00D93DBA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D93DBA">
        <w:rPr>
          <w:rFonts w:ascii="Courier New" w:hAnsi="Courier New" w:cs="Courier New"/>
          <w:b/>
          <w:sz w:val="16"/>
          <w:szCs w:val="16"/>
          <w:lang w:val="en-US" w:eastAsia="de-DE"/>
        </w:rPr>
        <w:t>&lt;&lt;SKIPPED CODE&gt;&gt;</w:t>
      </w:r>
    </w:p>
    <w:p w14:paraId="4C73AAAD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>
        <w:rPr>
          <w:rFonts w:ascii="Courier New" w:hAnsi="Courier New" w:cs="Courier New"/>
          <w:b/>
          <w:sz w:val="16"/>
          <w:szCs w:val="16"/>
          <w:lang w:val="de-DE" w:eastAsia="de-DE"/>
        </w:rPr>
        <w:t>&lt;&lt;SKIPPED CODE&gt;&gt;</w:t>
      </w:r>
    </w:p>
    <w:p w14:paraId="0C67864B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</w:p>
    <w:p w14:paraId="7A979DB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template (value) GNSS_NavigationModel cs_NavigationModel_Bds(GNSS_NavigationModel p_NavModel) :=</w:t>
      </w:r>
    </w:p>
    <w:p w14:paraId="258B929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 /* @status    APPROVED (POS) */</w:t>
      </w:r>
    </w:p>
    <w:p w14:paraId="7682609F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/* @sic R5-145098 sic@ */</w:t>
      </w:r>
    </w:p>
    <w:p w14:paraId="02C1AA74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>nonBroadcastIndFlag := 0,</w:t>
      </w:r>
    </w:p>
    <w:p w14:paraId="5AB4CCD3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gnss_SatelliteList := {  //@sic R5-215711 (change in SV-IDs) sic@</w:t>
      </w:r>
    </w:p>
    <w:p w14:paraId="6522ACB2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de-DE" w:eastAsia="de-DE"/>
        </w:rPr>
        <w:t xml:space="preserve">      </w:t>
      </w: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>cs_GNSS_NavModelSatelliteElement_Bds (38, p_NavModel.gnss_SatelliteList[0]), //@sic R5s170177 sic@</w:t>
      </w:r>
    </w:p>
    <w:p w14:paraId="7E4804A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(40, p_NavModel.gnss_SatelliteList[1]),</w:t>
      </w:r>
    </w:p>
    <w:p w14:paraId="2BE83CC9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(42, p_NavModel.gnss_SatelliteList[2]),</w:t>
      </w:r>
    </w:p>
    <w:p w14:paraId="0770C011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(43, p_NavModel.gnss_SatelliteList[3]),</w:t>
      </w:r>
    </w:p>
    <w:p w14:paraId="0B8505E0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(59, p_NavModel.gnss_SatelliteList[4]),</w:t>
      </w:r>
    </w:p>
    <w:p w14:paraId="093F109C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cs_GNSS_NavModelSatelliteElement_Bds (60, p_NavModel.gnss_SatelliteList[5])</w:t>
      </w:r>
    </w:p>
    <w:p w14:paraId="536CE6E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3E3B2B2" w14:textId="77777777" w:rsid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214B0AAB" w14:textId="77777777" w:rsidR="000B719E" w:rsidRDefault="000B719E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</w:p>
    <w:p w14:paraId="56E4F7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template (value) GNSS_NavigationModel cs_NavigationModel_Bds2012(GNSS_NavigationModel p_NavModel) :=</w:t>
      </w:r>
    </w:p>
    <w:p w14:paraId="2904FC60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{ /* @status    APPROVED (POS) */</w:t>
      </w:r>
    </w:p>
    <w:p w14:paraId="3F52BFB9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/* @sic R5-145098 sic@ */</w:t>
      </w:r>
    </w:p>
    <w:p w14:paraId="6491F5AB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nonBroadcastIndFlag := 0,</w:t>
      </w:r>
    </w:p>
    <w:p w14:paraId="4E8A9CAD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gnss_SatelliteList := {</w:t>
      </w:r>
    </w:p>
    <w:p w14:paraId="36A986D8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(0, p_NavModel.gnss_SatelliteList[0]), //@sic R5s170177 sic@</w:t>
      </w:r>
    </w:p>
    <w:p w14:paraId="20A6D8D3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(1, p_NavModel.gnss_SatelliteList[1]),</w:t>
      </w:r>
    </w:p>
    <w:p w14:paraId="3BD8CDA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(6, p_NavModel.gnss_SatelliteList[2]),</w:t>
      </w:r>
    </w:p>
    <w:p w14:paraId="07563F9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(17, p_NavModel.gnss_SatelliteList[3]),</w:t>
      </w:r>
    </w:p>
    <w:p w14:paraId="12D20EA6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(20, p_NavModel.gnss_SatelliteList[4]),</w:t>
      </w:r>
    </w:p>
    <w:p w14:paraId="1F88AFC7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cs_GNSS_NavModelSatelliteElement_Bds (26, p_NavModel.gnss_SatelliteList[5])</w:t>
      </w:r>
    </w:p>
    <w:p w14:paraId="59CC24FB" w14:textId="77777777" w:rsidR="000B719E" w:rsidRPr="000B719E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7B39A29" w14:textId="77777777" w:rsidR="000B719E" w:rsidRPr="00324DE3" w:rsidRDefault="000B719E" w:rsidP="000B719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0B719E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};</w:t>
      </w:r>
    </w:p>
    <w:p w14:paraId="102DDCBB" w14:textId="77777777" w:rsidR="00324DE3" w:rsidRPr="00324DE3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24DE3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</w:p>
    <w:p w14:paraId="4A79B080" w14:textId="77777777" w:rsidR="00324DE3" w:rsidRPr="009C1B82" w:rsidRDefault="00324DE3" w:rsidP="00324DE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C1B82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B6FAA36" w14:textId="77777777" w:rsidR="00037457" w:rsidRDefault="00037457" w:rsidP="00037457">
      <w:bookmarkStart w:id="10" w:name="_Toc83298143"/>
    </w:p>
    <w:p w14:paraId="6E3B2E31" w14:textId="7BDC3F27" w:rsidR="00037457" w:rsidRDefault="00037457" w:rsidP="00037457">
      <w:r w:rsidRPr="00037457">
        <w:rPr>
          <w:highlight w:val="green"/>
        </w:rPr>
        <w:t>MCC160 proposed implementation:</w:t>
      </w:r>
    </w:p>
    <w:p w14:paraId="215B5DFE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template (value) GNSS_NavigationModel cs_NavigationModel_Gps2012(GNSS_NavigationModel p_NavModel) := // @sic R5-217256, R5s217257 sic@</w:t>
      </w:r>
    </w:p>
    <w:p w14:paraId="49319C42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{ </w:t>
      </w:r>
    </w:p>
    <w:p w14:paraId="0F4478A8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nonBroadcastIndFlag := 0,</w:t>
      </w:r>
    </w:p>
    <w:p w14:paraId="50D56EFE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gnss_SatelliteList := {  </w:t>
      </w:r>
    </w:p>
    <w:p w14:paraId="270FD553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cs_GNSS_NavModelSatelliteElement_Gps(</w:t>
      </w:r>
      <w:r w:rsidRPr="009515B3">
        <w:rPr>
          <w:rFonts w:ascii="Consolas" w:hAnsi="Consolas"/>
          <w:sz w:val="18"/>
          <w:szCs w:val="18"/>
          <w:highlight w:val="green"/>
        </w:rPr>
        <w:t>1</w:t>
      </w:r>
      <w:r w:rsidRPr="00037457">
        <w:rPr>
          <w:rFonts w:ascii="Consolas" w:hAnsi="Consolas"/>
          <w:sz w:val="18"/>
          <w:szCs w:val="18"/>
        </w:rPr>
        <w:t>,  p_NavModel.gnss_SatelliteList[0]),</w:t>
      </w:r>
    </w:p>
    <w:p w14:paraId="25779CD5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cs_GNSS_NavModelSatelliteElement_Gps(</w:t>
      </w:r>
      <w:r w:rsidRPr="009515B3">
        <w:rPr>
          <w:rFonts w:ascii="Consolas" w:hAnsi="Consolas"/>
          <w:sz w:val="18"/>
          <w:szCs w:val="18"/>
          <w:highlight w:val="green"/>
        </w:rPr>
        <w:t>11</w:t>
      </w:r>
      <w:r w:rsidRPr="00037457">
        <w:rPr>
          <w:rFonts w:ascii="Consolas" w:hAnsi="Consolas"/>
          <w:sz w:val="18"/>
          <w:szCs w:val="18"/>
        </w:rPr>
        <w:t>, p_NavModel.gnss_SatelliteList[1]),</w:t>
      </w:r>
    </w:p>
    <w:p w14:paraId="78C85C62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cs_GNSS_NavModelSatelliteElement_Gps(</w:t>
      </w:r>
      <w:r w:rsidRPr="009515B3">
        <w:rPr>
          <w:rFonts w:ascii="Consolas" w:hAnsi="Consolas"/>
          <w:sz w:val="18"/>
          <w:szCs w:val="18"/>
          <w:highlight w:val="green"/>
        </w:rPr>
        <w:t>17</w:t>
      </w:r>
      <w:r w:rsidRPr="00037457">
        <w:rPr>
          <w:rFonts w:ascii="Consolas" w:hAnsi="Consolas"/>
          <w:sz w:val="18"/>
          <w:szCs w:val="18"/>
        </w:rPr>
        <w:t>, p_NavModel.gnss_SatelliteList[2]),</w:t>
      </w:r>
    </w:p>
    <w:p w14:paraId="398D26F8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cs_GNSS_NavModelSatelliteElement_Gps(</w:t>
      </w:r>
      <w:r w:rsidRPr="009515B3">
        <w:rPr>
          <w:rFonts w:ascii="Consolas" w:hAnsi="Consolas"/>
          <w:sz w:val="18"/>
          <w:szCs w:val="18"/>
          <w:highlight w:val="green"/>
        </w:rPr>
        <w:t>20</w:t>
      </w:r>
      <w:r w:rsidRPr="00037457">
        <w:rPr>
          <w:rFonts w:ascii="Consolas" w:hAnsi="Consolas"/>
          <w:sz w:val="18"/>
          <w:szCs w:val="18"/>
        </w:rPr>
        <w:t>, p_NavModel.gnss_SatelliteList[3]),</w:t>
      </w:r>
    </w:p>
    <w:p w14:paraId="771CCC3C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cs_GNSS_NavModelSatelliteElement_Gps(</w:t>
      </w:r>
      <w:r w:rsidRPr="009515B3">
        <w:rPr>
          <w:rFonts w:ascii="Consolas" w:hAnsi="Consolas"/>
          <w:sz w:val="18"/>
          <w:szCs w:val="18"/>
          <w:highlight w:val="green"/>
        </w:rPr>
        <w:t>23,</w:t>
      </w:r>
      <w:r w:rsidRPr="00037457">
        <w:rPr>
          <w:rFonts w:ascii="Consolas" w:hAnsi="Consolas"/>
          <w:sz w:val="18"/>
          <w:szCs w:val="18"/>
        </w:rPr>
        <w:t xml:space="preserve"> p_NavModel.gnss_SatelliteList[4]),</w:t>
      </w:r>
    </w:p>
    <w:p w14:paraId="26D41954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  cs_GNSS_NavModelSatelliteElement_Gps</w:t>
      </w:r>
      <w:r w:rsidRPr="009515B3">
        <w:rPr>
          <w:rFonts w:ascii="Consolas" w:hAnsi="Consolas"/>
          <w:sz w:val="18"/>
          <w:szCs w:val="18"/>
          <w:highlight w:val="green"/>
        </w:rPr>
        <w:t>(28</w:t>
      </w:r>
      <w:r w:rsidRPr="00037457">
        <w:rPr>
          <w:rFonts w:ascii="Consolas" w:hAnsi="Consolas"/>
          <w:sz w:val="18"/>
          <w:szCs w:val="18"/>
        </w:rPr>
        <w:t>, p_NavModel.gnss_SatelliteList[5])</w:t>
      </w:r>
    </w:p>
    <w:p w14:paraId="31DC64FD" w14:textId="77777777" w:rsidR="00037457" w:rsidRP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t xml:space="preserve">    }</w:t>
      </w:r>
    </w:p>
    <w:p w14:paraId="65A9642D" w14:textId="6936CD76" w:rsidR="00037457" w:rsidRDefault="00037457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037457">
        <w:rPr>
          <w:rFonts w:ascii="Consolas" w:hAnsi="Consolas"/>
          <w:sz w:val="18"/>
          <w:szCs w:val="18"/>
        </w:rPr>
        <w:lastRenderedPageBreak/>
        <w:t xml:space="preserve">  };</w:t>
      </w:r>
    </w:p>
    <w:p w14:paraId="76751B54" w14:textId="05A66233" w:rsid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</w:p>
    <w:p w14:paraId="67A93267" w14:textId="77777777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template (value) GNSS_NavigationModel cs_NavigationModel_Glonass2012(GNSS_NavigationModel p_NavModel) := // @sic R5-217256, R5s217257 sic@</w:t>
      </w:r>
    </w:p>
    <w:p w14:paraId="60FF890F" w14:textId="77777777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{ </w:t>
      </w:r>
    </w:p>
    <w:p w14:paraId="4639F704" w14:textId="77777777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nonBroadcastIndFlag := 0,</w:t>
      </w:r>
    </w:p>
    <w:p w14:paraId="38C623E1" w14:textId="77777777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gnss_SatelliteList := { </w:t>
      </w:r>
    </w:p>
    <w:p w14:paraId="245B36E5" w14:textId="02807138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3</w:t>
      </w:r>
      <w:r w:rsidRPr="007B2418">
        <w:rPr>
          <w:rFonts w:ascii="Consolas" w:hAnsi="Consolas"/>
          <w:sz w:val="18"/>
          <w:szCs w:val="18"/>
        </w:rPr>
        <w:t xml:space="preserve">,  p_NavModel.gnss_SatelliteList[0]), </w:t>
      </w:r>
    </w:p>
    <w:p w14:paraId="5A55C5F5" w14:textId="148424BF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4</w:t>
      </w:r>
      <w:r w:rsidRPr="007B2418">
        <w:rPr>
          <w:rFonts w:ascii="Consolas" w:hAnsi="Consolas"/>
          <w:sz w:val="18"/>
          <w:szCs w:val="18"/>
        </w:rPr>
        <w:t xml:space="preserve">,  p_NavModel.gnss_SatelliteList[1]), </w:t>
      </w:r>
    </w:p>
    <w:p w14:paraId="27982EE2" w14:textId="2C827E18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9</w:t>
      </w:r>
      <w:r w:rsidRPr="007B2418">
        <w:rPr>
          <w:rFonts w:ascii="Consolas" w:hAnsi="Consolas"/>
          <w:sz w:val="18"/>
          <w:szCs w:val="18"/>
        </w:rPr>
        <w:t xml:space="preserve">,  p_NavModel.gnss_SatelliteList[2]), </w:t>
      </w:r>
    </w:p>
    <w:p w14:paraId="144B56A4" w14:textId="252C2CDF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10</w:t>
      </w:r>
      <w:r w:rsidRPr="007B2418">
        <w:rPr>
          <w:rFonts w:ascii="Consolas" w:hAnsi="Consolas"/>
          <w:sz w:val="18"/>
          <w:szCs w:val="18"/>
        </w:rPr>
        <w:t xml:space="preserve">, p_NavModel.gnss_SatelliteList[3]),  </w:t>
      </w:r>
    </w:p>
    <w:p w14:paraId="29479072" w14:textId="2AC22BCC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18</w:t>
      </w:r>
      <w:r w:rsidRPr="007B2418">
        <w:rPr>
          <w:rFonts w:ascii="Consolas" w:hAnsi="Consolas"/>
          <w:sz w:val="18"/>
          <w:szCs w:val="18"/>
        </w:rPr>
        <w:t xml:space="preserve">, p_NavModel.gnss_SatelliteList[4]), </w:t>
      </w:r>
    </w:p>
    <w:p w14:paraId="397D281A" w14:textId="76170134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  cs_GNSS_NavModelSatelliteElement_Glonass(</w:t>
      </w:r>
      <w:r w:rsidRPr="00403240">
        <w:rPr>
          <w:rFonts w:ascii="Consolas" w:hAnsi="Consolas"/>
          <w:sz w:val="18"/>
          <w:szCs w:val="18"/>
          <w:highlight w:val="green"/>
        </w:rPr>
        <w:t>20</w:t>
      </w:r>
      <w:r w:rsidRPr="007B2418">
        <w:rPr>
          <w:rFonts w:ascii="Consolas" w:hAnsi="Consolas"/>
          <w:sz w:val="18"/>
          <w:szCs w:val="18"/>
        </w:rPr>
        <w:t xml:space="preserve">, p_NavModel.gnss_SatelliteList[5])  </w:t>
      </w:r>
    </w:p>
    <w:p w14:paraId="11783A40" w14:textId="77777777" w:rsidR="007B2418" w:rsidRP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  }</w:t>
      </w:r>
    </w:p>
    <w:p w14:paraId="5B11FB98" w14:textId="4E7D48CA" w:rsidR="007B2418" w:rsidRDefault="007B241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7B2418">
        <w:rPr>
          <w:rFonts w:ascii="Consolas" w:hAnsi="Consolas"/>
          <w:sz w:val="18"/>
          <w:szCs w:val="18"/>
        </w:rPr>
        <w:t xml:space="preserve">  };</w:t>
      </w:r>
    </w:p>
    <w:p w14:paraId="375E4BDE" w14:textId="37915F5D" w:rsid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</w:p>
    <w:p w14:paraId="416BF60C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template (value) GNSS_NavigationModel cs_NavigationModel_Galileo2012(GNSS_NavigationModel p_NavModel) := // @sic R5-217256, R5s217257 sic@</w:t>
      </w:r>
    </w:p>
    <w:p w14:paraId="65CB0ADE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{ </w:t>
      </w:r>
    </w:p>
    <w:p w14:paraId="396CCD13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nonBroadcastIndFlag := 0,</w:t>
      </w:r>
    </w:p>
    <w:p w14:paraId="1E04375C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gnss_SatelliteList := {  </w:t>
      </w:r>
    </w:p>
    <w:p w14:paraId="22CC75A7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5</w:t>
      </w:r>
      <w:r w:rsidRPr="00BF70CE">
        <w:rPr>
          <w:rFonts w:ascii="Consolas" w:hAnsi="Consolas"/>
          <w:sz w:val="18"/>
          <w:szCs w:val="18"/>
        </w:rPr>
        <w:t xml:space="preserve">, p_NavModel.gnss_SatelliteList[0]), </w:t>
      </w:r>
    </w:p>
    <w:p w14:paraId="18CA481C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10</w:t>
      </w:r>
      <w:r w:rsidRPr="00BF70CE">
        <w:rPr>
          <w:rFonts w:ascii="Consolas" w:hAnsi="Consolas"/>
          <w:sz w:val="18"/>
          <w:szCs w:val="18"/>
        </w:rPr>
        <w:t>, p_NavModel.gnss_SatelliteList[1]),</w:t>
      </w:r>
    </w:p>
    <w:p w14:paraId="233D15BE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11</w:t>
      </w:r>
      <w:r w:rsidRPr="00BF70CE">
        <w:rPr>
          <w:rFonts w:ascii="Consolas" w:hAnsi="Consolas"/>
          <w:sz w:val="18"/>
          <w:szCs w:val="18"/>
        </w:rPr>
        <w:t>, p_NavModel.gnss_SatelliteList[2]),</w:t>
      </w:r>
    </w:p>
    <w:p w14:paraId="7977DD02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18</w:t>
      </w:r>
      <w:r w:rsidRPr="00BF70CE">
        <w:rPr>
          <w:rFonts w:ascii="Consolas" w:hAnsi="Consolas"/>
          <w:sz w:val="18"/>
          <w:szCs w:val="18"/>
        </w:rPr>
        <w:t>, p_NavModel.gnss_SatelliteList[3]),</w:t>
      </w:r>
    </w:p>
    <w:p w14:paraId="06667E68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19</w:t>
      </w:r>
      <w:r w:rsidRPr="00BF70CE">
        <w:rPr>
          <w:rFonts w:ascii="Consolas" w:hAnsi="Consolas"/>
          <w:sz w:val="18"/>
          <w:szCs w:val="18"/>
        </w:rPr>
        <w:t>, p_NavModel.gnss_SatelliteList[4]),</w:t>
      </w:r>
    </w:p>
    <w:p w14:paraId="250C05D1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  cs_GNSS_NavModelSatelliteElement_Galileo (</w:t>
      </w:r>
      <w:r w:rsidRPr="00BF70CE">
        <w:rPr>
          <w:rFonts w:ascii="Consolas" w:hAnsi="Consolas"/>
          <w:sz w:val="18"/>
          <w:szCs w:val="18"/>
          <w:highlight w:val="green"/>
        </w:rPr>
        <w:t>20</w:t>
      </w:r>
      <w:r w:rsidRPr="00BF70CE">
        <w:rPr>
          <w:rFonts w:ascii="Consolas" w:hAnsi="Consolas"/>
          <w:sz w:val="18"/>
          <w:szCs w:val="18"/>
        </w:rPr>
        <w:t>, p_NavModel.gnss_SatelliteList[5])</w:t>
      </w:r>
    </w:p>
    <w:p w14:paraId="5947F8F1" w14:textId="77777777" w:rsidR="00BF70CE" w:rsidRP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  }</w:t>
      </w:r>
    </w:p>
    <w:p w14:paraId="5F0432D9" w14:textId="14F520C4" w:rsidR="00BF70CE" w:rsidRDefault="00BF70CE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BF70CE">
        <w:rPr>
          <w:rFonts w:ascii="Consolas" w:hAnsi="Consolas"/>
          <w:sz w:val="18"/>
          <w:szCs w:val="18"/>
        </w:rPr>
        <w:t xml:space="preserve">  };</w:t>
      </w:r>
    </w:p>
    <w:p w14:paraId="1AF6BC80" w14:textId="06AA2972" w:rsid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</w:p>
    <w:p w14:paraId="3E394263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template (value) GNSS_NavigationModel cs_NavigationModel_Bds2012(GNSS_NavigationModel p_NavModel) := // @sic R5-217256, R5s217257 sic@</w:t>
      </w:r>
    </w:p>
    <w:p w14:paraId="35B4B08C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{ </w:t>
      </w:r>
    </w:p>
    <w:p w14:paraId="6FE5C9DE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nonBroadcastIndFlag := 0,</w:t>
      </w:r>
    </w:p>
    <w:p w14:paraId="5D7E2FC6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gnss_SatelliteList := {  </w:t>
      </w:r>
    </w:p>
    <w:p w14:paraId="4CFBAEF2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1</w:t>
      </w:r>
      <w:r w:rsidRPr="00EA35B8">
        <w:rPr>
          <w:rFonts w:ascii="Consolas" w:hAnsi="Consolas"/>
          <w:sz w:val="18"/>
          <w:szCs w:val="18"/>
        </w:rPr>
        <w:t xml:space="preserve">, p_NavModel.gnss_SatelliteList[0]), </w:t>
      </w:r>
    </w:p>
    <w:p w14:paraId="6E7368F5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2</w:t>
      </w:r>
      <w:r w:rsidRPr="00EA35B8">
        <w:rPr>
          <w:rFonts w:ascii="Consolas" w:hAnsi="Consolas"/>
          <w:sz w:val="18"/>
          <w:szCs w:val="18"/>
        </w:rPr>
        <w:t>, p_NavModel.gnss_SatelliteList[1]),</w:t>
      </w:r>
    </w:p>
    <w:p w14:paraId="5C8E602F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7</w:t>
      </w:r>
      <w:r w:rsidRPr="00EA35B8">
        <w:rPr>
          <w:rFonts w:ascii="Consolas" w:hAnsi="Consolas"/>
          <w:sz w:val="18"/>
          <w:szCs w:val="18"/>
        </w:rPr>
        <w:t>, p_NavModel.gnss_SatelliteList[2]),</w:t>
      </w:r>
    </w:p>
    <w:p w14:paraId="5D0CDB8A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18</w:t>
      </w:r>
      <w:r w:rsidRPr="00EA35B8">
        <w:rPr>
          <w:rFonts w:ascii="Consolas" w:hAnsi="Consolas"/>
          <w:sz w:val="18"/>
          <w:szCs w:val="18"/>
        </w:rPr>
        <w:t>, p_NavModel.gnss_SatelliteList[3]),</w:t>
      </w:r>
    </w:p>
    <w:p w14:paraId="514F2F9F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21</w:t>
      </w:r>
      <w:r w:rsidRPr="00EA35B8">
        <w:rPr>
          <w:rFonts w:ascii="Consolas" w:hAnsi="Consolas"/>
          <w:sz w:val="18"/>
          <w:szCs w:val="18"/>
        </w:rPr>
        <w:t>, p_NavModel.gnss_SatelliteList[4]),</w:t>
      </w:r>
    </w:p>
    <w:p w14:paraId="65E2D594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  cs_GNSS_NavModelSatelliteElement_Bds (</w:t>
      </w:r>
      <w:r w:rsidRPr="00EA35B8">
        <w:rPr>
          <w:rFonts w:ascii="Consolas" w:hAnsi="Consolas"/>
          <w:sz w:val="18"/>
          <w:szCs w:val="18"/>
          <w:highlight w:val="green"/>
        </w:rPr>
        <w:t>27</w:t>
      </w:r>
      <w:r w:rsidRPr="00EA35B8">
        <w:rPr>
          <w:rFonts w:ascii="Consolas" w:hAnsi="Consolas"/>
          <w:sz w:val="18"/>
          <w:szCs w:val="18"/>
        </w:rPr>
        <w:t>, p_NavModel.gnss_SatelliteList[5])</w:t>
      </w:r>
    </w:p>
    <w:p w14:paraId="4A288168" w14:textId="77777777" w:rsidR="00EA35B8" w:rsidRPr="00EA35B8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  }</w:t>
      </w:r>
    </w:p>
    <w:p w14:paraId="4904B951" w14:textId="0EF9492D" w:rsidR="00EA35B8" w:rsidRPr="00037457" w:rsidRDefault="00EA35B8" w:rsidP="00EA35B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hAnsi="Consolas"/>
          <w:sz w:val="18"/>
          <w:szCs w:val="18"/>
        </w:rPr>
      </w:pPr>
      <w:r w:rsidRPr="00EA35B8">
        <w:rPr>
          <w:rFonts w:ascii="Consolas" w:hAnsi="Consolas"/>
          <w:sz w:val="18"/>
          <w:szCs w:val="18"/>
        </w:rPr>
        <w:t xml:space="preserve">  };</w:t>
      </w:r>
    </w:p>
    <w:p w14:paraId="23A27F61" w14:textId="7EBE7CFB" w:rsidR="00EA35B8" w:rsidRDefault="00EA35B8" w:rsidP="00037457"/>
    <w:p w14:paraId="51D2802E" w14:textId="77777777" w:rsidR="00037457" w:rsidRDefault="00037457" w:rsidP="00324DE3">
      <w:pPr>
        <w:pStyle w:val="Heading2"/>
      </w:pPr>
    </w:p>
    <w:p w14:paraId="3974EBAD" w14:textId="4FB0EF20" w:rsidR="00324DE3" w:rsidRPr="009D0706" w:rsidRDefault="00324DE3" w:rsidP="00324DE3">
      <w:pPr>
        <w:pStyle w:val="Heading2"/>
      </w:pPr>
      <w:r>
        <w:t>Correction to</w:t>
      </w:r>
      <w:r w:rsidR="003119E9">
        <w:t xml:space="preserve"> </w:t>
      </w:r>
      <w:r w:rsidRPr="00324DE3">
        <w:t>f_POS_SelectTemplate_GenericAssistDataElement_GPS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24DE3" w14:paraId="6DCE1B08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2922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CA8" w14:textId="77777777" w:rsidR="00324DE3" w:rsidRPr="00324DE3" w:rsidRDefault="00324DE3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24DE3">
              <w:rPr>
                <w:rFonts w:ascii="Arial" w:hAnsi="Arial" w:cs="Arial"/>
              </w:rPr>
              <w:t>f_POS_SelectTemplate_GenericAssistDataElement_GPS</w:t>
            </w:r>
          </w:p>
        </w:tc>
      </w:tr>
      <w:tr w:rsidR="00324DE3" w14:paraId="58CF6866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E171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764F" w14:textId="77777777" w:rsidR="00324DE3" w:rsidRPr="002B0BE5" w:rsidRDefault="00324DE3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324DE3" w14:paraId="1E995D1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F7A2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CEE1" w14:textId="77777777" w:rsidR="00324DE3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24DE3" w14:paraId="4958052E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FC8A" w14:textId="77777777" w:rsidR="00324DE3" w:rsidRDefault="00324DE3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B62" w14:textId="77777777" w:rsidR="00324DE3" w:rsidRPr="00795A32" w:rsidRDefault="00324DE3" w:rsidP="002C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0A171A" w14:paraId="2F140A2B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82D0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5A2C" w14:textId="77777777" w:rsidR="000E52BD" w:rsidRDefault="000E52BD" w:rsidP="000E52BD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  <w:p w14:paraId="2A663BE2" w14:textId="4ECB312D" w:rsidR="000A171A" w:rsidRDefault="000A171A" w:rsidP="000A171A">
            <w:pPr>
              <w:rPr>
                <w:rFonts w:ascii="Arial" w:hAnsi="Arial" w:cs="Arial"/>
                <w:highlight w:val="red"/>
              </w:rPr>
            </w:pPr>
          </w:p>
        </w:tc>
      </w:tr>
    </w:tbl>
    <w:p w14:paraId="2ED6EEE3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06973716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</w:p>
    <w:p w14:paraId="7228F871" w14:textId="77777777" w:rsidR="00324DE3" w:rsidRDefault="00324DE3" w:rsidP="00324DE3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28D002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4F06A21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A-GPS</w:t>
      </w:r>
    </w:p>
    <w:p w14:paraId="4C864A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56DEC59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3B4F37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691D91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2E56C7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52260D8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f_POS_SelectTemplate_GenericAssistDataElement_GPS(GNSS_GenericAssistData p_RetrievedGenericAssistData,</w:t>
      </w:r>
    </w:p>
    <w:p w14:paraId="18E0FD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0A6470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A43E7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2A18ECB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cs_GNSS_ID_Gps); //Indicates the position of the GPS data in the retrieved data</w:t>
      </w:r>
    </w:p>
    <w:p w14:paraId="193E064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B842E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{//GPS element was not found in the list</w:t>
      </w:r>
    </w:p>
    <w:p w14:paraId="18FCD5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GPS support. If GPS assistance data is not there, it is a FatalError</w:t>
      </w:r>
    </w:p>
    <w:p w14:paraId="3695F21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17587F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04ED00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13424A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v_GenericAssistDataElement := cs_GNSS_GenericAssistDataElement(cs_GNSS_ID_Gps,</w:t>
      </w:r>
    </w:p>
    <w:p w14:paraId="713E27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-,</w:t>
      </w:r>
    </w:p>
    <w:p w14:paraId="788983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cs_NavigationModel_Gps(p_RetrievedGenericAssistData[i].gnss_NavigationModel),</w:t>
      </w:r>
    </w:p>
    <w:p w14:paraId="4E76FC5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5BC9B7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fl_Build_cs_GNSS_AcquisitionAssistList(tsc_IntList_3_4_6_17_19_28, // @sic R5-215711 sic@</w:t>
      </w:r>
    </w:p>
    <w:p w14:paraId="6FA4B44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1CA469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6A73E4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7B1C8A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10EAB8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fl_Build_cs_GNSS_AuxiliaryInformation(tsc_IntList_3_4_6_17_19_28, // @sic R5-215711 sic@</w:t>
      </w:r>
    </w:p>
    <w:p w14:paraId="17C1451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p_RetrievedGenericAssistData[i].gnss_AuxiliaryInformation));</w:t>
      </w:r>
    </w:p>
    <w:p w14:paraId="6C84D71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3F3CE66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1E609F5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pc_A_GLONASS) {// UTC-Model provided only if GLONASS and at least one other GNSS supported by the UE.</w:t>
      </w:r>
    </w:p>
    <w:p w14:paraId="7BCCB75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v_GenericAssistDataElement.gnss_UTC_Model := omit;</w:t>
      </w:r>
    </w:p>
    <w:p w14:paraId="77A2B1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78A7D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{ // UE does not supports multiple GPS signals -&gt; Do not include Auxiliary Information (37.571-2, Table 5.4.1.1-1)</w:t>
      </w:r>
    </w:p>
    <w:p w14:paraId="56F7B4B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v_GenericAssistDataElement.gnss_AuxiliaryInformation := omit;</w:t>
      </w:r>
    </w:p>
    <w:p w14:paraId="77DDCF1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35D84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05A4E4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21D187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7E3FAA3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71469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73ADBD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6B41916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4D74A1F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0E776B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65C8DF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77BF15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78A9728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79B450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AB459B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3E192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6FC1D35E" w14:textId="77777777" w:rsidR="00324DE3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79D6AA8A" w14:textId="77777777" w:rsidR="00324DE3" w:rsidRPr="00324DE3" w:rsidRDefault="00324DE3" w:rsidP="00324DE3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3B5977D4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7256D80E" w14:textId="77777777" w:rsidR="00324DE3" w:rsidRDefault="00324DE3" w:rsidP="00324DE3">
      <w:pPr>
        <w:spacing w:after="0"/>
        <w:rPr>
          <w:rFonts w:ascii="Arial" w:hAnsi="Arial" w:cs="Arial"/>
          <w:b/>
          <w:bCs/>
          <w:lang w:eastAsia="zh-CN"/>
        </w:rPr>
      </w:pPr>
    </w:p>
    <w:p w14:paraId="08AB7B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5A75B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A-GPS</w:t>
      </w:r>
    </w:p>
    <w:p w14:paraId="7071CF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593BEA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6A9CD37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1D69C9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E655AE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115DD4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f_POS_SelectTemplate_GenericAssistDataElement_GPS(GNSS_GenericAssistData p_RetrievedGenericAssistData,</w:t>
      </w:r>
    </w:p>
    <w:p w14:paraId="57AEC29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666AFC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16F6E4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1AE65E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cs_GNSS_ID_Gps); //Indicates the position of the GPS data in the retrieved data</w:t>
      </w:r>
    </w:p>
    <w:p w14:paraId="12C1642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02AE2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{//GPS element was not found in the list</w:t>
      </w:r>
    </w:p>
    <w:p w14:paraId="282D646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GPS support. If GPS assistance data is not there, it is a FatalError</w:t>
      </w:r>
    </w:p>
    <w:p w14:paraId="7070CE8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2B0037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58187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75355E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1B708E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481440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cs_GNSS_GenericAssistDataElement(cs_GNSS_ID_Gps,</w:t>
      </w:r>
    </w:p>
    <w:p w14:paraId="4BFBD0C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14:paraId="168577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cs_NavigationModel_Gps(p_RetrievedGenericAssistData[i].gnss_NavigationModel),</w:t>
      </w:r>
    </w:p>
    <w:p w14:paraId="1950CF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C251E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fl_Build_cs_GNSS_AcquisitionAssistList(tsc_IntList_3_4_6_17_19_28, // @sic R5-215711 sic@</w:t>
      </w:r>
    </w:p>
    <w:p w14:paraId="471159A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7FA9BE2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DF1A20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29E102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383008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fl_Build_cs_GNSS_AuxiliaryInformation(tsc_IntList_3_4_6_17_19_28, // @sic R5-215711 sic@</w:t>
      </w:r>
    </w:p>
    <w:p w14:paraId="25CBA0A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p_RetrievedGenericAssistData[i].gnss_AuxiliaryInformation));</w:t>
      </w:r>
    </w:p>
    <w:p w14:paraId="0FDF4C1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0477AA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7DD148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cs_GNSS_GenericAssistDataElement(cs_GNSS_ID_Gps,</w:t>
      </w:r>
    </w:p>
    <w:p w14:paraId="60DBEAB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-,</w:t>
      </w:r>
    </w:p>
    <w:p w14:paraId="6FC8E23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cs_NavigationModel_Gps2012(p_RetrievedGenericAssistData[i].gnss_NavigationModel),</w:t>
      </w:r>
    </w:p>
    <w:p w14:paraId="089B79D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cs_GNSS_AcquisitionAssistance(cs_GNSS_SignalID(fl_DetermineGPS_SignalID_GNSS_AcquAssist()), // GPS L1 C/A or GPS L5 @sic R5-186628 sic@</w:t>
      </w:r>
    </w:p>
    <w:p w14:paraId="4F9D7A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fl_Build_cs_GNSS_AcquisitionAssistList(tsc_IntList_1_11_17_20_23_28, // {1, 11, 17, 20, 23, 28},</w:t>
      </w:r>
    </w:p>
    <w:p w14:paraId="677835A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09B0579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4D1BF2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cs_GNSS_Almanac_GPS(p_RetrievedGenericAssistData[i].gnss_Almanac),</w:t>
      </w:r>
    </w:p>
    <w:p w14:paraId="443C75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cs_GNSS_UTC_Model_1(p_RetrievedGenericAssistData[i].gnss_UTC_Model),</w:t>
      </w:r>
    </w:p>
    <w:p w14:paraId="5E74DA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fl_Build_cs_GNSS_AuxiliaryInformation(tsc_IntList_1_11_17_20_23_28, // {1, 11, 17, 20, 23, 28},</w:t>
      </w:r>
    </w:p>
    <w:p w14:paraId="43E334B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p_RetrievedGenericAssistData[i].gnss_AuxiliaryInformation));</w:t>
      </w:r>
    </w:p>
    <w:p w14:paraId="7E6AED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</w:t>
      </w:r>
    </w:p>
    <w:p w14:paraId="671AED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0F062EF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7B43DE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pc_A_GLONASS) {// UTC-Model provided only if GLONASS and at least one other GNSS supported by the UE.</w:t>
      </w:r>
    </w:p>
    <w:p w14:paraId="75BA72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v_GenericAssistDataElement.gnss_UTC_Model := omit;</w:t>
      </w:r>
    </w:p>
    <w:p w14:paraId="0CBF72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7A5D3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pc_A_GPS_L1C_A_MGPS) { // UE does not supports multiple GPS signals -&gt; Do not include Auxiliary Information (37.571-2, Table 5.4.1.1-1)</w:t>
      </w:r>
    </w:p>
    <w:p w14:paraId="1FA86D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v_GenericAssistDataElement.gnss_AuxiliaryInformation := omit;</w:t>
      </w:r>
    </w:p>
    <w:p w14:paraId="1B88D46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B4903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6B21CD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0AD6290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54F0D6E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671EC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4B8549F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537403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24C056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01C4765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68FC1C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2AE220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4009B0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4ED54D0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7F943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09BF7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5A777EDA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354A6735" w14:textId="77777777" w:rsidR="00324DE3" w:rsidRDefault="00324DE3" w:rsidP="002B0BE5">
      <w:pPr>
        <w:rPr>
          <w:lang w:val="en-US"/>
        </w:rPr>
      </w:pPr>
    </w:p>
    <w:p w14:paraId="02663952" w14:textId="77777777" w:rsidR="003119E9" w:rsidRPr="009D0706" w:rsidRDefault="003119E9" w:rsidP="003119E9">
      <w:pPr>
        <w:pStyle w:val="Heading2"/>
      </w:pPr>
      <w:bookmarkStart w:id="11" w:name="_Toc83298144"/>
      <w:r>
        <w:t xml:space="preserve">Correction to </w:t>
      </w:r>
      <w:r w:rsidRPr="00324DE3">
        <w:t>f_POS_SelectTemplate_GenericAssistDataElement_G</w:t>
      </w:r>
      <w:r>
        <w:t>LONASS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00899CC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A2D5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8706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f_POS_SelectTemplate_GenericAssistDataElement_GLONASS</w:t>
            </w:r>
          </w:p>
        </w:tc>
      </w:tr>
      <w:tr w:rsidR="003119E9" w14:paraId="4F3A531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C574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E2A2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3119E9" w14:paraId="3F3BCB29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FD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2734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7E9445E1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B27E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A5F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0A171A" w14:paraId="0F62242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D1DC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B35F" w14:textId="2BCCA7BC" w:rsidR="000A171A" w:rsidRPr="000E52BD" w:rsidRDefault="000E52BD" w:rsidP="000A171A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</w:tc>
      </w:tr>
    </w:tbl>
    <w:p w14:paraId="43126B99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34B6AE97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5F54A0CF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4CAA09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de-DE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24501D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A-GLONASS</w:t>
      </w:r>
    </w:p>
    <w:p w14:paraId="1C6354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299DD3C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26D2D9A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01F3C8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006E66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657C7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f_POS_SelectTemplate_GenericAssistDataElement_GLONASS(GNSS_GenericAssistData p_RetrievedGenericAssistData,</w:t>
      </w:r>
    </w:p>
    <w:p w14:paraId="10830DC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0EB543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5AE4EB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1B2BB1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cs_GNSS_ID_Glonass); //Indicates the position of the GLONASS data in the retrieved data</w:t>
      </w:r>
    </w:p>
    <w:p w14:paraId="763ED69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3BBD22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{//GLONASS element was not found in the list</w:t>
      </w:r>
    </w:p>
    <w:p w14:paraId="3779CD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GLONASS indicate GPS support. If GLONASS assistance data is not there, it is a FatalError</w:t>
      </w:r>
    </w:p>
    <w:p w14:paraId="56CF7A9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09E703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094479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30641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420DB0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v_GenericAssistDataElement := cs_GNSS_GenericAssistDataElement(cs_GNSS_ID_Glonass,</w:t>
      </w:r>
    </w:p>
    <w:p w14:paraId="2246E4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cs_GNSS_TimeModelList(tsc_GNSS_TO_ID_GPS, p_RetrievedGenericAssistData[i].gnss_TimeModels[0]),</w:t>
      </w:r>
    </w:p>
    <w:p w14:paraId="14BFAB4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cs_NavigationModel_Glonass(p_RetrievedGenericAssistData[i].gnss_NavigationModel),</w:t>
      </w:r>
    </w:p>
    <w:p w14:paraId="1819670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                                                           cs_GNSS_AcquisitionAssistance(cs_GNSS_SignalID(0), // GLONASS G1</w:t>
      </w:r>
    </w:p>
    <w:p w14:paraId="21925A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fl_Build_cs_GNSS_AcquisitionAssistList(tsc_IntList_3_4_5_10_18_19, //@sic R5-215711 sic@</w:t>
      </w:r>
    </w:p>
    <w:p w14:paraId="06B5FD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0ED854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1C3F2C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3E92059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02EC75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fl_Build_cs_GNSS_AuxiliaryInformation(tsc_IntList_3_4_5_10_18_19,  //@sic R5-215711 sic@</w:t>
      </w:r>
    </w:p>
    <w:p w14:paraId="4471EE6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p_RetrievedGenericAssistData[i].gnss_AuxiliaryInformation));</w:t>
      </w:r>
    </w:p>
    <w:p w14:paraId="61D4E1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</w:t>
      </w:r>
    </w:p>
    <w:p w14:paraId="3EE2BA6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1B152A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1600D64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//if GPS is not supported</w:t>
      </w:r>
    </w:p>
    <w:p w14:paraId="3928020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 //Only present if GPS is also supported</w:t>
      </w:r>
    </w:p>
    <w:p w14:paraId="4EE3C4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v_GenericAssistDataElement.gnss_UTC_Model := omit; // UTC-Model provided only if GLONASS and at least one other GNSS supported by the UE.</w:t>
      </w:r>
    </w:p>
    <w:p w14:paraId="12FFE8A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E8CD5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7BDB64B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2AB35E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3E43F47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06E0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32D257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4A7AF02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v_GenericAssistDataElement.gnss_TimeModels := omit;</w:t>
      </w:r>
    </w:p>
    <w:p w14:paraId="695AD8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5D3A823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28A235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1EB27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65647A1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5AAC782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58977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5BB8BA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6EA3B9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02FC3413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20665CD3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1203CCAB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6CF8793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5290E8D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1C427E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A-GLONASS</w:t>
      </w:r>
    </w:p>
    <w:p w14:paraId="3DE9327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36422FB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242C43B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512E6F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D7CB3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33F94AF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f_POS_SelectTemplate_GenericAssistDataElement_GLONASS(GNSS_GenericAssistData p_RetrievedGenericAssistData,</w:t>
      </w:r>
    </w:p>
    <w:p w14:paraId="7DBD429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60B06D6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B62CF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48AD36F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cs_GNSS_ID_Glonass); //Indicates the position of the GLONASS data in the retrieved data</w:t>
      </w:r>
    </w:p>
    <w:p w14:paraId="382303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243F76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{//GLONASS element was not found in the list</w:t>
      </w:r>
    </w:p>
    <w:p w14:paraId="7475DE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GLONASS indicate GPS support. If GLONASS assistance data is not there, it is a FatalError</w:t>
      </w:r>
    </w:p>
    <w:p w14:paraId="68E164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29E757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B1525A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6551D16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0EDA570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694A34E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cs_GNSS_GenericAssistDataElement(cs_GNSS_ID_Glonass,</w:t>
      </w:r>
    </w:p>
    <w:p w14:paraId="5EDCA86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cs_GNSS_TimeModelList(tsc_GNSS_TO_ID_GPS, p_RetrievedGenericAssistData[i].gnss_TimeModels[0]),</w:t>
      </w:r>
    </w:p>
    <w:p w14:paraId="52358E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cs_NavigationModel_Glonass(p_RetrievedGenericAssistData[i].gnss_NavigationModel),</w:t>
      </w:r>
    </w:p>
    <w:p w14:paraId="6BB5F85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cs_GNSS_AcquisitionAssistance(cs_GNSS_SignalID(0), // GLONASS G1</w:t>
      </w:r>
    </w:p>
    <w:p w14:paraId="3F0515D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fl_Build_cs_GNSS_AcquisitionAssistList(tsc_IntList_3_4_5_10_18_19, //@sic R5-215711 sic@</w:t>
      </w:r>
    </w:p>
    <w:p w14:paraId="4122E8A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73439C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03E1E6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0C44E6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4A5C2B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fl_Build_cs_GNSS_AuxiliaryInformation(tsc_IntList_3_4_5_10_18_19,  //@sic R5-215711 sic@</w:t>
      </w:r>
    </w:p>
    <w:p w14:paraId="4D0B198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p_RetrievedGenericAssistData[i].gnss_AuxiliaryInformation));</w:t>
      </w:r>
    </w:p>
    <w:p w14:paraId="3DDFD10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</w:t>
      </w:r>
    </w:p>
    <w:p w14:paraId="4E63943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D3B1B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3F9691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cs_GNSS_GenericAssistDataElement(cs_GNSS_ID_Glonass,</w:t>
      </w:r>
    </w:p>
    <w:p w14:paraId="0E5456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cs_GNSS_TimeModelList(tsc_GNSS_TO_ID_GPS, p_RetrievedGenericAssistData[i].gnss_TimeModels[0]),</w:t>
      </w:r>
    </w:p>
    <w:p w14:paraId="5484C7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cs_NavigationModel_Glonass2012(p_RetrievedGenericAssistData[i].gnss_NavigationModel),</w:t>
      </w:r>
    </w:p>
    <w:p w14:paraId="04E657E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cs_GNSS_AcquisitionAssistance(cs_GNSS_SignalID(0), // GLONASS G1</w:t>
      </w:r>
    </w:p>
    <w:p w14:paraId="13C75A6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fl_Build_cs_GNSS_AcquisitionAssistList(tsc_IntList_3_4_9_10_18_20, //{3, 4, 9, 10, 18, 20},</w:t>
      </w:r>
    </w:p>
    <w:p w14:paraId="61E3728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p_RetrievedGenericAssistData[i].gnss_AcquisitionAssistance.gnss_AcquisitionAssistList),</w:t>
      </w:r>
    </w:p>
    <w:p w14:paraId="6DACF0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p_RetrievedGenericAssistData[i].gnss_AcquisitionAssistance.confidence_r10),</w:t>
      </w:r>
    </w:p>
    <w:p w14:paraId="1E99AB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cs_GNSS_Almanac_GLONASS(p_RetrievedGenericAssistData[i].gnss_Almanac),</w:t>
      </w:r>
    </w:p>
    <w:p w14:paraId="084AF1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cs_GNSS_UTC_Model_1(p_RetrievedGenericAssistData[i].gnss_UTC_Model),</w:t>
      </w:r>
    </w:p>
    <w:p w14:paraId="3E2CA5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fl_Build_cs_GNSS_AuxiliaryInformation(tsc_IntList_3_4_9_10_18_20, //{3, 4, 9, 10, 18, 20},</w:t>
      </w:r>
    </w:p>
    <w:p w14:paraId="51C910D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p_RetrievedGenericAssistData[i].gnss_AuxiliaryInformation));</w:t>
      </w:r>
    </w:p>
    <w:p w14:paraId="299857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546D67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041B43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//if GPS is not supported</w:t>
      </w:r>
    </w:p>
    <w:p w14:paraId="250884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 //Only present if GPS is also supported</w:t>
      </w:r>
    </w:p>
    <w:p w14:paraId="52C77AB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v_GenericAssistDataElement.gnss_UTC_Model := omit; // UTC-Model provided only if GLONASS and at least one other GNSS supported by the UE.</w:t>
      </w:r>
    </w:p>
    <w:p w14:paraId="49BAF5E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4776BD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1470EC4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4B260D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0DE4BF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B9993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6DC639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689488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v_GenericAssistDataElement.gnss_TimeModels := omit;</w:t>
      </w:r>
    </w:p>
    <w:p w14:paraId="2552A64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6EC2BE0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4000D52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7AFE25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02EF25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2B81B4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9F83C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3336AD1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539BC9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1A8025E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</w:p>
    <w:p w14:paraId="4139B3E7" w14:textId="77777777" w:rsidR="003119E9" w:rsidRDefault="003119E9" w:rsidP="002B0BE5">
      <w:pPr>
        <w:rPr>
          <w:lang w:val="en-US"/>
        </w:rPr>
      </w:pPr>
    </w:p>
    <w:p w14:paraId="5DB7813A" w14:textId="77777777" w:rsidR="003119E9" w:rsidRPr="009D0706" w:rsidRDefault="003119E9" w:rsidP="003119E9">
      <w:pPr>
        <w:pStyle w:val="Heading2"/>
      </w:pPr>
      <w:bookmarkStart w:id="12" w:name="_Toc83298145"/>
      <w:r>
        <w:t xml:space="preserve">Correction to </w:t>
      </w:r>
      <w:r w:rsidRPr="00324DE3">
        <w:t>f_POS_SelectTemplate_GenericAssistDataElement_G</w:t>
      </w:r>
      <w:r>
        <w:t>alileo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4869C16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5E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F395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f_POS_SelectTemplate_GenericAssistDataElement_G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alileo</w:t>
            </w:r>
          </w:p>
        </w:tc>
      </w:tr>
      <w:tr w:rsidR="003119E9" w14:paraId="2879382E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9C55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664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 xml:space="preserve"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</w:t>
            </w:r>
            <w:r>
              <w:rPr>
                <w:rFonts w:cs="Arial"/>
                <w:lang w:eastAsia="en-GB"/>
              </w:rPr>
              <w:lastRenderedPageBreak/>
              <w:t>be a way to control which scenario to be used, and thefore, which SVIDs will be included in the assistance data</w:t>
            </w:r>
          </w:p>
        </w:tc>
      </w:tr>
      <w:tr w:rsidR="003119E9" w14:paraId="018C0800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BFC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A321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686C9345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A7C3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D3C8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0A171A" w14:paraId="256F98D6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A252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EFA" w14:textId="0B33933B" w:rsidR="000A171A" w:rsidRPr="000E52BD" w:rsidRDefault="000E52BD" w:rsidP="000A171A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</w:tc>
      </w:tr>
    </w:tbl>
    <w:p w14:paraId="4546FF51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4FBD9B65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37FF4AC8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57E4B35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7BC21F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A-Galileo</w:t>
      </w:r>
    </w:p>
    <w:p w14:paraId="6148D3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41DC47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3AA3E4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3C853AC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E2C36B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613CB9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f_POS_SelectTemplate_GenericAssistDataElement_Galileo(GNSS_GenericAssistData p_RetrievedGenericAssistData,</w:t>
      </w:r>
    </w:p>
    <w:p w14:paraId="71AD7F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boolean p_UEB) return template (value) GNSS_GenericAssistDataElement</w:t>
      </w:r>
    </w:p>
    <w:p w14:paraId="27F363D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3F4B02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3BB58E6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cs_GNSS_ID_Galileo); //Indicates the position of the Galileo data in the retrieved data</w:t>
      </w:r>
    </w:p>
    <w:p w14:paraId="3F254C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4EEFC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{//Galileo element was not found in the list</w:t>
      </w:r>
    </w:p>
    <w:p w14:paraId="2F53D2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Galileo support. If Galileo assistance data is not there, it is a FatalError</w:t>
      </w:r>
    </w:p>
    <w:p w14:paraId="3DBF4F1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F4B0AD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CEBA4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672156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05091B9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v_GenericAssistDataElement := cs_GNSS_GenericAssistDataElement(cs_GNSS_ID_Galileo,</w:t>
      </w:r>
    </w:p>
    <w:p w14:paraId="4974AA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1BB81C8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cs_NavigationModel_Galileo(p_RetrievedGenericAssistData[i].gnss_NavigationModel),</w:t>
      </w:r>
    </w:p>
    <w:p w14:paraId="012A6A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5347E1A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fl_Build_cs_GNSS_AcquisitionAssistList(tsc_IntList_3_5_13_15_21_27, //@sic R5-215711 sic@</w:t>
      </w:r>
    </w:p>
    <w:p w14:paraId="07A859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606C179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DD0EE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434ACF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27F7339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518315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2CD5F97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27CFAAF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</w:t>
      </w:r>
    </w:p>
    <w:p w14:paraId="64DF693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69D3B9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7A87B84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43B57B1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244038F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D514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5F77870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07845AA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7B96B89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6033953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5EFAF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472E8E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602C6C0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33A74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489F42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67FAD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2F0E19CA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4B002982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604532DF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59BD7C43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5554FBB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3849927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A-Galileo</w:t>
      </w:r>
    </w:p>
    <w:p w14:paraId="7984CA2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764C1BB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60D075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382E170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B3528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15323A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f_POS_SelectTemplate_GenericAssistDataElement_Galileo(GNSS_GenericAssistData p_RetrievedGenericAssistData,</w:t>
      </w:r>
    </w:p>
    <w:p w14:paraId="0D8ADD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boolean p_UEB) return template (value) GNSS_GenericAssistDataElement</w:t>
      </w:r>
    </w:p>
    <w:p w14:paraId="2353498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D38C5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160B98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cs_GNSS_ID_Galileo); //Indicates the position of the Galileo data in the retrieved data</w:t>
      </w:r>
    </w:p>
    <w:p w14:paraId="55F4072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DC2B40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{//Galileo element was not found in the list</w:t>
      </w:r>
    </w:p>
    <w:p w14:paraId="0181B3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Galileo support. If Galileo assistance data is not there, it is a FatalError</w:t>
      </w:r>
    </w:p>
    <w:p w14:paraId="67DBCD4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66049F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6703184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7CC6F3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7768CC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cs_GNSS_GenericAssistDataElement(cs_GNSS_ID_Galileo,</w:t>
      </w:r>
    </w:p>
    <w:p w14:paraId="0A74F4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43CD638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cs_NavigationModel_Galileo(p_RetrievedGenericAssistData[i].gnss_NavigationModel),</w:t>
      </w:r>
    </w:p>
    <w:p w14:paraId="396FE9F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156E89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fl_Build_cs_GNSS_AcquisitionAssistList(tsc_IntList_3_5_13_15_21_27, //@sic R5-215711 sic@</w:t>
      </w:r>
    </w:p>
    <w:p w14:paraId="4C985A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0BE21B2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C38D60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2B7888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4A1DCB6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}</w:t>
      </w:r>
    </w:p>
    <w:p w14:paraId="7411C6A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else{</w:t>
      </w:r>
    </w:p>
    <w:p w14:paraId="68FEB50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v_GenericAssistDataElement := cs_GNSS_GenericAssistDataElement(cs_GNSS_ID_Galileo,</w:t>
      </w:r>
    </w:p>
    <w:p w14:paraId="0E73CEF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0BD6E7F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cs_NavigationModel_Galileo2012(p_RetrievedGenericAssistData[i].gnss_NavigationModel),</w:t>
      </w:r>
    </w:p>
    <w:p w14:paraId="4E8EB9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cs_GNSS_AcquisitionAssistance(cs_GNSS_SignalID(fl_DetermineGalileo_SignalID_GNSS_AcquAssist()), // Galileo E1 or E5A</w:t>
      </w:r>
    </w:p>
    <w:p w14:paraId="545F7B9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fl_Build_cs_GNSS_AcquisitionAssistList(tsc_IntList_5_10_11_18_19_20, //{5, 10, 11, 18, 19, 20}</w:t>
      </w:r>
    </w:p>
    <w:p w14:paraId="6E1496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26DFE1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5D4528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cs_GNSS_Almanac_Galileo(p_RetrievedGenericAssistData[i].gnss_Almanac));</w:t>
      </w:r>
    </w:p>
    <w:p w14:paraId="6D6E8D9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453A823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  <w:t xml:space="preserve">     </w:t>
      </w:r>
    </w:p>
    <w:p w14:paraId="70A35A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45DDED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6DF372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</w:t>
      </w:r>
    </w:p>
    <w:p w14:paraId="2F74716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13035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518E71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60AE4A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196A57F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FBCAD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245F28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71B1E19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5028415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336048A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0FD00D8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3BA3CC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15DEEB9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2401F3B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9EFEC8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0452D01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7805C7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</w:t>
      </w:r>
    </w:p>
    <w:p w14:paraId="10BE1FCB" w14:textId="77777777" w:rsidR="003119E9" w:rsidRDefault="003119E9" w:rsidP="002B0BE5">
      <w:pPr>
        <w:rPr>
          <w:lang w:val="en-US"/>
        </w:rPr>
      </w:pPr>
    </w:p>
    <w:p w14:paraId="68D65C86" w14:textId="77777777" w:rsidR="003119E9" w:rsidRPr="009D0706" w:rsidRDefault="003119E9" w:rsidP="003119E9">
      <w:pPr>
        <w:pStyle w:val="Heading2"/>
      </w:pPr>
      <w:bookmarkStart w:id="13" w:name="_Toc83298146"/>
      <w:r>
        <w:t xml:space="preserve">Correction to </w:t>
      </w:r>
      <w:r w:rsidRPr="00324DE3">
        <w:t>f_POS_SelectTemplate_GenericAssistDataElement_</w:t>
      </w:r>
      <w:r>
        <w:t>BDS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19E9" w14:paraId="056CDF4F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8036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50F1" w14:textId="77777777" w:rsidR="003119E9" w:rsidRPr="00324DE3" w:rsidRDefault="003119E9" w:rsidP="002C27D9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3119E9">
              <w:rPr>
                <w:rFonts w:ascii="Arial" w:eastAsia="SimSun" w:hAnsi="Arial" w:cs="Arial"/>
                <w:color w:val="000000"/>
                <w:lang w:eastAsia="zh-CN"/>
              </w:rPr>
              <w:t>f_POS_SelectTemplate_GenericAssistDataElement_</w:t>
            </w:r>
            <w:r>
              <w:rPr>
                <w:rFonts w:ascii="Arial" w:eastAsia="SimSun" w:hAnsi="Arial" w:cs="Arial"/>
                <w:color w:val="000000"/>
                <w:lang w:eastAsia="zh-CN"/>
              </w:rPr>
              <w:t>BDS</w:t>
            </w:r>
          </w:p>
        </w:tc>
      </w:tr>
      <w:tr w:rsidR="003119E9" w14:paraId="4075E082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531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5B2F" w14:textId="77777777" w:rsidR="003119E9" w:rsidRPr="002B0BE5" w:rsidRDefault="003119E9" w:rsidP="002C27D9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3119E9" w14:paraId="6AB2AAA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AB2E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AFEC" w14:textId="77777777" w:rsidR="003119E9" w:rsidRDefault="003119E9" w:rsidP="002C27D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3119E9" w14:paraId="78199217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B22A" w14:textId="77777777" w:rsidR="003119E9" w:rsidRDefault="003119E9" w:rsidP="002C27D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EBDF" w14:textId="77777777" w:rsidR="003119E9" w:rsidRPr="00795A32" w:rsidRDefault="003119E9" w:rsidP="002C27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0A171A" w14:paraId="6DBA5EAC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7285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D06" w14:textId="18BFD33B" w:rsidR="000A171A" w:rsidRPr="000E52BD" w:rsidRDefault="000E52BD" w:rsidP="000A171A">
            <w:pPr>
              <w:rPr>
                <w:rFonts w:ascii="Arial" w:hAnsi="Arial" w:cs="Arial"/>
                <w:highlight w:val="green"/>
              </w:rPr>
            </w:pPr>
            <w:r w:rsidRPr="009B5E99">
              <w:rPr>
                <w:rFonts w:ascii="Arial" w:hAnsi="Arial" w:cs="Arial"/>
                <w:highlight w:val="green"/>
              </w:rPr>
              <w:t>Accepted</w:t>
            </w:r>
            <w:r>
              <w:rPr>
                <w:rFonts w:ascii="Arial" w:hAnsi="Arial" w:cs="Arial"/>
                <w:highlight w:val="green"/>
              </w:rPr>
              <w:t xml:space="preserve"> conditional to approval of prose CRs</w:t>
            </w:r>
            <w:r w:rsidRPr="009B5E99">
              <w:rPr>
                <w:rFonts w:ascii="Arial" w:hAnsi="Arial" w:cs="Arial"/>
                <w:highlight w:val="green"/>
              </w:rPr>
              <w:t>.</w:t>
            </w:r>
          </w:p>
        </w:tc>
      </w:tr>
    </w:tbl>
    <w:p w14:paraId="21CED11E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16391D47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</w:p>
    <w:p w14:paraId="2824FB2B" w14:textId="77777777" w:rsidR="003119E9" w:rsidRDefault="003119E9" w:rsidP="003119E9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2DC47A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659512C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A-BDS</w:t>
      </w:r>
    </w:p>
    <w:p w14:paraId="22FEFDB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2B592F8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1780144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2797767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78A75D7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47B9493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f_POS_SelectTemplate_GenericAssistDataElement_BDS(GNSS_GenericAssistData p_RetrievedGenericAssistData,</w:t>
      </w:r>
    </w:p>
    <w:p w14:paraId="2A3B8D3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49A4571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40ADA90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613966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cs_GNSS_ID_Bds); //Indicates the position of the BDS data in the retrieved data</w:t>
      </w:r>
    </w:p>
    <w:p w14:paraId="7211ABE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AFBC74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{//BDS element was not found in the list</w:t>
      </w:r>
    </w:p>
    <w:p w14:paraId="1818E86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BDS support. If BDS assistance data is not there, it is a FatalError</w:t>
      </w:r>
    </w:p>
    <w:p w14:paraId="0E9889B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CE70F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17528CB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//Include all possible elements in the template</w:t>
      </w:r>
    </w:p>
    <w:p w14:paraId="54EDFD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v_GenericAssistDataElement := cs_GNSS_GenericAssistDataElement(cs_GNSS_ID_Bds,</w:t>
      </w:r>
    </w:p>
    <w:p w14:paraId="491F7B5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57CA81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cs_NavigationModel_Bds(p_RetrievedGenericAssistData[i].gnss_NavigationModel),</w:t>
      </w:r>
    </w:p>
    <w:p w14:paraId="0ED908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cs_GNSS_AcquisitionAssistance(cs_GNSS_SignalID(fl_DetermineBDS_SignalID_GNSS_AcquAssist()), // Beidou B1I or B1C</w:t>
      </w:r>
    </w:p>
    <w:p w14:paraId="37183C9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37D9255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207AC5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106674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        cs_GNSS_Almanac_Bds(p_RetrievedGenericAssistData[i].gnss_Almanac));</w:t>
      </w:r>
    </w:p>
    <w:p w14:paraId="0DB542D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ab/>
      </w:r>
    </w:p>
    <w:p w14:paraId="7DD244D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06A6D26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48E38AF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</w:t>
      </w:r>
    </w:p>
    <w:p w14:paraId="5C57311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1803603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14:paraId="548F6A3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{ // UE does not supports multiple BDS signals -&gt; Do not include Auxiliary Information (37.571-2, Table 5.4.1.1-1)</w:t>
      </w:r>
    </w:p>
    <w:p w14:paraId="1CEB5F7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    v_GenericAssistDataElement.gnss_AuxiliaryInformation := omit;</w:t>
      </w:r>
    </w:p>
    <w:p w14:paraId="0CBAC9C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74DC885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4B66C3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406AB0B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5809C7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A3198F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2BC725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11EA5EE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6747B42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44D7667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683518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46DA8D0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4960B36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1DCF9EA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1057E6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ACDF45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1A2310FC" w14:textId="77777777" w:rsidR="003119E9" w:rsidRPr="00324DE3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14:paraId="4E4F5E8D" w14:textId="77777777" w:rsidR="003119E9" w:rsidRPr="00324DE3" w:rsidRDefault="003119E9" w:rsidP="003119E9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55EB1A3E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375AA041" w14:textId="77777777" w:rsidR="003119E9" w:rsidRDefault="003119E9" w:rsidP="003119E9">
      <w:pPr>
        <w:spacing w:after="0"/>
        <w:rPr>
          <w:rFonts w:ascii="Arial" w:hAnsi="Arial" w:cs="Arial"/>
          <w:b/>
          <w:bCs/>
          <w:lang w:eastAsia="zh-CN"/>
        </w:rPr>
      </w:pPr>
    </w:p>
    <w:p w14:paraId="2AC2AE6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09A8DE7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GNSS-GenericAssistDataElement for A-BDS</w:t>
      </w:r>
    </w:p>
    <w:p w14:paraId="2E6B2E2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p_RetrievedGenericAssistData</w:t>
      </w:r>
    </w:p>
    <w:p w14:paraId="60D7885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p_UEB</w:t>
      </w:r>
    </w:p>
    <w:p w14:paraId="4795F4C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GNSS_GenericAssistDataElement</w:t>
      </w:r>
    </w:p>
    <w:p w14:paraId="5EDB5BB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205A5FE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461D4A3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f_POS_SelectTemplate_GenericAssistDataElement_BDS(GNSS_GenericAssistData p_RetrievedGenericAssistData,</w:t>
      </w:r>
    </w:p>
    <w:p w14:paraId="6CB566D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                                                   boolean p_UEB) return template (value) GNSS_GenericAssistDataElement</w:t>
      </w:r>
    </w:p>
    <w:p w14:paraId="063722C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0C3E93C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GNSS_GenericAssistDataElement v_GenericAssistDataElement;</w:t>
      </w:r>
    </w:p>
    <w:p w14:paraId="57B6E39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integer i := f_POS_FindIndexForGNSSMethod(p_RetrievedGenericAssistData, cs_GNSS_ID_Bds); //Indicates the position of the BDS data in the retrieved data</w:t>
      </w:r>
    </w:p>
    <w:p w14:paraId="1E463CE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79C097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(i == -1) {//BDS element was not found in the list</w:t>
      </w:r>
    </w:p>
    <w:p w14:paraId="082505D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"Invalid CellId"); // This function is only called if PICS indicate BDS support. If BDS assistance data is not there, it is a FatalError</w:t>
      </w:r>
    </w:p>
    <w:p w14:paraId="0F5E8FA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9B9E57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2BA5D4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3E3DDB5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27BD1DC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//Include all possible elements in the template</w:t>
      </w:r>
    </w:p>
    <w:p w14:paraId="1D2D326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v_GenericAssistDataElement := cs_GNSS_GenericAssistDataElement(cs_GNSS_ID_Bds,</w:t>
      </w:r>
    </w:p>
    <w:p w14:paraId="69F2F5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28D0750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cs_NavigationModel_Bds(p_RetrievedGenericAssistData[i].gnss_NavigationModel),</w:t>
      </w:r>
    </w:p>
    <w:p w14:paraId="6025C29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cs_GNSS_AcquisitionAssistance(cs_GNSS_SignalID(fl_DetermineBDS_SignalID_GNSS_AcquAssist()), // Beidou B1I or B1C</w:t>
      </w:r>
    </w:p>
    <w:p w14:paraId="23A7E8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fl_Build_cs_GNSS_AcquisitionAssistList(tsc_IntList_38_40_42_43_59_60, //@sic R5-215711 sic@</w:t>
      </w:r>
    </w:p>
    <w:p w14:paraId="7B957D3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30F2E2A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70ED275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cs_GNSS_Almanac_Bds(p_RetrievedGenericAssistData[i].gnss_Almanac));</w:t>
      </w:r>
    </w:p>
    <w:p w14:paraId="550BCB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}</w:t>
      </w:r>
    </w:p>
    <w:p w14:paraId="4084970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>else{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39A3D4B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v_GenericAssistDataElement := cs_GNSS_GenericAssistDataElement(cs_GNSS_ID_Bds,</w:t>
      </w:r>
    </w:p>
    <w:p w14:paraId="5D25630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cs_GNSS_TimeModelList(tsc_GNSS_TO_ID_GPS, p_RetrievedGenericAssistData[i].gnss_TimeModels[0]),</w:t>
      </w:r>
    </w:p>
    <w:p w14:paraId="7E53D90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cs_NavigationModel_Bds2012(p_RetrievedGenericAssistData[i].gnss_NavigationModel),</w:t>
      </w:r>
    </w:p>
    <w:p w14:paraId="71B8EBA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cs_GNSS_AcquisitionAssistance(cs_GNSS_SignalID(fl_DetermineBDS_SignalID_GNSS_AcquAssist()), // Beidou B1I or B1C</w:t>
      </w:r>
    </w:p>
    <w:p w14:paraId="5E3656D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fl_Build_cs_GNSS_AcquisitionAssistList(tsc_IntList_1_2_7_18_21_27,</w:t>
      </w:r>
    </w:p>
    <w:p w14:paraId="65AE4D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                                       p_RetrievedGenericAssistData[i].gnss_AcquisitionAssistance.gnss_AcquisitionAssistList),</w:t>
      </w:r>
    </w:p>
    <w:p w14:paraId="6AED4C34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                                                                                             p_RetrievedGenericAssistData[i].gnss_AcquisitionAssistance.confidence_r10),</w:t>
      </w:r>
    </w:p>
    <w:p w14:paraId="2C9166F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lastRenderedPageBreak/>
        <w:t xml:space="preserve">                                                                     cs_GNSS_Almanac_Bds(p_RetrievedGenericAssistData[i].gnss_Almanac));</w:t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612715B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</w: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ab/>
        <w:t xml:space="preserve">     </w:t>
      </w:r>
    </w:p>
    <w:p w14:paraId="337942C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4E04C88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//Now remove those elements not needed depending on the case</w:t>
      </w:r>
    </w:p>
    <w:p w14:paraId="288EC2C2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(pc_A_GPS_L1C_A or pc_A_GPS_L1C_A_MGPS)) { //Only present if GPS is also supported</w:t>
      </w:r>
    </w:p>
    <w:p w14:paraId="07D257C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v_GenericAssistDataElement.gnss_TimeModels := omit;</w:t>
      </w:r>
    </w:p>
    <w:p w14:paraId="2B7E5C3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29A370AF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//@sic R5-206424 sic@</w:t>
      </w:r>
    </w:p>
    <w:p w14:paraId="7E26BBD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(not pc_BDS_B1C) { // UE does not supports multiple BDS signals -&gt; Do not include Auxiliary Information (37.571-2, Table 5.4.1.1-1)</w:t>
      </w:r>
    </w:p>
    <w:p w14:paraId="2F01383E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v_GenericAssistDataElement.gnss_AuxiliaryInformation := omit;</w:t>
      </w:r>
    </w:p>
    <w:p w14:paraId="5CD77638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50DF181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if (p_UEB) { // UE-Based case</w:t>
      </w:r>
    </w:p>
    <w:p w14:paraId="19AAEFD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v_GenericAssistDataElement.gnss_AcquisitionAssistance := omit;</w:t>
      </w:r>
    </w:p>
    <w:p w14:paraId="4DC0A0C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v_GenericAssistDataElement.gnss_Almanac := omit;</w:t>
      </w:r>
    </w:p>
    <w:p w14:paraId="71E5455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03A2F4C7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else { //UE-Assisted case</w:t>
      </w:r>
    </w:p>
    <w:p w14:paraId="1D9530AA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if (pc_GNSS_AA) { // UE supports GNSS Acquisition Assistance</w:t>
      </w:r>
    </w:p>
    <w:p w14:paraId="7F78B05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v_GenericAssistDataElement.gnss_NavigationModel := omit;</w:t>
      </w:r>
    </w:p>
    <w:p w14:paraId="5411D77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v_GenericAssistDataElement.gnss_Almanac := omit;</w:t>
      </w:r>
    </w:p>
    <w:p w14:paraId="4B84C72D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FD9F159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else { // UE does not supports GNSS Acquisition Assistance</w:t>
      </w:r>
    </w:p>
    <w:p w14:paraId="270CC1AB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  v_GenericAssistDataElement.gnss_AcquisitionAssistance := omit;</w:t>
      </w:r>
    </w:p>
    <w:p w14:paraId="2F6E8AE6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  }</w:t>
      </w:r>
    </w:p>
    <w:p w14:paraId="3ED361DC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}</w:t>
      </w:r>
    </w:p>
    <w:p w14:paraId="4E5E19A0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0B09EDC3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v_GenericAssistDataElement;</w:t>
      </w:r>
    </w:p>
    <w:p w14:paraId="16F31521" w14:textId="77777777" w:rsidR="003119E9" w:rsidRPr="003119E9" w:rsidRDefault="003119E9" w:rsidP="003119E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   </w:t>
      </w:r>
    </w:p>
    <w:p w14:paraId="067E4AD0" w14:textId="77777777" w:rsidR="003119E9" w:rsidRPr="00324DE3" w:rsidRDefault="003119E9" w:rsidP="003119E9">
      <w:pPr>
        <w:rPr>
          <w:lang w:val="en-US"/>
        </w:rPr>
      </w:pPr>
    </w:p>
    <w:p w14:paraId="3608CD67" w14:textId="77777777" w:rsidR="009E47F7" w:rsidRPr="009D0706" w:rsidRDefault="009E47F7" w:rsidP="009E47F7">
      <w:pPr>
        <w:pStyle w:val="Heading2"/>
      </w:pPr>
      <w:bookmarkStart w:id="14" w:name="_Toc83298147"/>
      <w:r>
        <w:t xml:space="preserve">Correction to </w:t>
      </w:r>
      <w:r w:rsidRPr="009E47F7">
        <w:t>f_POS_SelectTemplateProv_ReferenceTime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E47F7" w14:paraId="6E968240" w14:textId="77777777" w:rsidTr="000A171A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B8F8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FB0" w14:textId="77777777" w:rsidR="009E47F7" w:rsidRPr="00324DE3" w:rsidRDefault="009E47F7" w:rsidP="00774A6B">
            <w:pPr>
              <w:spacing w:after="0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9E47F7">
              <w:rPr>
                <w:rFonts w:ascii="Arial" w:eastAsia="SimSun" w:hAnsi="Arial" w:cs="Arial"/>
                <w:color w:val="000000"/>
                <w:lang w:eastAsia="zh-CN"/>
              </w:rPr>
              <w:t>f_POS_SelectTemplateProv_ReferenceTime</w:t>
            </w:r>
          </w:p>
        </w:tc>
      </w:tr>
      <w:tr w:rsidR="009E47F7" w14:paraId="2617DBB6" w14:textId="77777777" w:rsidTr="000A171A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BDC0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2D3" w14:textId="77777777" w:rsidR="009E47F7" w:rsidRPr="002B0BE5" w:rsidRDefault="009E47F7" w:rsidP="00774A6B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B4108">
              <w:rPr>
                <w:rFonts w:cs="Arial"/>
                <w:lang w:eastAsia="en-GB"/>
              </w:rPr>
              <w:t xml:space="preserve">In the current TTCN implementation, </w:t>
            </w:r>
            <w:r>
              <w:rPr>
                <w:rFonts w:cs="Arial"/>
                <w:lang w:eastAsia="en-GB"/>
              </w:rPr>
              <w:t>new GNSS scenarios (new SVIDs) with date in year 2020 from 3GPP 37.571-5 are used, after implementing R5-215711. However, R5-215711 allows a transition period until September 2023 in which either new GNSS scenario (from 2020) and old scenario (from 2012). Therefore, there should be a way to control which scenario to be used, and thefore, which SVIDs will be included in the assistance data</w:t>
            </w:r>
          </w:p>
        </w:tc>
      </w:tr>
      <w:tr w:rsidR="009E47F7" w14:paraId="2C9B5101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8D89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B85B" w14:textId="77777777" w:rsidR="009E47F7" w:rsidRDefault="009E47F7" w:rsidP="00774A6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Allow to choose between new or old GNSS SVIDs depending on the value of </w:t>
            </w:r>
            <w:r w:rsidRPr="003119E9">
              <w:rPr>
                <w:rFonts w:cs="Arial"/>
                <w:lang w:eastAsia="en-GB"/>
              </w:rPr>
              <w:t>px_GnssScenario2020</w:t>
            </w:r>
          </w:p>
        </w:tc>
      </w:tr>
      <w:tr w:rsidR="009E47F7" w14:paraId="259B498D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53F3" w14:textId="77777777" w:rsidR="009E47F7" w:rsidRDefault="009E47F7" w:rsidP="00774A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8124" w14:textId="77777777" w:rsidR="009E47F7" w:rsidRPr="00795A32" w:rsidRDefault="009E47F7" w:rsidP="00774A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CommonPOS_Functions.ttcn</w:t>
            </w:r>
          </w:p>
        </w:tc>
      </w:tr>
      <w:tr w:rsidR="000A171A" w14:paraId="1F402AAD" w14:textId="77777777" w:rsidTr="000A171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6948" w14:textId="77777777" w:rsidR="000A171A" w:rsidRDefault="000A171A" w:rsidP="000A171A">
            <w:pPr>
              <w:spacing w:before="40" w:after="40"/>
              <w:rPr>
                <w:rFonts w:ascii="Arial" w:hAnsi="Arial" w:cs="Arial"/>
                <w:b/>
                <w:highlight w:val="red"/>
              </w:rPr>
            </w:pPr>
            <w:r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FA1" w14:textId="60845171" w:rsidR="00DD0DFB" w:rsidRDefault="00DD0DFB" w:rsidP="000A171A">
            <w:pPr>
              <w:rPr>
                <w:rFonts w:ascii="Arial" w:hAnsi="Arial" w:cs="Arial"/>
                <w:highlight w:val="green"/>
              </w:rPr>
            </w:pPr>
            <w:r w:rsidRPr="00DD0DFB">
              <w:rPr>
                <w:rFonts w:ascii="Arial" w:hAnsi="Arial" w:cs="Arial"/>
                <w:highlight w:val="green"/>
              </w:rPr>
              <w:t xml:space="preserve">Accepted </w:t>
            </w:r>
            <w:r>
              <w:rPr>
                <w:rFonts w:ascii="Arial" w:hAnsi="Arial" w:cs="Arial"/>
                <w:highlight w:val="green"/>
              </w:rPr>
              <w:t>in principle conditional to approval of prose CR</w:t>
            </w:r>
            <w:r w:rsidR="00037457">
              <w:rPr>
                <w:rFonts w:ascii="Arial" w:hAnsi="Arial" w:cs="Arial"/>
                <w:highlight w:val="green"/>
              </w:rPr>
              <w:t>s</w:t>
            </w:r>
            <w:r>
              <w:rPr>
                <w:rFonts w:ascii="Arial" w:hAnsi="Arial" w:cs="Arial"/>
                <w:highlight w:val="green"/>
              </w:rPr>
              <w:t xml:space="preserve">. </w:t>
            </w:r>
          </w:p>
          <w:p w14:paraId="2110DECD" w14:textId="535B6869" w:rsidR="000A171A" w:rsidRPr="00DD0DFB" w:rsidRDefault="00DD0DFB" w:rsidP="000A171A">
            <w:pPr>
              <w:rPr>
                <w:rFonts w:ascii="Arial" w:hAnsi="Arial" w:cs="Arial"/>
                <w:highlight w:val="green"/>
              </w:rPr>
            </w:pPr>
            <w:r>
              <w:rPr>
                <w:rFonts w:ascii="Arial" w:hAnsi="Arial" w:cs="Arial"/>
                <w:highlight w:val="green"/>
              </w:rPr>
              <w:t>Also,</w:t>
            </w:r>
            <w:r w:rsidRPr="00DD0DFB">
              <w:rPr>
                <w:rFonts w:ascii="Arial" w:hAnsi="Arial" w:cs="Arial"/>
                <w:highlight w:val="green"/>
              </w:rPr>
              <w:t xml:space="preserve"> cs_GNSS_ReferenceTime_Gps must include the list of PRNs instead of the list of SV-IDs. See implementation below.</w:t>
            </w:r>
          </w:p>
        </w:tc>
      </w:tr>
    </w:tbl>
    <w:p w14:paraId="7BB1FE4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14:paraId="76748B9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</w:p>
    <w:p w14:paraId="701BD055" w14:textId="77777777" w:rsidR="009E47F7" w:rsidRDefault="009E47F7" w:rsidP="009E47F7">
      <w:pPr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Before </w:t>
      </w:r>
    </w:p>
    <w:p w14:paraId="76143AC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01208FE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GNSS-ReferenceTime depending on supported GNSSs</w:t>
      </w:r>
    </w:p>
    <w:p w14:paraId="593E85F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p_ProvideAssistData</w:t>
      </w:r>
    </w:p>
    <w:p w14:paraId="4EA6FD4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GNSS_ReferenceTime</w:t>
      </w:r>
    </w:p>
    <w:p w14:paraId="77502F5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5A35EC0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61ADDD3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f_POS_SelectTemplateProv_ReferenceTime(ProvideAssistanceData_r9_IEs p_ProvideAssistData) return template (value) GNSS_ReferenceTime</w:t>
      </w:r>
    </w:p>
    <w:p w14:paraId="660CFBD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1B267E6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2ECB6B8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4CE9633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3090769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31228CD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5821C5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cs_GNSS_ReferenceTime_Gps(v_RetrievedReferenceTime, {4, 5, 7, 18, 20, 29}); //@sic R5-215711 sic@ SV-ID = PRN-1, for SV-ID {3, 4, 6, 17, 19, 28} -&gt; PRN {4, 5, 7, 18, 20, 29}</w:t>
      </w:r>
    </w:p>
    <w:p w14:paraId="3B857E8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</w:p>
    <w:p w14:paraId="0B54143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lastRenderedPageBreak/>
        <w:t xml:space="preserve">    }</w:t>
      </w:r>
    </w:p>
    <w:p w14:paraId="3397DED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644CB0A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6D22BD2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68BE847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6FED7FA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05473E7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9349E46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12A88F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679B407F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4A0631A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6AAB0A76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"GNSS method combination not supported by the code");</w:t>
      </w:r>
    </w:p>
    <w:p w14:paraId="3EBD3F50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D32AFD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1C9175EC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1365A0E6" w14:textId="77777777"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14:paraId="3CDA59F1" w14:textId="77777777" w:rsidR="009E47F7" w:rsidRPr="00324DE3" w:rsidRDefault="009E47F7" w:rsidP="009E47F7">
      <w:pPr>
        <w:spacing w:after="0"/>
        <w:rPr>
          <w:rFonts w:ascii="Arial" w:hAnsi="Arial" w:cs="Arial"/>
          <w:b/>
          <w:bCs/>
          <w:lang w:val="en-US" w:eastAsia="zh-CN"/>
        </w:rPr>
      </w:pPr>
    </w:p>
    <w:p w14:paraId="1FB949D8" w14:textId="77777777"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 w:hint="eastAsia"/>
          <w:b/>
          <w:bCs/>
          <w:lang w:eastAsia="zh-CN"/>
        </w:rPr>
        <w:t>After</w:t>
      </w:r>
    </w:p>
    <w:p w14:paraId="2252AE66" w14:textId="77777777" w:rsidR="009E47F7" w:rsidRDefault="009E47F7" w:rsidP="009E47F7">
      <w:pPr>
        <w:spacing w:after="0"/>
        <w:rPr>
          <w:rFonts w:ascii="Arial" w:hAnsi="Arial" w:cs="Arial"/>
          <w:b/>
          <w:bCs/>
          <w:lang w:eastAsia="zh-CN"/>
        </w:rPr>
      </w:pPr>
    </w:p>
    <w:p w14:paraId="58F94B1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</w:t>
      </w: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>/*</w:t>
      </w:r>
    </w:p>
    <w:p w14:paraId="6EC332A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@desc      Selects template to provide GNSS-ReferenceTime depending on supported GNSSs</w:t>
      </w:r>
    </w:p>
    <w:p w14:paraId="517B4DC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@param     p_ProvideAssistData</w:t>
      </w:r>
    </w:p>
    <w:p w14:paraId="02643AD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@return    template (value) GNSS_ReferenceTime</w:t>
      </w:r>
    </w:p>
    <w:p w14:paraId="5A3218A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 @status    APPROVED (POS)</w:t>
      </w:r>
    </w:p>
    <w:p w14:paraId="4EE7C01E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*/</w:t>
      </w:r>
    </w:p>
    <w:p w14:paraId="2BC2116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function f_POS_SelectTemplateProv_ReferenceTime(ProvideAssistanceData_r9_IEs p_ProvideAssistData) return template (value) GNSS_ReferenceTime</w:t>
      </w:r>
    </w:p>
    <w:p w14:paraId="4F22290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{</w:t>
      </w:r>
    </w:p>
    <w:p w14:paraId="6C8BF8F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GNSS_ReferenceTime v_RetrievedReferenceTime := p_ProvideAssistData.a_gnss_ProvideAssistanceData.gnss_CommonAssistData.gnss_ReferenceTime;</w:t>
      </w:r>
    </w:p>
    <w:p w14:paraId="50DBAB6B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var template (value) GNSS_ReferenceTime v_ReferenceTime;</w:t>
      </w:r>
    </w:p>
    <w:p w14:paraId="164C19F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008DCAE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if (pc_A_GPS_L1C_A or pc_A_GPS_L1C_A_MGPS){ //GPS supported by the UE</w:t>
      </w:r>
    </w:p>
    <w:p w14:paraId="5AAD475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4496F5D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</w:t>
      </w: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>if(px_GnssScenario2020){</w:t>
      </w:r>
    </w:p>
    <w:p w14:paraId="6E628D4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v_ReferenceTime := cs_GNSS_ReferenceTime_Gps(v_RetrievedReferenceTime, {4, 5, 7, 18, 20, 29}); //@sic R5-215711 sic@ SV-ID = PRN-1, for SV-ID {3, 4, 6, 17, 19, 28} -&gt; PRN {4, 5, 7, 18, 20, 29}</w:t>
      </w:r>
    </w:p>
    <w:p w14:paraId="55D3AC65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34898E6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else{</w:t>
      </w:r>
    </w:p>
    <w:p w14:paraId="1C29255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v_ReferenceTime := cs_GNSS_ReferenceTime_Gps(v_RetrievedReferenceTime, {1, 11, 17, 20, 23, 28});</w:t>
      </w:r>
    </w:p>
    <w:p w14:paraId="71895FBA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highlight w:val="yellow"/>
          <w:lang w:val="en-US" w:eastAsia="de-DE"/>
        </w:rPr>
        <w:t xml:space="preserve">      }</w:t>
      </w:r>
    </w:p>
    <w:p w14:paraId="3E2A517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8841579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(pc_A_GLONASS and not pc_A_Galileo and not pc_A_BDS) { //GLONASS is the only GNSS supported by the UE</w:t>
      </w:r>
    </w:p>
    <w:p w14:paraId="7E38BB9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cs_GNSS_ReferenceTime_Glonass(v_RetrievedReferenceTime);</w:t>
      </w:r>
    </w:p>
    <w:p w14:paraId="61817AC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3F5005E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(pc_A_Galileo and not pc_A_GLONASS and not pc_A_BDS) { //Galileo is the only GNSS supported by the UE</w:t>
      </w:r>
    </w:p>
    <w:p w14:paraId="7C002292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cs_GNSS_ReferenceTime_Galileo(v_RetrievedReferenceTime);</w:t>
      </w:r>
    </w:p>
    <w:p w14:paraId="2C3B3433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64E576D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if (pc_A_BDS and not pc_A_GLONASS and not pc_A_Galileo) { //BDS is the only GNSS supported by the UE</w:t>
      </w:r>
    </w:p>
    <w:p w14:paraId="367CD4B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v_ReferenceTime := cs_GNSS_ReferenceTime_Bds(v_RetrievedReferenceTime);</w:t>
      </w:r>
    </w:p>
    <w:p w14:paraId="6DF8CA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7C82D9D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else {</w:t>
      </w:r>
    </w:p>
    <w:p w14:paraId="42EB9BB7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  FatalError (__FILE__, __LINE__, "GNSS method combination not supported by the code");</w:t>
      </w:r>
    </w:p>
    <w:p w14:paraId="63C1A581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}</w:t>
      </w:r>
    </w:p>
    <w:p w14:paraId="16F72088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</w:t>
      </w:r>
    </w:p>
    <w:p w14:paraId="21A7ACA4" w14:textId="77777777" w:rsidR="009E47F7" w:rsidRPr="009E47F7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 return v_ReferenceTime;</w:t>
      </w:r>
    </w:p>
    <w:p w14:paraId="3896E200" w14:textId="77777777" w:rsidR="009E47F7" w:rsidRPr="00324DE3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9E47F7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}</w:t>
      </w: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  </w:t>
      </w:r>
    </w:p>
    <w:p w14:paraId="0F68EC59" w14:textId="77777777" w:rsidR="009E47F7" w:rsidRPr="003119E9" w:rsidRDefault="009E47F7" w:rsidP="009E47F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val="en-US" w:eastAsia="de-DE"/>
        </w:rPr>
      </w:pPr>
      <w:r w:rsidRPr="003119E9">
        <w:rPr>
          <w:rFonts w:ascii="Courier New" w:hAnsi="Courier New" w:cs="Courier New"/>
          <w:b/>
          <w:sz w:val="16"/>
          <w:szCs w:val="16"/>
          <w:lang w:val="en-US" w:eastAsia="de-DE"/>
        </w:rPr>
        <w:t xml:space="preserve"> </w:t>
      </w:r>
    </w:p>
    <w:p w14:paraId="473FDDB6" w14:textId="4DF30E18" w:rsidR="003119E9" w:rsidRDefault="003119E9" w:rsidP="002B0BE5">
      <w:pPr>
        <w:rPr>
          <w:lang w:val="en-US"/>
        </w:rPr>
      </w:pPr>
    </w:p>
    <w:p w14:paraId="00708677" w14:textId="3A6FA73D" w:rsidR="00BA70BE" w:rsidRDefault="00BA70BE" w:rsidP="002B0BE5">
      <w:pPr>
        <w:rPr>
          <w:lang w:val="en-US"/>
        </w:rPr>
      </w:pPr>
      <w:r w:rsidRPr="00BA70BE">
        <w:rPr>
          <w:highlight w:val="green"/>
          <w:lang w:val="en-US"/>
        </w:rPr>
        <w:t>MCC160 proposed implementation:</w:t>
      </w:r>
    </w:p>
    <w:p w14:paraId="2894548D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function f_POS_SelectTemplateProv_ReferenceTime(ProvideAssistanceData_r9_IEs p_ProvideAssistData) return template (value) GNSS_ReferenceTime</w:t>
      </w:r>
    </w:p>
    <w:p w14:paraId="5D7C7A7D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{</w:t>
      </w:r>
    </w:p>
    <w:p w14:paraId="0B740260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var GNSS_ReferenceTime v_RetrievedReferenceTime := p_ProvideAssistData.a_gnss_ProvideAssistanceData.gnss_CommonAssistData.gnss_ReferenceTime;</w:t>
      </w:r>
    </w:p>
    <w:p w14:paraId="7C8BE51A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var template (value) GNSS_ReferenceTime v_ReferenceTime;</w:t>
      </w:r>
    </w:p>
    <w:p w14:paraId="1DE11A8C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</w:t>
      </w:r>
    </w:p>
    <w:p w14:paraId="5FC42953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lastRenderedPageBreak/>
        <w:t xml:space="preserve">    if (pc_A_GPS_L1C_A or pc_A_GPS_L1C_A_MGPS){ //GPS supported by the UE</w:t>
      </w:r>
    </w:p>
    <w:p w14:paraId="03724566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if (</w:t>
      </w:r>
      <w:r w:rsidRPr="00BA70BE">
        <w:rPr>
          <w:rFonts w:ascii="Consolas" w:hAnsi="Consolas"/>
          <w:sz w:val="16"/>
          <w:szCs w:val="16"/>
          <w:highlight w:val="green"/>
          <w:lang w:val="en-US"/>
        </w:rPr>
        <w:t>px_GnssScenario2012</w:t>
      </w:r>
      <w:r w:rsidRPr="00BA70BE">
        <w:rPr>
          <w:rFonts w:ascii="Consolas" w:hAnsi="Consolas"/>
          <w:sz w:val="16"/>
          <w:szCs w:val="16"/>
          <w:lang w:val="en-US"/>
        </w:rPr>
        <w:t>) {</w:t>
      </w:r>
    </w:p>
    <w:p w14:paraId="51DD1147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  v_ReferenceTime := cs_GNSS_ReferenceTime_Gps(v_RetrievedReferenceTime, {</w:t>
      </w:r>
      <w:r w:rsidRPr="00BA70BE">
        <w:rPr>
          <w:rFonts w:ascii="Consolas" w:hAnsi="Consolas"/>
          <w:sz w:val="16"/>
          <w:szCs w:val="16"/>
          <w:highlight w:val="green"/>
          <w:lang w:val="en-US"/>
        </w:rPr>
        <w:t>2, 12, 18, 21, 24, 29</w:t>
      </w:r>
      <w:r w:rsidRPr="00BA70BE">
        <w:rPr>
          <w:rFonts w:ascii="Consolas" w:hAnsi="Consolas"/>
          <w:sz w:val="16"/>
          <w:szCs w:val="16"/>
          <w:lang w:val="en-US"/>
        </w:rPr>
        <w:t>}); //@sic R5-217257 sic@ SV-ID = PRN-1, for SV-ID {1, 11, 17, 20, 23, 28} -&gt; PRN {2, 12, 18, 21, 24, 29}</w:t>
      </w:r>
    </w:p>
    <w:p w14:paraId="28ECA59D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}</w:t>
      </w:r>
    </w:p>
    <w:p w14:paraId="199A4331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else {</w:t>
      </w:r>
    </w:p>
    <w:p w14:paraId="4E106965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  v_ReferenceTime := cs_GNSS_ReferenceTime_Gps(v_RetrievedReferenceTime, {4, 5, 7, 18, 20, 29}); //@sic R5-215711 sic@ SV-ID = PRN-1, for SV-ID {3, 4, 6, 17, 19, 28} -&gt; PRN {4, 5, 7, 18, 20, 29}</w:t>
      </w:r>
    </w:p>
    <w:p w14:paraId="66A8232D" w14:textId="7777777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  }</w:t>
      </w:r>
    </w:p>
    <w:p w14:paraId="686FAFBE" w14:textId="371D6240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 xml:space="preserve">    }</w:t>
      </w:r>
    </w:p>
    <w:p w14:paraId="7D4F07B7" w14:textId="15A2AAB7" w:rsidR="00BA70BE" w:rsidRPr="00BA70BE" w:rsidRDefault="00BA70BE" w:rsidP="00BA7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nsolas" w:hAnsi="Consolas"/>
          <w:sz w:val="16"/>
          <w:szCs w:val="16"/>
          <w:lang w:val="en-US"/>
        </w:rPr>
      </w:pPr>
      <w:r w:rsidRPr="00BA70BE">
        <w:rPr>
          <w:rFonts w:ascii="Consolas" w:hAnsi="Consolas"/>
          <w:sz w:val="16"/>
          <w:szCs w:val="16"/>
          <w:lang w:val="en-US"/>
        </w:rPr>
        <w:t>…</w:t>
      </w:r>
    </w:p>
    <w:sectPr w:rsidR="00BA70BE" w:rsidRPr="00BA70B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3ECD" w14:textId="77777777" w:rsidR="007A4B90" w:rsidRDefault="007A4B90">
      <w:r>
        <w:separator/>
      </w:r>
    </w:p>
  </w:endnote>
  <w:endnote w:type="continuationSeparator" w:id="0">
    <w:p w14:paraId="1E27DFE2" w14:textId="77777777" w:rsidR="007A4B90" w:rsidRDefault="007A4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7B9B8" w14:textId="77777777" w:rsidR="007A4B90" w:rsidRDefault="007A4B90">
      <w:r>
        <w:separator/>
      </w:r>
    </w:p>
  </w:footnote>
  <w:footnote w:type="continuationSeparator" w:id="0">
    <w:p w14:paraId="50A28516" w14:textId="77777777" w:rsidR="007A4B90" w:rsidRDefault="007A4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D9E8E" w14:textId="77777777" w:rsidR="00D93DBA" w:rsidRDefault="00D93D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6BF69" w14:textId="77777777" w:rsidR="00D93DBA" w:rsidRDefault="00D93D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EA51" w14:textId="77777777" w:rsidR="00D93DBA" w:rsidRDefault="00D93D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7AE6" w14:textId="77777777" w:rsidR="00D93DBA" w:rsidRDefault="00D93D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22E4A"/>
    <w:rsid w:val="000268D1"/>
    <w:rsid w:val="00032587"/>
    <w:rsid w:val="00037457"/>
    <w:rsid w:val="00037D16"/>
    <w:rsid w:val="0004231C"/>
    <w:rsid w:val="00047CA3"/>
    <w:rsid w:val="00053464"/>
    <w:rsid w:val="00071F52"/>
    <w:rsid w:val="00073B2F"/>
    <w:rsid w:val="00083035"/>
    <w:rsid w:val="000A171A"/>
    <w:rsid w:val="000A1B8F"/>
    <w:rsid w:val="000A1C38"/>
    <w:rsid w:val="000A23BB"/>
    <w:rsid w:val="000A6394"/>
    <w:rsid w:val="000B0A16"/>
    <w:rsid w:val="000B719E"/>
    <w:rsid w:val="000B7FED"/>
    <w:rsid w:val="000C038A"/>
    <w:rsid w:val="000C0936"/>
    <w:rsid w:val="000C110A"/>
    <w:rsid w:val="000C35E5"/>
    <w:rsid w:val="000C4C3D"/>
    <w:rsid w:val="000C6598"/>
    <w:rsid w:val="000D1BD4"/>
    <w:rsid w:val="000E52BD"/>
    <w:rsid w:val="000F3122"/>
    <w:rsid w:val="000F4C0F"/>
    <w:rsid w:val="001140A3"/>
    <w:rsid w:val="00124321"/>
    <w:rsid w:val="001247BA"/>
    <w:rsid w:val="00135459"/>
    <w:rsid w:val="00145D43"/>
    <w:rsid w:val="00147597"/>
    <w:rsid w:val="001530D6"/>
    <w:rsid w:val="00153BB7"/>
    <w:rsid w:val="001548E6"/>
    <w:rsid w:val="0015712C"/>
    <w:rsid w:val="001616C7"/>
    <w:rsid w:val="001620FE"/>
    <w:rsid w:val="00164295"/>
    <w:rsid w:val="00171602"/>
    <w:rsid w:val="00174F39"/>
    <w:rsid w:val="001849D4"/>
    <w:rsid w:val="00192C46"/>
    <w:rsid w:val="001A08B3"/>
    <w:rsid w:val="001A7B60"/>
    <w:rsid w:val="001B0448"/>
    <w:rsid w:val="001B52F0"/>
    <w:rsid w:val="001B7A65"/>
    <w:rsid w:val="001C0630"/>
    <w:rsid w:val="001C2B3A"/>
    <w:rsid w:val="001C3AD0"/>
    <w:rsid w:val="001C416F"/>
    <w:rsid w:val="001D0F0C"/>
    <w:rsid w:val="001D2A82"/>
    <w:rsid w:val="001E0706"/>
    <w:rsid w:val="001E41F3"/>
    <w:rsid w:val="001E4368"/>
    <w:rsid w:val="001F02F6"/>
    <w:rsid w:val="001F2254"/>
    <w:rsid w:val="001F6BFA"/>
    <w:rsid w:val="00202E37"/>
    <w:rsid w:val="00217811"/>
    <w:rsid w:val="00220412"/>
    <w:rsid w:val="00225237"/>
    <w:rsid w:val="002401B2"/>
    <w:rsid w:val="00256302"/>
    <w:rsid w:val="002577F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0BE5"/>
    <w:rsid w:val="002B2159"/>
    <w:rsid w:val="002B4108"/>
    <w:rsid w:val="002B5741"/>
    <w:rsid w:val="002B5F15"/>
    <w:rsid w:val="002B6441"/>
    <w:rsid w:val="002C0A87"/>
    <w:rsid w:val="002C114C"/>
    <w:rsid w:val="002C27D9"/>
    <w:rsid w:val="002D19C7"/>
    <w:rsid w:val="002D1D45"/>
    <w:rsid w:val="002D3E22"/>
    <w:rsid w:val="002D5551"/>
    <w:rsid w:val="002E32D7"/>
    <w:rsid w:val="0030082A"/>
    <w:rsid w:val="00300C03"/>
    <w:rsid w:val="00305409"/>
    <w:rsid w:val="00310586"/>
    <w:rsid w:val="003119E9"/>
    <w:rsid w:val="003220BE"/>
    <w:rsid w:val="00324DE3"/>
    <w:rsid w:val="00333B12"/>
    <w:rsid w:val="003351DB"/>
    <w:rsid w:val="00346664"/>
    <w:rsid w:val="00346D37"/>
    <w:rsid w:val="00350710"/>
    <w:rsid w:val="00352158"/>
    <w:rsid w:val="003609EF"/>
    <w:rsid w:val="0036231A"/>
    <w:rsid w:val="00365AD1"/>
    <w:rsid w:val="00374DD4"/>
    <w:rsid w:val="0039458F"/>
    <w:rsid w:val="003A0660"/>
    <w:rsid w:val="003C244B"/>
    <w:rsid w:val="003D31FC"/>
    <w:rsid w:val="003D350C"/>
    <w:rsid w:val="003E1305"/>
    <w:rsid w:val="003E190F"/>
    <w:rsid w:val="003E1A36"/>
    <w:rsid w:val="003F457E"/>
    <w:rsid w:val="004026B1"/>
    <w:rsid w:val="00403240"/>
    <w:rsid w:val="00404C74"/>
    <w:rsid w:val="00410371"/>
    <w:rsid w:val="00412C82"/>
    <w:rsid w:val="0041677E"/>
    <w:rsid w:val="004222C6"/>
    <w:rsid w:val="004242F1"/>
    <w:rsid w:val="00427E79"/>
    <w:rsid w:val="00430354"/>
    <w:rsid w:val="00440DD3"/>
    <w:rsid w:val="00444367"/>
    <w:rsid w:val="00445EB9"/>
    <w:rsid w:val="00446488"/>
    <w:rsid w:val="004619F4"/>
    <w:rsid w:val="00461F12"/>
    <w:rsid w:val="00467CA6"/>
    <w:rsid w:val="00480E1E"/>
    <w:rsid w:val="00492A1B"/>
    <w:rsid w:val="004932AE"/>
    <w:rsid w:val="004B75B7"/>
    <w:rsid w:val="004C3F6A"/>
    <w:rsid w:val="004E652A"/>
    <w:rsid w:val="004F69EA"/>
    <w:rsid w:val="004F7D61"/>
    <w:rsid w:val="0051580D"/>
    <w:rsid w:val="00521986"/>
    <w:rsid w:val="005232B2"/>
    <w:rsid w:val="005245B9"/>
    <w:rsid w:val="00547111"/>
    <w:rsid w:val="0058550A"/>
    <w:rsid w:val="00585A9E"/>
    <w:rsid w:val="005876BE"/>
    <w:rsid w:val="00592D74"/>
    <w:rsid w:val="005959BD"/>
    <w:rsid w:val="005A5302"/>
    <w:rsid w:val="005B197D"/>
    <w:rsid w:val="005C6231"/>
    <w:rsid w:val="005D7C1C"/>
    <w:rsid w:val="005E2C44"/>
    <w:rsid w:val="005E4156"/>
    <w:rsid w:val="005F202F"/>
    <w:rsid w:val="006039DF"/>
    <w:rsid w:val="006074DF"/>
    <w:rsid w:val="0061215C"/>
    <w:rsid w:val="00614BF9"/>
    <w:rsid w:val="00615EC0"/>
    <w:rsid w:val="00617D68"/>
    <w:rsid w:val="00621188"/>
    <w:rsid w:val="006257ED"/>
    <w:rsid w:val="00632E3F"/>
    <w:rsid w:val="00635E96"/>
    <w:rsid w:val="0063674D"/>
    <w:rsid w:val="00641AA9"/>
    <w:rsid w:val="00656E20"/>
    <w:rsid w:val="006773E9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103C"/>
    <w:rsid w:val="006B46FB"/>
    <w:rsid w:val="006C438B"/>
    <w:rsid w:val="006C6242"/>
    <w:rsid w:val="006D0588"/>
    <w:rsid w:val="006D3EDB"/>
    <w:rsid w:val="006D5EE2"/>
    <w:rsid w:val="006E17B8"/>
    <w:rsid w:val="006E21FB"/>
    <w:rsid w:val="006E3070"/>
    <w:rsid w:val="006F2E2B"/>
    <w:rsid w:val="006F39B7"/>
    <w:rsid w:val="006F605B"/>
    <w:rsid w:val="00700040"/>
    <w:rsid w:val="007005CE"/>
    <w:rsid w:val="00705E16"/>
    <w:rsid w:val="00710028"/>
    <w:rsid w:val="00715DCE"/>
    <w:rsid w:val="00724479"/>
    <w:rsid w:val="00730028"/>
    <w:rsid w:val="0073784E"/>
    <w:rsid w:val="007449AC"/>
    <w:rsid w:val="00746B82"/>
    <w:rsid w:val="00754554"/>
    <w:rsid w:val="00760F43"/>
    <w:rsid w:val="00771DEC"/>
    <w:rsid w:val="00780D4E"/>
    <w:rsid w:val="00792342"/>
    <w:rsid w:val="007977A8"/>
    <w:rsid w:val="007A4B90"/>
    <w:rsid w:val="007A4F50"/>
    <w:rsid w:val="007A52C8"/>
    <w:rsid w:val="007B2418"/>
    <w:rsid w:val="007B444D"/>
    <w:rsid w:val="007B45B2"/>
    <w:rsid w:val="007B512A"/>
    <w:rsid w:val="007C2097"/>
    <w:rsid w:val="007C2C2B"/>
    <w:rsid w:val="007C2E1F"/>
    <w:rsid w:val="007D6A07"/>
    <w:rsid w:val="007E6207"/>
    <w:rsid w:val="007E7B05"/>
    <w:rsid w:val="007F5E62"/>
    <w:rsid w:val="007F7259"/>
    <w:rsid w:val="008040A8"/>
    <w:rsid w:val="008047D3"/>
    <w:rsid w:val="00804E18"/>
    <w:rsid w:val="00804E46"/>
    <w:rsid w:val="008279FA"/>
    <w:rsid w:val="00840522"/>
    <w:rsid w:val="00840DA9"/>
    <w:rsid w:val="008626E7"/>
    <w:rsid w:val="00870EE7"/>
    <w:rsid w:val="00873A4C"/>
    <w:rsid w:val="00877B3A"/>
    <w:rsid w:val="008800A0"/>
    <w:rsid w:val="00882233"/>
    <w:rsid w:val="008828B0"/>
    <w:rsid w:val="008837C8"/>
    <w:rsid w:val="008850E7"/>
    <w:rsid w:val="008863B9"/>
    <w:rsid w:val="008A0D8B"/>
    <w:rsid w:val="008A45A6"/>
    <w:rsid w:val="008A6500"/>
    <w:rsid w:val="008B195D"/>
    <w:rsid w:val="008B37E5"/>
    <w:rsid w:val="008B44E2"/>
    <w:rsid w:val="008E20AC"/>
    <w:rsid w:val="008E6BC2"/>
    <w:rsid w:val="008F5EB2"/>
    <w:rsid w:val="008F686C"/>
    <w:rsid w:val="00901E56"/>
    <w:rsid w:val="00903032"/>
    <w:rsid w:val="00907DA0"/>
    <w:rsid w:val="009129AC"/>
    <w:rsid w:val="00913097"/>
    <w:rsid w:val="009148DE"/>
    <w:rsid w:val="0092425D"/>
    <w:rsid w:val="00924986"/>
    <w:rsid w:val="009319E9"/>
    <w:rsid w:val="00941E30"/>
    <w:rsid w:val="009458F4"/>
    <w:rsid w:val="009515B3"/>
    <w:rsid w:val="00957C31"/>
    <w:rsid w:val="00975E55"/>
    <w:rsid w:val="00975E70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774E"/>
    <w:rsid w:val="009B5E99"/>
    <w:rsid w:val="009C1586"/>
    <w:rsid w:val="009C1B82"/>
    <w:rsid w:val="009D0706"/>
    <w:rsid w:val="009D742B"/>
    <w:rsid w:val="009E3297"/>
    <w:rsid w:val="009E47F7"/>
    <w:rsid w:val="009F0017"/>
    <w:rsid w:val="009F33B7"/>
    <w:rsid w:val="009F4BF7"/>
    <w:rsid w:val="009F734F"/>
    <w:rsid w:val="00A01CF2"/>
    <w:rsid w:val="00A2244A"/>
    <w:rsid w:val="00A246B6"/>
    <w:rsid w:val="00A36E9B"/>
    <w:rsid w:val="00A47E70"/>
    <w:rsid w:val="00A50CF0"/>
    <w:rsid w:val="00A52F6F"/>
    <w:rsid w:val="00A62F21"/>
    <w:rsid w:val="00A639EA"/>
    <w:rsid w:val="00A7671C"/>
    <w:rsid w:val="00A93136"/>
    <w:rsid w:val="00AA2CB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136F6"/>
    <w:rsid w:val="00B17E98"/>
    <w:rsid w:val="00B2119C"/>
    <w:rsid w:val="00B258BB"/>
    <w:rsid w:val="00B30378"/>
    <w:rsid w:val="00B3582E"/>
    <w:rsid w:val="00B40169"/>
    <w:rsid w:val="00B475C4"/>
    <w:rsid w:val="00B51FCB"/>
    <w:rsid w:val="00B61246"/>
    <w:rsid w:val="00B61B68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A70BE"/>
    <w:rsid w:val="00BA7723"/>
    <w:rsid w:val="00BB5DFC"/>
    <w:rsid w:val="00BC3DB9"/>
    <w:rsid w:val="00BD279D"/>
    <w:rsid w:val="00BD6BB8"/>
    <w:rsid w:val="00BE6728"/>
    <w:rsid w:val="00BF1B54"/>
    <w:rsid w:val="00BF28E1"/>
    <w:rsid w:val="00BF70CE"/>
    <w:rsid w:val="00BF7283"/>
    <w:rsid w:val="00C01C94"/>
    <w:rsid w:val="00C02CAA"/>
    <w:rsid w:val="00C131A5"/>
    <w:rsid w:val="00C15688"/>
    <w:rsid w:val="00C259BF"/>
    <w:rsid w:val="00C31799"/>
    <w:rsid w:val="00C33A7F"/>
    <w:rsid w:val="00C5117D"/>
    <w:rsid w:val="00C51E37"/>
    <w:rsid w:val="00C572D0"/>
    <w:rsid w:val="00C61603"/>
    <w:rsid w:val="00C66BA2"/>
    <w:rsid w:val="00C67402"/>
    <w:rsid w:val="00C7056B"/>
    <w:rsid w:val="00C7489A"/>
    <w:rsid w:val="00C7566A"/>
    <w:rsid w:val="00C80876"/>
    <w:rsid w:val="00C94DFE"/>
    <w:rsid w:val="00C95985"/>
    <w:rsid w:val="00C979AE"/>
    <w:rsid w:val="00CA3BE3"/>
    <w:rsid w:val="00CC5026"/>
    <w:rsid w:val="00CC68D0"/>
    <w:rsid w:val="00CC6BB2"/>
    <w:rsid w:val="00CE0D0A"/>
    <w:rsid w:val="00CE1360"/>
    <w:rsid w:val="00CE3B53"/>
    <w:rsid w:val="00CE6EA9"/>
    <w:rsid w:val="00CF35D1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6520"/>
    <w:rsid w:val="00D74967"/>
    <w:rsid w:val="00D76276"/>
    <w:rsid w:val="00D878D7"/>
    <w:rsid w:val="00D939E2"/>
    <w:rsid w:val="00D93DBA"/>
    <w:rsid w:val="00D9563B"/>
    <w:rsid w:val="00DA4947"/>
    <w:rsid w:val="00DA573E"/>
    <w:rsid w:val="00DC0A10"/>
    <w:rsid w:val="00DC7933"/>
    <w:rsid w:val="00DD0541"/>
    <w:rsid w:val="00DD0DFB"/>
    <w:rsid w:val="00DD11FD"/>
    <w:rsid w:val="00DD76E5"/>
    <w:rsid w:val="00DE0DF8"/>
    <w:rsid w:val="00DE34CF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66A5"/>
    <w:rsid w:val="00E519F0"/>
    <w:rsid w:val="00E70995"/>
    <w:rsid w:val="00E71BAA"/>
    <w:rsid w:val="00E75B90"/>
    <w:rsid w:val="00E9595E"/>
    <w:rsid w:val="00EA35B8"/>
    <w:rsid w:val="00EB092E"/>
    <w:rsid w:val="00EB09B7"/>
    <w:rsid w:val="00EB4183"/>
    <w:rsid w:val="00EE738B"/>
    <w:rsid w:val="00EE7D7C"/>
    <w:rsid w:val="00F00233"/>
    <w:rsid w:val="00F06A73"/>
    <w:rsid w:val="00F10AB5"/>
    <w:rsid w:val="00F1774A"/>
    <w:rsid w:val="00F25D98"/>
    <w:rsid w:val="00F27BF3"/>
    <w:rsid w:val="00F300FB"/>
    <w:rsid w:val="00F305A9"/>
    <w:rsid w:val="00F30F52"/>
    <w:rsid w:val="00F31650"/>
    <w:rsid w:val="00F33432"/>
    <w:rsid w:val="00F415DA"/>
    <w:rsid w:val="00F506AA"/>
    <w:rsid w:val="00F524D0"/>
    <w:rsid w:val="00F52602"/>
    <w:rsid w:val="00F70C88"/>
    <w:rsid w:val="00F80452"/>
    <w:rsid w:val="00F829B4"/>
    <w:rsid w:val="00F91785"/>
    <w:rsid w:val="00F95CB2"/>
    <w:rsid w:val="00FB4F2D"/>
    <w:rsid w:val="00FB6386"/>
    <w:rsid w:val="00FC31B1"/>
    <w:rsid w:val="00FC69D2"/>
    <w:rsid w:val="00FD1A1E"/>
    <w:rsid w:val="00FD34EE"/>
    <w:rsid w:val="00FD47E0"/>
    <w:rsid w:val="00FD6436"/>
    <w:rsid w:val="00FE0428"/>
    <w:rsid w:val="00FE3C89"/>
    <w:rsid w:val="00FF106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C06261"/>
  <w15:docId w15:val="{0B2B3CC2-68E7-4A73-8E02-CF93AA22C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47F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10C4D-DF2C-43E8-B39E-012C20B2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21</Pages>
  <Words>10390</Words>
  <Characters>59227</Characters>
  <Application>Microsoft Office Word</Application>
  <DocSecurity>0</DocSecurity>
  <Lines>493</Lines>
  <Paragraphs>138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69479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2021-11-17T14:25:00Z</dcterms:created>
  <dcterms:modified xsi:type="dcterms:W3CDTF">2021-11-22T11:28:00Z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