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2B855" w14:textId="77777777" w:rsidR="00A4684E" w:rsidRPr="009D39D1" w:rsidRDefault="00A4684E" w:rsidP="00A4684E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9D39D1">
        <w:rPr>
          <w:rFonts w:ascii="Arial" w:hAnsi="Arial" w:cs="Arial"/>
          <w:b/>
          <w:noProof/>
          <w:sz w:val="24"/>
        </w:rPr>
        <w:t>3GPP TSG-</w:t>
      </w:r>
      <w:r w:rsidRPr="009D39D1">
        <w:rPr>
          <w:rFonts w:ascii="Arial" w:hAnsi="Arial" w:cs="Arial"/>
        </w:rPr>
        <w:fldChar w:fldCharType="begin"/>
      </w:r>
      <w:r w:rsidRPr="009D39D1">
        <w:rPr>
          <w:rFonts w:ascii="Arial" w:hAnsi="Arial" w:cs="Arial"/>
        </w:rPr>
        <w:instrText xml:space="preserve"> DOCPROPERTY  TSG/WGRef  \* MERGEFORMAT </w:instrText>
      </w:r>
      <w:r w:rsidRPr="009D39D1">
        <w:rPr>
          <w:rFonts w:ascii="Arial" w:hAnsi="Arial" w:cs="Arial"/>
        </w:rPr>
        <w:fldChar w:fldCharType="separate"/>
      </w:r>
      <w:r w:rsidRPr="009D39D1">
        <w:rPr>
          <w:rFonts w:ascii="Arial" w:hAnsi="Arial" w:cs="Arial"/>
          <w:b/>
          <w:noProof/>
          <w:sz w:val="24"/>
        </w:rPr>
        <w:t>RAN5</w:t>
      </w:r>
      <w:r w:rsidRPr="009D39D1">
        <w:rPr>
          <w:rFonts w:ascii="Arial" w:hAnsi="Arial" w:cs="Arial"/>
          <w:b/>
          <w:noProof/>
          <w:sz w:val="24"/>
        </w:rPr>
        <w:fldChar w:fldCharType="end"/>
      </w:r>
      <w:r w:rsidRPr="009D39D1">
        <w:rPr>
          <w:rFonts w:ascii="Arial" w:hAnsi="Arial" w:cs="Arial"/>
          <w:b/>
          <w:noProof/>
          <w:sz w:val="24"/>
        </w:rPr>
        <w:t xml:space="preserve"> Meeting #</w:t>
      </w:r>
      <w:r w:rsidRPr="009D39D1">
        <w:rPr>
          <w:rFonts w:ascii="Arial" w:hAnsi="Arial" w:cs="Arial"/>
        </w:rPr>
        <w:fldChar w:fldCharType="begin"/>
      </w:r>
      <w:r w:rsidRPr="009D39D1">
        <w:rPr>
          <w:rFonts w:ascii="Arial" w:hAnsi="Arial" w:cs="Arial"/>
        </w:rPr>
        <w:instrText xml:space="preserve"> DOCPROPERTY  MtgSeq  \* MERGEFORMAT </w:instrText>
      </w:r>
      <w:r w:rsidRPr="009D39D1">
        <w:rPr>
          <w:rFonts w:ascii="Arial" w:hAnsi="Arial" w:cs="Arial"/>
        </w:rPr>
        <w:fldChar w:fldCharType="separate"/>
      </w:r>
      <w:r w:rsidRPr="009D39D1">
        <w:rPr>
          <w:rFonts w:ascii="Arial" w:hAnsi="Arial" w:cs="Arial"/>
          <w:b/>
          <w:noProof/>
          <w:sz w:val="24"/>
        </w:rPr>
        <w:t>2021</w:t>
      </w:r>
      <w:r w:rsidRPr="009D39D1">
        <w:rPr>
          <w:rFonts w:ascii="Arial" w:hAnsi="Arial" w:cs="Arial"/>
          <w:b/>
          <w:noProof/>
          <w:sz w:val="24"/>
        </w:rPr>
        <w:fldChar w:fldCharType="end"/>
      </w:r>
      <w:r w:rsidRPr="009D39D1">
        <w:rPr>
          <w:rFonts w:ascii="Arial" w:hAnsi="Arial" w:cs="Arial"/>
        </w:rPr>
        <w:fldChar w:fldCharType="begin"/>
      </w:r>
      <w:r w:rsidRPr="009D39D1">
        <w:rPr>
          <w:rFonts w:ascii="Arial" w:hAnsi="Arial" w:cs="Arial"/>
        </w:rPr>
        <w:instrText xml:space="preserve"> DOCPROPERTY  MtgTitle  \* MERGEFORMAT </w:instrText>
      </w:r>
      <w:r w:rsidRPr="009D39D1">
        <w:rPr>
          <w:rFonts w:ascii="Arial" w:hAnsi="Arial" w:cs="Arial"/>
        </w:rPr>
        <w:fldChar w:fldCharType="separate"/>
      </w:r>
      <w:r w:rsidRPr="009D39D1">
        <w:rPr>
          <w:rFonts w:ascii="Arial" w:hAnsi="Arial" w:cs="Arial"/>
          <w:b/>
          <w:noProof/>
          <w:sz w:val="24"/>
        </w:rPr>
        <w:t>-TTCN email</w:t>
      </w:r>
      <w:r w:rsidRPr="009D39D1">
        <w:rPr>
          <w:rFonts w:ascii="Arial" w:hAnsi="Arial" w:cs="Arial"/>
          <w:b/>
          <w:noProof/>
          <w:sz w:val="24"/>
        </w:rPr>
        <w:fldChar w:fldCharType="end"/>
      </w:r>
      <w:r w:rsidRPr="009D39D1">
        <w:rPr>
          <w:rFonts w:ascii="Arial" w:hAnsi="Arial" w:cs="Arial"/>
          <w:b/>
          <w:i/>
          <w:noProof/>
          <w:sz w:val="28"/>
        </w:rPr>
        <w:tab/>
      </w:r>
      <w:r w:rsidRPr="009D39D1">
        <w:rPr>
          <w:rFonts w:ascii="Arial" w:hAnsi="Arial" w:cs="Arial"/>
        </w:rPr>
        <w:fldChar w:fldCharType="begin"/>
      </w:r>
      <w:r w:rsidRPr="009D39D1">
        <w:rPr>
          <w:rFonts w:ascii="Arial" w:hAnsi="Arial" w:cs="Arial"/>
        </w:rPr>
        <w:instrText xml:space="preserve"> DOCPROPERTY  Tdoc#  \* MERGEFORMAT </w:instrText>
      </w:r>
      <w:r w:rsidRPr="009D39D1">
        <w:rPr>
          <w:rFonts w:ascii="Arial" w:hAnsi="Arial" w:cs="Arial"/>
        </w:rPr>
        <w:fldChar w:fldCharType="separate"/>
      </w:r>
      <w:r w:rsidRPr="009D39D1">
        <w:rPr>
          <w:rFonts w:ascii="Arial" w:hAnsi="Arial" w:cs="Arial"/>
          <w:b/>
          <w:i/>
          <w:noProof/>
          <w:sz w:val="28"/>
        </w:rPr>
        <w:t>R5s211306</w:t>
      </w:r>
      <w:r w:rsidRPr="009D39D1">
        <w:rPr>
          <w:rFonts w:ascii="Arial" w:hAnsi="Arial" w:cs="Arial"/>
          <w:b/>
          <w:i/>
          <w:noProof/>
          <w:sz w:val="28"/>
        </w:rPr>
        <w:fldChar w:fldCharType="end"/>
      </w:r>
    </w:p>
    <w:p w14:paraId="5D068977" w14:textId="77777777" w:rsidR="00A4684E" w:rsidRPr="009D39D1" w:rsidRDefault="00A4684E" w:rsidP="00A4684E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9D39D1">
        <w:rPr>
          <w:rFonts w:ascii="Arial" w:hAnsi="Arial" w:cs="Arial"/>
        </w:rPr>
        <w:fldChar w:fldCharType="begin"/>
      </w:r>
      <w:r w:rsidRPr="009D39D1">
        <w:rPr>
          <w:rFonts w:ascii="Arial" w:hAnsi="Arial" w:cs="Arial"/>
        </w:rPr>
        <w:instrText xml:space="preserve"> DOCPROPERTY  Location  \* MERGEFORMAT </w:instrText>
      </w:r>
      <w:r w:rsidRPr="009D39D1">
        <w:rPr>
          <w:rFonts w:ascii="Arial" w:hAnsi="Arial" w:cs="Arial"/>
        </w:rPr>
        <w:fldChar w:fldCharType="separate"/>
      </w:r>
      <w:r w:rsidRPr="009D39D1">
        <w:rPr>
          <w:rFonts w:ascii="Arial" w:hAnsi="Arial" w:cs="Arial"/>
          <w:b/>
          <w:noProof/>
          <w:sz w:val="24"/>
        </w:rPr>
        <w:t>Online</w:t>
      </w:r>
      <w:r w:rsidRPr="009D39D1">
        <w:rPr>
          <w:rFonts w:ascii="Arial" w:hAnsi="Arial" w:cs="Arial"/>
          <w:b/>
          <w:noProof/>
          <w:sz w:val="24"/>
        </w:rPr>
        <w:fldChar w:fldCharType="end"/>
      </w:r>
      <w:r w:rsidRPr="009D39D1">
        <w:rPr>
          <w:rFonts w:ascii="Arial" w:hAnsi="Arial" w:cs="Arial"/>
          <w:b/>
          <w:noProof/>
          <w:sz w:val="24"/>
        </w:rPr>
        <w:t xml:space="preserve">, </w:t>
      </w:r>
      <w:r w:rsidRPr="009D39D1">
        <w:rPr>
          <w:rFonts w:ascii="Arial" w:hAnsi="Arial" w:cs="Arial"/>
        </w:rPr>
        <w:fldChar w:fldCharType="begin"/>
      </w:r>
      <w:r w:rsidRPr="009D39D1">
        <w:rPr>
          <w:rFonts w:ascii="Arial" w:hAnsi="Arial" w:cs="Arial"/>
        </w:rPr>
        <w:instrText xml:space="preserve"> DOCPROPERTY  Country  \* MERGEFORMAT </w:instrText>
      </w:r>
      <w:r w:rsidRPr="009D39D1">
        <w:rPr>
          <w:rFonts w:ascii="Arial" w:hAnsi="Arial" w:cs="Arial"/>
        </w:rPr>
        <w:fldChar w:fldCharType="end"/>
      </w:r>
      <w:r w:rsidRPr="009D39D1">
        <w:rPr>
          <w:rFonts w:ascii="Arial" w:hAnsi="Arial" w:cs="Arial"/>
          <w:b/>
          <w:noProof/>
          <w:sz w:val="24"/>
        </w:rPr>
        <w:t xml:space="preserve">, </w:t>
      </w:r>
      <w:r w:rsidRPr="009D39D1">
        <w:rPr>
          <w:rFonts w:ascii="Arial" w:hAnsi="Arial" w:cs="Arial"/>
        </w:rPr>
        <w:fldChar w:fldCharType="begin"/>
      </w:r>
      <w:r w:rsidRPr="009D39D1">
        <w:rPr>
          <w:rFonts w:ascii="Arial" w:hAnsi="Arial" w:cs="Arial"/>
        </w:rPr>
        <w:instrText xml:space="preserve"> DOCPROPERTY  StartDate  \* MERGEFORMAT </w:instrText>
      </w:r>
      <w:r w:rsidRPr="009D39D1">
        <w:rPr>
          <w:rFonts w:ascii="Arial" w:hAnsi="Arial" w:cs="Arial"/>
        </w:rPr>
        <w:fldChar w:fldCharType="separate"/>
      </w:r>
      <w:r w:rsidRPr="009D39D1">
        <w:rPr>
          <w:rFonts w:ascii="Arial" w:hAnsi="Arial" w:cs="Arial"/>
          <w:b/>
          <w:noProof/>
          <w:sz w:val="24"/>
        </w:rPr>
        <w:t>7th Dec 2020</w:t>
      </w:r>
      <w:r w:rsidRPr="009D39D1">
        <w:rPr>
          <w:rFonts w:ascii="Arial" w:hAnsi="Arial" w:cs="Arial"/>
          <w:b/>
          <w:noProof/>
          <w:sz w:val="24"/>
        </w:rPr>
        <w:fldChar w:fldCharType="end"/>
      </w:r>
      <w:r w:rsidRPr="009D39D1">
        <w:rPr>
          <w:rFonts w:ascii="Arial" w:hAnsi="Arial" w:cs="Arial"/>
          <w:b/>
          <w:noProof/>
          <w:sz w:val="24"/>
        </w:rPr>
        <w:t xml:space="preserve"> - </w:t>
      </w:r>
      <w:r w:rsidRPr="009D39D1">
        <w:rPr>
          <w:rFonts w:ascii="Arial" w:hAnsi="Arial" w:cs="Arial"/>
        </w:rPr>
        <w:fldChar w:fldCharType="begin"/>
      </w:r>
      <w:r w:rsidRPr="009D39D1">
        <w:rPr>
          <w:rFonts w:ascii="Arial" w:hAnsi="Arial" w:cs="Arial"/>
        </w:rPr>
        <w:instrText xml:space="preserve"> DOCPROPERTY  EndDate  \* MERGEFORMAT </w:instrText>
      </w:r>
      <w:r w:rsidRPr="009D39D1">
        <w:rPr>
          <w:rFonts w:ascii="Arial" w:hAnsi="Arial" w:cs="Arial"/>
        </w:rPr>
        <w:fldChar w:fldCharType="separate"/>
      </w:r>
      <w:r w:rsidRPr="009D39D1">
        <w:rPr>
          <w:rFonts w:ascii="Arial" w:hAnsi="Arial" w:cs="Arial"/>
          <w:b/>
          <w:noProof/>
          <w:sz w:val="24"/>
        </w:rPr>
        <w:t>31st Dec 2021</w:t>
      </w:r>
      <w:r w:rsidRPr="009D39D1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684E" w:rsidRPr="009D39D1" w14:paraId="1B18FE50" w14:textId="77777777" w:rsidTr="00B71F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48C58" w14:textId="77777777" w:rsidR="00A4684E" w:rsidRPr="009D39D1" w:rsidRDefault="00A4684E" w:rsidP="00B71F29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9D39D1">
              <w:rPr>
                <w:rFonts w:ascii="Arial" w:hAnsi="Arial" w:cs="Arial"/>
                <w:i/>
                <w:noProof/>
                <w:sz w:val="14"/>
              </w:rPr>
              <w:t>CR-Form-v12.1</w:t>
            </w:r>
          </w:p>
        </w:tc>
      </w:tr>
      <w:tr w:rsidR="00A4684E" w:rsidRPr="009D39D1" w14:paraId="5A6D11A6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0FD95" w14:textId="77777777" w:rsidR="00A4684E" w:rsidRPr="009D39D1" w:rsidRDefault="00A4684E" w:rsidP="00B71F2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A4684E" w:rsidRPr="009D39D1" w14:paraId="44F14F5B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AE2F3" w14:textId="77777777"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4684E" w:rsidRPr="009D39D1" w14:paraId="6945E0EE" w14:textId="77777777" w:rsidTr="00B71F29">
        <w:tc>
          <w:tcPr>
            <w:tcW w:w="142" w:type="dxa"/>
            <w:tcBorders>
              <w:left w:val="single" w:sz="4" w:space="0" w:color="auto"/>
            </w:tcBorders>
          </w:tcPr>
          <w:p w14:paraId="787E300B" w14:textId="77777777" w:rsidR="00A4684E" w:rsidRPr="009D39D1" w:rsidRDefault="00A4684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61BF8" w14:textId="77777777" w:rsidR="00A4684E" w:rsidRPr="009D39D1" w:rsidRDefault="00A4684E" w:rsidP="00B71F29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9D39D1">
              <w:rPr>
                <w:rFonts w:ascii="Arial" w:hAnsi="Arial" w:cs="Arial"/>
              </w:rPr>
              <w:fldChar w:fldCharType="begin"/>
            </w:r>
            <w:r w:rsidRPr="009D39D1">
              <w:rPr>
                <w:rFonts w:ascii="Arial" w:hAnsi="Arial" w:cs="Arial"/>
              </w:rPr>
              <w:instrText xml:space="preserve"> DOCPROPERTY  Spec#  \* MERGEFORMAT </w:instrText>
            </w:r>
            <w:r w:rsidRPr="009D39D1">
              <w:rPr>
                <w:rFonts w:ascii="Arial" w:hAnsi="Arial" w:cs="Arial"/>
              </w:rPr>
              <w:fldChar w:fldCharType="separate"/>
            </w:r>
            <w:r w:rsidRPr="009D39D1">
              <w:rPr>
                <w:rFonts w:ascii="Arial" w:hAnsi="Arial" w:cs="Arial"/>
                <w:b/>
                <w:noProof/>
                <w:sz w:val="28"/>
              </w:rPr>
              <w:t>38.523-3</w:t>
            </w:r>
            <w:r w:rsidRPr="009D39D1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BCA3E" w14:textId="77777777" w:rsidR="00A4684E" w:rsidRPr="009D39D1" w:rsidRDefault="00A4684E" w:rsidP="00B71F2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3A7B80" w14:textId="77777777"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</w:rPr>
              <w:fldChar w:fldCharType="begin"/>
            </w:r>
            <w:r w:rsidRPr="009D39D1">
              <w:rPr>
                <w:rFonts w:ascii="Arial" w:hAnsi="Arial" w:cs="Arial"/>
              </w:rPr>
              <w:instrText xml:space="preserve"> DOCPROPERTY  Cr#  \* MERGEFORMAT </w:instrText>
            </w:r>
            <w:r w:rsidRPr="009D39D1">
              <w:rPr>
                <w:rFonts w:ascii="Arial" w:hAnsi="Arial" w:cs="Arial"/>
              </w:rPr>
              <w:fldChar w:fldCharType="separate"/>
            </w:r>
            <w:r w:rsidRPr="009D39D1">
              <w:rPr>
                <w:rFonts w:ascii="Arial" w:hAnsi="Arial" w:cs="Arial"/>
                <w:b/>
                <w:noProof/>
                <w:sz w:val="28"/>
              </w:rPr>
              <w:t>2067</w:t>
            </w:r>
            <w:r w:rsidRPr="009D39D1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A0A235" w14:textId="77777777" w:rsidR="00A4684E" w:rsidRPr="009D39D1" w:rsidRDefault="00A4684E" w:rsidP="00B71F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7BBAC0" w14:textId="77777777" w:rsidR="00A4684E" w:rsidRPr="009D39D1" w:rsidRDefault="00A4684E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9D39D1">
              <w:rPr>
                <w:rFonts w:ascii="Arial" w:hAnsi="Arial" w:cs="Arial"/>
              </w:rPr>
              <w:fldChar w:fldCharType="begin"/>
            </w:r>
            <w:r w:rsidRPr="009D39D1">
              <w:rPr>
                <w:rFonts w:ascii="Arial" w:hAnsi="Arial" w:cs="Arial"/>
              </w:rPr>
              <w:instrText xml:space="preserve"> DOCPROPERTY  Revision  \* MERGEFORMAT </w:instrText>
            </w:r>
            <w:r w:rsidRPr="009D39D1">
              <w:rPr>
                <w:rFonts w:ascii="Arial" w:hAnsi="Arial" w:cs="Arial"/>
              </w:rPr>
              <w:fldChar w:fldCharType="separate"/>
            </w:r>
            <w:r w:rsidRPr="009D39D1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9D39D1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7B81605" w14:textId="77777777" w:rsidR="00A4684E" w:rsidRPr="009D39D1" w:rsidRDefault="00A4684E" w:rsidP="00B71F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316F1F" w14:textId="77777777" w:rsidR="00A4684E" w:rsidRPr="009D39D1" w:rsidRDefault="00A4684E" w:rsidP="00B71F2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9D39D1">
              <w:rPr>
                <w:rFonts w:ascii="Arial" w:hAnsi="Arial" w:cs="Arial"/>
              </w:rPr>
              <w:fldChar w:fldCharType="begin"/>
            </w:r>
            <w:r w:rsidRPr="009D39D1">
              <w:rPr>
                <w:rFonts w:ascii="Arial" w:hAnsi="Arial" w:cs="Arial"/>
              </w:rPr>
              <w:instrText xml:space="preserve"> DOCPROPERTY  Version  \* MERGEFORMAT </w:instrText>
            </w:r>
            <w:r w:rsidRPr="009D39D1">
              <w:rPr>
                <w:rFonts w:ascii="Arial" w:hAnsi="Arial" w:cs="Arial"/>
              </w:rPr>
              <w:fldChar w:fldCharType="separate"/>
            </w:r>
            <w:r w:rsidRPr="009D39D1">
              <w:rPr>
                <w:rFonts w:ascii="Arial" w:hAnsi="Arial" w:cs="Arial"/>
                <w:b/>
                <w:noProof/>
                <w:sz w:val="28"/>
              </w:rPr>
              <w:t>17.0.0</w:t>
            </w:r>
            <w:r w:rsidRPr="009D39D1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80BFAB" w14:textId="77777777"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A4684E" w:rsidRPr="009D39D1" w14:paraId="0FEE943B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D2F42F" w14:textId="77777777"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A4684E" w:rsidRPr="009D39D1" w14:paraId="37514417" w14:textId="77777777" w:rsidTr="00B71F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B95727" w14:textId="77777777" w:rsidR="00A4684E" w:rsidRPr="009D39D1" w:rsidRDefault="00A4684E" w:rsidP="00B71F29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9D39D1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9D39D1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HELP</w:t>
              </w:r>
            </w:hyperlink>
            <w:r w:rsidRPr="009D39D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9D39D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9D39D1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9D39D1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9D39D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4684E" w:rsidRPr="009D39D1" w14:paraId="06474476" w14:textId="77777777" w:rsidTr="00B71F29">
        <w:tc>
          <w:tcPr>
            <w:tcW w:w="9641" w:type="dxa"/>
            <w:gridSpan w:val="9"/>
          </w:tcPr>
          <w:p w14:paraId="43AE06CA" w14:textId="77777777"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771A0482" w14:textId="77777777" w:rsidR="00A4684E" w:rsidRPr="009D39D1" w:rsidRDefault="00A4684E" w:rsidP="00A4684E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684E" w:rsidRPr="009D39D1" w14:paraId="68A9BA35" w14:textId="77777777" w:rsidTr="00B71F29">
        <w:tc>
          <w:tcPr>
            <w:tcW w:w="2835" w:type="dxa"/>
          </w:tcPr>
          <w:p w14:paraId="3C2BDE6C" w14:textId="77777777" w:rsidR="00A4684E" w:rsidRPr="009D39D1" w:rsidRDefault="00A4684E" w:rsidP="00B71F29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009DFD" w14:textId="77777777" w:rsidR="00A4684E" w:rsidRPr="009D39D1" w:rsidRDefault="00A4684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B9DB10" w14:textId="77777777" w:rsidR="00A4684E" w:rsidRPr="009D39D1" w:rsidRDefault="00A4684E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15BADE" w14:textId="77777777" w:rsidR="00A4684E" w:rsidRPr="009D39D1" w:rsidRDefault="00A4684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9D39D1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AED07C" w14:textId="77777777" w:rsidR="00A4684E" w:rsidRPr="009D39D1" w:rsidRDefault="00A4684E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80E5DD" w14:textId="77777777" w:rsidR="00A4684E" w:rsidRPr="009D39D1" w:rsidRDefault="00A4684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9D39D1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FF0756" w14:textId="77777777" w:rsidR="00A4684E" w:rsidRPr="009D39D1" w:rsidRDefault="00A4684E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933A1" w14:textId="77777777" w:rsidR="00A4684E" w:rsidRPr="009D39D1" w:rsidRDefault="00A4684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CE629B" w14:textId="77777777" w:rsidR="00A4684E" w:rsidRPr="009D39D1" w:rsidRDefault="00A4684E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525984A7" w14:textId="77777777" w:rsidR="00A4684E" w:rsidRPr="009D39D1" w:rsidRDefault="00A4684E" w:rsidP="00A4684E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684E" w:rsidRPr="009D39D1" w14:paraId="55DBC2FD" w14:textId="77777777" w:rsidTr="00B71F29">
        <w:tc>
          <w:tcPr>
            <w:tcW w:w="9640" w:type="dxa"/>
            <w:gridSpan w:val="11"/>
          </w:tcPr>
          <w:p w14:paraId="4F42EF1B" w14:textId="77777777"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4684E" w:rsidRPr="009D39D1" w14:paraId="6BAEC2E6" w14:textId="77777777" w:rsidTr="00B71F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D43821" w14:textId="77777777" w:rsidR="00A4684E" w:rsidRPr="009D39D1" w:rsidRDefault="00A4684E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Title:</w:t>
            </w:r>
            <w:r w:rsidRPr="009D39D1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A2A1E" w14:textId="77777777" w:rsidR="00A4684E" w:rsidRPr="009D39D1" w:rsidRDefault="00A4684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</w:rPr>
              <w:fldChar w:fldCharType="begin"/>
            </w:r>
            <w:r w:rsidRPr="009D39D1">
              <w:rPr>
                <w:rFonts w:ascii="Arial" w:hAnsi="Arial" w:cs="Arial"/>
              </w:rPr>
              <w:instrText xml:space="preserve"> DOCPROPERTY  CrTitle  \* MERGEFORMAT </w:instrText>
            </w:r>
            <w:r w:rsidRPr="009D39D1">
              <w:rPr>
                <w:rFonts w:ascii="Arial" w:hAnsi="Arial" w:cs="Arial"/>
              </w:rPr>
              <w:fldChar w:fldCharType="separate"/>
            </w:r>
            <w:r w:rsidRPr="009D39D1">
              <w:rPr>
                <w:rFonts w:ascii="Arial" w:hAnsi="Arial" w:cs="Arial"/>
              </w:rPr>
              <w:t>Correction to NR testcase 11.4.6</w:t>
            </w:r>
            <w:r w:rsidRPr="009D39D1">
              <w:rPr>
                <w:rFonts w:ascii="Arial" w:hAnsi="Arial" w:cs="Arial"/>
              </w:rPr>
              <w:fldChar w:fldCharType="end"/>
            </w:r>
          </w:p>
        </w:tc>
      </w:tr>
      <w:tr w:rsidR="00A4684E" w:rsidRPr="009D39D1" w14:paraId="270E95B8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2A77D104" w14:textId="77777777"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9A49D0" w14:textId="77777777"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4684E" w:rsidRPr="009D39D1" w14:paraId="4E7EB63B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75926F8F" w14:textId="77777777" w:rsidR="00A4684E" w:rsidRPr="009D39D1" w:rsidRDefault="00A4684E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CEB83D" w14:textId="77777777" w:rsidR="00A4684E" w:rsidRPr="009D39D1" w:rsidRDefault="00A4684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</w:rPr>
              <w:fldChar w:fldCharType="begin"/>
            </w:r>
            <w:r w:rsidRPr="009D39D1">
              <w:rPr>
                <w:rFonts w:ascii="Arial" w:hAnsi="Arial" w:cs="Arial"/>
              </w:rPr>
              <w:instrText xml:space="preserve"> DOCPROPERTY  SourceIfWg  \* MERGEFORMAT </w:instrText>
            </w:r>
            <w:r w:rsidRPr="009D39D1">
              <w:rPr>
                <w:rFonts w:ascii="Arial" w:hAnsi="Arial" w:cs="Arial"/>
              </w:rPr>
              <w:fldChar w:fldCharType="separate"/>
            </w:r>
            <w:r w:rsidRPr="009D39D1">
              <w:rPr>
                <w:rFonts w:ascii="Arial" w:hAnsi="Arial" w:cs="Arial"/>
                <w:noProof/>
              </w:rPr>
              <w:t>ROHDE &amp; SCHWARZ</w:t>
            </w:r>
            <w:r w:rsidRPr="009D39D1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A4684E" w:rsidRPr="009D39D1" w14:paraId="617293B3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6E21C681" w14:textId="77777777" w:rsidR="00A4684E" w:rsidRPr="009D39D1" w:rsidRDefault="00A4684E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C9313C" w14:textId="77777777" w:rsidR="00A4684E" w:rsidRPr="009D39D1" w:rsidRDefault="00A4684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</w:rPr>
              <w:t>R5</w:t>
            </w:r>
            <w:r w:rsidRPr="009D39D1">
              <w:rPr>
                <w:rFonts w:ascii="Arial" w:hAnsi="Arial" w:cs="Arial"/>
              </w:rPr>
              <w:fldChar w:fldCharType="begin"/>
            </w:r>
            <w:r w:rsidRPr="009D39D1">
              <w:rPr>
                <w:rFonts w:ascii="Arial" w:hAnsi="Arial" w:cs="Arial"/>
              </w:rPr>
              <w:instrText xml:space="preserve"> DOCPROPERTY  SourceIfTsg  \* MERGEFORMAT </w:instrText>
            </w:r>
            <w:r w:rsidRPr="009D39D1">
              <w:rPr>
                <w:rFonts w:ascii="Arial" w:hAnsi="Arial" w:cs="Arial"/>
              </w:rPr>
              <w:fldChar w:fldCharType="end"/>
            </w:r>
          </w:p>
        </w:tc>
      </w:tr>
      <w:tr w:rsidR="00A4684E" w:rsidRPr="009D39D1" w14:paraId="3B03FCF6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0399301E" w14:textId="77777777"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D7AC91" w14:textId="77777777"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4684E" w:rsidRPr="009D39D1" w14:paraId="050FFCD4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230C2B62" w14:textId="77777777" w:rsidR="00A4684E" w:rsidRPr="009D39D1" w:rsidRDefault="00A4684E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E9030E" w14:textId="77777777" w:rsidR="00A4684E" w:rsidRPr="009D39D1" w:rsidRDefault="00A4684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</w:rPr>
              <w:fldChar w:fldCharType="begin"/>
            </w:r>
            <w:r w:rsidRPr="009D39D1">
              <w:rPr>
                <w:rFonts w:ascii="Arial" w:hAnsi="Arial" w:cs="Arial"/>
              </w:rPr>
              <w:instrText xml:space="preserve"> DOCPROPERTY  RelatedWis  \* MERGEFORMAT </w:instrText>
            </w:r>
            <w:r w:rsidRPr="009D39D1">
              <w:rPr>
                <w:rFonts w:ascii="Arial" w:hAnsi="Arial" w:cs="Arial"/>
              </w:rPr>
              <w:fldChar w:fldCharType="separate"/>
            </w:r>
            <w:r w:rsidRPr="009D39D1">
              <w:rPr>
                <w:rFonts w:ascii="Arial" w:hAnsi="Arial" w:cs="Arial"/>
                <w:noProof/>
              </w:rPr>
              <w:t>5GS_NR_LTE-UEConTest</w:t>
            </w:r>
            <w:r w:rsidRPr="009D39D1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A26E942" w14:textId="77777777" w:rsidR="00A4684E" w:rsidRPr="009D39D1" w:rsidRDefault="00A4684E" w:rsidP="00B71F29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F5327" w14:textId="77777777" w:rsidR="00A4684E" w:rsidRPr="009D39D1" w:rsidRDefault="00A4684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B5F8A0" w14:textId="77777777" w:rsidR="00A4684E" w:rsidRPr="009D39D1" w:rsidRDefault="00A4684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</w:rPr>
              <w:fldChar w:fldCharType="begin"/>
            </w:r>
            <w:r w:rsidRPr="009D39D1">
              <w:rPr>
                <w:rFonts w:ascii="Arial" w:hAnsi="Arial" w:cs="Arial"/>
              </w:rPr>
              <w:instrText xml:space="preserve"> DOCPROPERTY  ResDate  \* MERGEFORMAT </w:instrText>
            </w:r>
            <w:r w:rsidRPr="009D39D1">
              <w:rPr>
                <w:rFonts w:ascii="Arial" w:hAnsi="Arial" w:cs="Arial"/>
              </w:rPr>
              <w:fldChar w:fldCharType="separate"/>
            </w:r>
            <w:r w:rsidRPr="009D39D1">
              <w:rPr>
                <w:rFonts w:ascii="Arial" w:hAnsi="Arial" w:cs="Arial"/>
                <w:noProof/>
              </w:rPr>
              <w:t>2021-09-23</w:t>
            </w:r>
            <w:r w:rsidRPr="009D39D1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A4684E" w:rsidRPr="009D39D1" w14:paraId="32A9A61F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5162F74E" w14:textId="77777777"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B63E35" w14:textId="77777777"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7D4D0C" w14:textId="77777777"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019E60" w14:textId="77777777"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59A9E" w14:textId="77777777"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4684E" w:rsidRPr="009D39D1" w14:paraId="77EC9188" w14:textId="77777777" w:rsidTr="00B71F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56BD84" w14:textId="77777777" w:rsidR="00A4684E" w:rsidRPr="009D39D1" w:rsidRDefault="00A4684E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B14B04" w14:textId="77777777" w:rsidR="00A4684E" w:rsidRPr="009D39D1" w:rsidRDefault="00A4684E" w:rsidP="00B71F29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9D39D1">
              <w:rPr>
                <w:rFonts w:ascii="Arial" w:hAnsi="Arial" w:cs="Arial"/>
              </w:rPr>
              <w:fldChar w:fldCharType="begin"/>
            </w:r>
            <w:r w:rsidRPr="009D39D1">
              <w:rPr>
                <w:rFonts w:ascii="Arial" w:hAnsi="Arial" w:cs="Arial"/>
              </w:rPr>
              <w:instrText xml:space="preserve"> DOCPROPERTY  Cat  \* MERGEFORMAT </w:instrText>
            </w:r>
            <w:r w:rsidRPr="009D39D1">
              <w:rPr>
                <w:rFonts w:ascii="Arial" w:hAnsi="Arial" w:cs="Arial"/>
              </w:rPr>
              <w:fldChar w:fldCharType="separate"/>
            </w:r>
            <w:r w:rsidRPr="009D39D1">
              <w:rPr>
                <w:rFonts w:ascii="Arial" w:hAnsi="Arial" w:cs="Arial"/>
                <w:b/>
                <w:noProof/>
              </w:rPr>
              <w:t>F</w:t>
            </w:r>
            <w:r w:rsidRPr="009D39D1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97BF08" w14:textId="77777777"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862EF" w14:textId="77777777" w:rsidR="00A4684E" w:rsidRPr="009D39D1" w:rsidRDefault="00A4684E" w:rsidP="00B71F29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483A2D" w14:textId="77777777" w:rsidR="00A4684E" w:rsidRPr="009D39D1" w:rsidRDefault="00A4684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</w:rPr>
              <w:fldChar w:fldCharType="begin"/>
            </w:r>
            <w:r w:rsidRPr="009D39D1">
              <w:rPr>
                <w:rFonts w:ascii="Arial" w:hAnsi="Arial" w:cs="Arial"/>
              </w:rPr>
              <w:instrText xml:space="preserve"> DOCPROPERTY  Release  \* MERGEFORMAT </w:instrText>
            </w:r>
            <w:r w:rsidRPr="009D39D1">
              <w:rPr>
                <w:rFonts w:ascii="Arial" w:hAnsi="Arial" w:cs="Arial"/>
              </w:rPr>
              <w:fldChar w:fldCharType="separate"/>
            </w:r>
            <w:r w:rsidRPr="009D39D1">
              <w:rPr>
                <w:rFonts w:ascii="Arial" w:hAnsi="Arial" w:cs="Arial"/>
                <w:noProof/>
              </w:rPr>
              <w:t>Rel-17</w:t>
            </w:r>
            <w:r w:rsidRPr="009D39D1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A4684E" w:rsidRPr="009D39D1" w14:paraId="04F1176E" w14:textId="77777777" w:rsidTr="00B71F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980FA8" w14:textId="77777777"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9D869B" w14:textId="77777777" w:rsidR="00A4684E" w:rsidRPr="009D39D1" w:rsidRDefault="00A4684E" w:rsidP="00B71F29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9D39D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9D39D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9D39D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9D39D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9D39D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9D39D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9D39D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5B41DBB2" w14:textId="77777777" w:rsidR="00A4684E" w:rsidRPr="009D39D1" w:rsidRDefault="00A4684E" w:rsidP="00B71F29">
            <w:pPr>
              <w:pStyle w:val="CRCoverPage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9D39D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D39D1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9D39D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963161" w14:textId="77777777" w:rsidR="00A4684E" w:rsidRPr="009D39D1" w:rsidRDefault="00A4684E" w:rsidP="00B71F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9D39D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9D39D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9D39D1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A4684E" w:rsidRPr="009D39D1" w14:paraId="2FDBB948" w14:textId="77777777" w:rsidTr="00B71F29">
        <w:tc>
          <w:tcPr>
            <w:tcW w:w="1843" w:type="dxa"/>
          </w:tcPr>
          <w:p w14:paraId="301C8B7D" w14:textId="77777777"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1FFA8C" w14:textId="77777777" w:rsidR="00A4684E" w:rsidRPr="009D39D1" w:rsidRDefault="00A4684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4684E" w:rsidRPr="009D39D1" w14:paraId="5DDB8D84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5FD2A1" w14:textId="77777777" w:rsidR="00A4684E" w:rsidRPr="009D39D1" w:rsidRDefault="00A4684E" w:rsidP="00A4684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02B4D" w14:textId="77777777"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</w:rPr>
            </w:pPr>
            <w:r w:rsidRPr="009D39D1">
              <w:rPr>
                <w:rFonts w:ascii="Arial" w:hAnsi="Arial" w:cs="Arial"/>
              </w:rPr>
              <w:t>In the current TTCN implementation of this testcase, R5s210875 has been implemented for 11.4.6, whereas this was meant for 11.4.5</w:t>
            </w:r>
          </w:p>
          <w:p w14:paraId="5B2A0762" w14:textId="77777777"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766A0F58" w14:textId="77777777"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</w:rPr>
            </w:pPr>
            <w:r w:rsidRPr="009D39D1">
              <w:rPr>
                <w:rFonts w:ascii="Arial" w:hAnsi="Arial" w:cs="Arial"/>
              </w:rPr>
              <w:t>This needs to be corrected.</w:t>
            </w:r>
          </w:p>
        </w:tc>
      </w:tr>
      <w:tr w:rsidR="00A4684E" w:rsidRPr="009D39D1" w14:paraId="739C14A3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0E62E" w14:textId="77777777"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1B5BC3" w14:textId="77777777"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4684E" w:rsidRPr="009D39D1" w14:paraId="3F1550B8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0B863" w14:textId="77777777" w:rsidR="00A4684E" w:rsidRPr="009D39D1" w:rsidRDefault="00A4684E" w:rsidP="00A4684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3E7B83" w14:textId="77777777"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</w:rPr>
            </w:pPr>
            <w:r w:rsidRPr="009D39D1">
              <w:rPr>
                <w:rFonts w:ascii="Arial" w:hAnsi="Arial" w:cs="Arial"/>
              </w:rPr>
              <w:t xml:space="preserve">In function f_TC_11_4_6_NR5GC_IMS2, instead of calling </w:t>
            </w:r>
            <w:proofErr w:type="spellStart"/>
            <w:r w:rsidRPr="009D39D1">
              <w:rPr>
                <w:rFonts w:ascii="Arial" w:hAnsi="Arial" w:cs="Arial"/>
              </w:rPr>
              <w:t>f_IMS_EmergencyCallAndReleaseWithoutRegistration</w:t>
            </w:r>
            <w:proofErr w:type="spellEnd"/>
            <w:r w:rsidRPr="009D39D1">
              <w:rPr>
                <w:rFonts w:ascii="Arial" w:hAnsi="Arial" w:cs="Arial"/>
              </w:rPr>
              <w:t xml:space="preserve">, called </w:t>
            </w:r>
            <w:proofErr w:type="spellStart"/>
            <w:r w:rsidRPr="009D39D1">
              <w:rPr>
                <w:rFonts w:ascii="Arial" w:hAnsi="Arial" w:cs="Arial"/>
              </w:rPr>
              <w:t>f_IMS_EmergencyCallAndRelease</w:t>
            </w:r>
            <w:proofErr w:type="spellEnd"/>
          </w:p>
        </w:tc>
      </w:tr>
      <w:tr w:rsidR="00A4684E" w:rsidRPr="009D39D1" w14:paraId="2D47EB25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66DB3" w14:textId="77777777"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6B311C" w14:textId="77777777"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4684E" w:rsidRPr="009D39D1" w14:paraId="79BBA1BA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14BA77" w14:textId="77777777" w:rsidR="00A4684E" w:rsidRPr="009D39D1" w:rsidRDefault="00A4684E" w:rsidP="00A4684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240C6" w14:textId="77777777"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  <w:noProof/>
              </w:rPr>
              <w:t>TC implementation may FAIL a conformant UE</w:t>
            </w:r>
          </w:p>
        </w:tc>
      </w:tr>
      <w:tr w:rsidR="00A4684E" w:rsidRPr="009D39D1" w14:paraId="74592EC9" w14:textId="77777777" w:rsidTr="00B71F29">
        <w:tc>
          <w:tcPr>
            <w:tcW w:w="2694" w:type="dxa"/>
            <w:gridSpan w:val="2"/>
          </w:tcPr>
          <w:p w14:paraId="2E384672" w14:textId="77777777"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F35037" w14:textId="77777777"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4684E" w:rsidRPr="009D39D1" w14:paraId="1FD9156F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4C8F0" w14:textId="77777777" w:rsidR="00A4684E" w:rsidRPr="009D39D1" w:rsidRDefault="00A4684E" w:rsidP="00A4684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D52A9" w14:textId="77777777" w:rsidR="00A4684E" w:rsidRPr="009D39D1" w:rsidRDefault="00A4684E" w:rsidP="00A4684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</w:rPr>
              <w:t>11.4.6.NR5GC</w:t>
            </w:r>
          </w:p>
        </w:tc>
      </w:tr>
      <w:tr w:rsidR="00A4684E" w:rsidRPr="009D39D1" w14:paraId="3E27317D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7F659" w14:textId="77777777"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52A8EC" w14:textId="77777777"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4684E" w:rsidRPr="009D39D1" w14:paraId="3FCD43BA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25464" w14:textId="77777777" w:rsidR="00A4684E" w:rsidRPr="009D39D1" w:rsidRDefault="00A4684E" w:rsidP="00A4684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C3AD8" w14:textId="77777777" w:rsidR="00A4684E" w:rsidRPr="009D39D1" w:rsidRDefault="00A4684E" w:rsidP="00A4684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9D39D1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BA6B5B" w14:textId="77777777" w:rsidR="00A4684E" w:rsidRPr="009D39D1" w:rsidRDefault="00A4684E" w:rsidP="00A4684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9D39D1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B53CE0" w14:textId="77777777" w:rsidR="00A4684E" w:rsidRPr="009D39D1" w:rsidRDefault="00A4684E" w:rsidP="00A4684E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ED4DC5" w14:textId="77777777" w:rsidR="00A4684E" w:rsidRPr="009D39D1" w:rsidRDefault="00A4684E" w:rsidP="00A4684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A4684E" w:rsidRPr="009D39D1" w14:paraId="5A5DFFC5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C0326" w14:textId="77777777" w:rsidR="00A4684E" w:rsidRPr="009D39D1" w:rsidRDefault="00A4684E" w:rsidP="00A4684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194B6" w14:textId="77777777" w:rsidR="00A4684E" w:rsidRPr="009D39D1" w:rsidRDefault="00A4684E" w:rsidP="00A4684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2BDAB" w14:textId="77777777" w:rsidR="00A4684E" w:rsidRPr="009D39D1" w:rsidRDefault="00A4684E" w:rsidP="00A4684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9D39D1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321C3" w14:textId="77777777" w:rsidR="00A4684E" w:rsidRPr="009D39D1" w:rsidRDefault="00A4684E" w:rsidP="00A4684E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  <w:noProof/>
              </w:rPr>
              <w:t xml:space="preserve"> Other core specifications</w:t>
            </w:r>
            <w:r w:rsidRPr="009D39D1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30B1C" w14:textId="77777777" w:rsidR="00A4684E" w:rsidRPr="009D39D1" w:rsidRDefault="00A4684E" w:rsidP="00A4684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A4684E" w:rsidRPr="009D39D1" w14:paraId="665AF45E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A1729" w14:textId="77777777"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C75DA1" w14:textId="77777777" w:rsidR="00A4684E" w:rsidRPr="009D39D1" w:rsidRDefault="00A4684E" w:rsidP="00A4684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FCC3E" w14:textId="77777777" w:rsidR="00A4684E" w:rsidRPr="009D39D1" w:rsidRDefault="00A4684E" w:rsidP="00A4684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9D39D1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2B4FCD" w14:textId="77777777"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26D0" w14:textId="77777777" w:rsidR="00A4684E" w:rsidRPr="009D39D1" w:rsidRDefault="00A4684E" w:rsidP="00A4684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A4684E" w:rsidRPr="009D39D1" w14:paraId="6AA2A143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DAF30" w14:textId="77777777"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1693A4" w14:textId="77777777" w:rsidR="00A4684E" w:rsidRPr="009D39D1" w:rsidRDefault="00A4684E" w:rsidP="00A4684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AADD5" w14:textId="77777777" w:rsidR="00A4684E" w:rsidRPr="009D39D1" w:rsidRDefault="00A4684E" w:rsidP="00A4684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9D39D1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5B8125" w14:textId="77777777"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64E32" w14:textId="77777777" w:rsidR="00A4684E" w:rsidRPr="009D39D1" w:rsidRDefault="00A4684E" w:rsidP="00A4684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A4684E" w:rsidRPr="009D39D1" w14:paraId="49712739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18404" w14:textId="77777777"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2973F" w14:textId="77777777" w:rsidR="00A4684E" w:rsidRPr="009D39D1" w:rsidRDefault="00A4684E" w:rsidP="00A4684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A4684E" w:rsidRPr="009D39D1" w14:paraId="3D208C4A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FA9FA9" w14:textId="77777777" w:rsidR="00A4684E" w:rsidRPr="009D39D1" w:rsidRDefault="00A4684E" w:rsidP="00A4684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BC3B9" w14:textId="77777777" w:rsidR="00A4684E" w:rsidRPr="009D39D1" w:rsidRDefault="00A4684E" w:rsidP="00A4684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A4684E" w:rsidRPr="009D39D1" w14:paraId="35C7DA80" w14:textId="77777777" w:rsidTr="00B71F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B2C4EE" w14:textId="77777777" w:rsidR="00A4684E" w:rsidRPr="009D39D1" w:rsidRDefault="00A4684E" w:rsidP="00A4684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39B453" w14:textId="77777777" w:rsidR="00A4684E" w:rsidRPr="009D39D1" w:rsidRDefault="00A4684E" w:rsidP="00A4684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4684E" w:rsidRPr="009D39D1" w14:paraId="48B493E5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162E33" w14:textId="77777777" w:rsidR="00A4684E" w:rsidRPr="009D39D1" w:rsidRDefault="00A4684E" w:rsidP="00A4684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D39D1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7423B" w14:textId="77777777" w:rsidR="00A4684E" w:rsidRPr="009D39D1" w:rsidRDefault="00A4684E" w:rsidP="00A4684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529A9673" w14:textId="77777777" w:rsidR="00960942" w:rsidRDefault="00960942" w:rsidP="00960942">
      <w:pPr>
        <w:rPr>
          <w:noProof/>
        </w:rPr>
      </w:pPr>
    </w:p>
    <w:p w14:paraId="0F8AA6F3" w14:textId="77777777" w:rsidR="00BB18FC" w:rsidRPr="0004733E" w:rsidRDefault="00BB18FC" w:rsidP="00BB18FC">
      <w:pPr>
        <w:rPr>
          <w:rFonts w:ascii="Arial" w:hAnsi="Arial" w:cs="Arial"/>
          <w:noProof/>
        </w:rPr>
        <w:sectPr w:rsidR="00BB18FC" w:rsidRPr="000473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384B4" w14:textId="77777777" w:rsidR="00BB18FC" w:rsidRPr="0004733E" w:rsidRDefault="00BB18FC" w:rsidP="00BB18FC">
      <w:pPr>
        <w:rPr>
          <w:rFonts w:ascii="Arial" w:hAnsi="Arial" w:cs="Arial"/>
          <w:noProof/>
        </w:rPr>
      </w:pPr>
    </w:p>
    <w:p w14:paraId="3476D1B8" w14:textId="77777777" w:rsidR="001D7A98" w:rsidRPr="0004733E" w:rsidRDefault="001D7A98" w:rsidP="007D24FF">
      <w:pPr>
        <w:pStyle w:val="Heading1"/>
        <w:rPr>
          <w:rStyle w:val="Emphasis"/>
          <w:rFonts w:ascii="Arial" w:hAnsi="Arial" w:cs="Arial"/>
          <w:i w:val="0"/>
          <w:lang w:eastAsia="en-GB"/>
        </w:rPr>
      </w:pPr>
      <w:bookmarkStart w:id="0" w:name="_Toc83296742"/>
      <w:r w:rsidRPr="0004733E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D586200" w14:textId="77777777" w:rsidR="009D39D1" w:rsidRDefault="001D7A98">
      <w:pPr>
        <w:pStyle w:val="TOC1"/>
        <w:rPr>
          <w:rFonts w:asciiTheme="minorHAnsi" w:hAnsiTheme="minorHAnsi" w:cstheme="minorBidi"/>
          <w:szCs w:val="22"/>
          <w:lang w:eastAsia="en-GB"/>
        </w:rPr>
      </w:pP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TOC \o "1-3" </w:instrText>
      </w:r>
      <w:r w:rsidRPr="0004733E">
        <w:rPr>
          <w:rFonts w:ascii="Arial" w:hAnsi="Arial" w:cs="Arial"/>
        </w:rPr>
        <w:fldChar w:fldCharType="separate"/>
      </w:r>
      <w:r w:rsidR="009D39D1" w:rsidRPr="00811428">
        <w:rPr>
          <w:rFonts w:ascii="Arial" w:hAnsi="Arial" w:cs="Arial"/>
          <w:iCs/>
        </w:rPr>
        <w:t>Table of Contents</w:t>
      </w:r>
      <w:r w:rsidR="009D39D1">
        <w:tab/>
      </w:r>
      <w:r w:rsidR="009D39D1">
        <w:fldChar w:fldCharType="begin"/>
      </w:r>
      <w:r w:rsidR="009D39D1">
        <w:instrText xml:space="preserve"> PAGEREF _Toc83296742 \h </w:instrText>
      </w:r>
      <w:r w:rsidR="009D39D1">
        <w:fldChar w:fldCharType="separate"/>
      </w:r>
      <w:r w:rsidR="009D39D1">
        <w:t>2</w:t>
      </w:r>
      <w:r w:rsidR="009D39D1">
        <w:fldChar w:fldCharType="end"/>
      </w:r>
    </w:p>
    <w:p w14:paraId="52B471E4" w14:textId="77777777" w:rsidR="009D39D1" w:rsidRDefault="009D39D1">
      <w:pPr>
        <w:pStyle w:val="TOC2"/>
        <w:rPr>
          <w:rFonts w:asciiTheme="minorHAnsi" w:hAnsiTheme="minorHAnsi" w:cstheme="minorBidi"/>
          <w:sz w:val="22"/>
          <w:szCs w:val="22"/>
          <w:lang w:eastAsia="en-GB"/>
        </w:rPr>
      </w:pPr>
      <w:r w:rsidRPr="00811428">
        <w:rPr>
          <w:rFonts w:ascii="Arial" w:hAnsi="Arial" w:cs="Arial"/>
          <w:b/>
        </w:rPr>
        <w:t>1. Correction to f_TC_11_4_6_NR5GC_IMS2</w:t>
      </w:r>
      <w:r>
        <w:tab/>
      </w:r>
      <w:r>
        <w:fldChar w:fldCharType="begin"/>
      </w:r>
      <w:r>
        <w:instrText xml:space="preserve"> PAGEREF _Toc83296743 \h </w:instrText>
      </w:r>
      <w:r>
        <w:fldChar w:fldCharType="separate"/>
      </w:r>
      <w:r>
        <w:t>3</w:t>
      </w:r>
      <w:r>
        <w:fldChar w:fldCharType="end"/>
      </w:r>
    </w:p>
    <w:p w14:paraId="6F821423" w14:textId="77777777" w:rsidR="001D7A98" w:rsidRPr="0004733E" w:rsidRDefault="001D7A98" w:rsidP="001D7A98">
      <w:pPr>
        <w:rPr>
          <w:rFonts w:ascii="Arial" w:hAnsi="Arial" w:cs="Arial"/>
          <w:b/>
          <w:sz w:val="24"/>
          <w:lang w:eastAsia="ja-JP"/>
        </w:rPr>
      </w:pPr>
      <w:r w:rsidRPr="0004733E">
        <w:rPr>
          <w:rFonts w:ascii="Arial" w:hAnsi="Arial" w:cs="Arial"/>
          <w:noProof/>
        </w:rPr>
        <w:fldChar w:fldCharType="end"/>
      </w:r>
      <w:r w:rsidRPr="0004733E">
        <w:rPr>
          <w:rFonts w:ascii="Arial" w:hAnsi="Arial" w:cs="Arial"/>
          <w:lang w:val="pt-BR"/>
        </w:rPr>
        <w:br w:type="page"/>
      </w:r>
    </w:p>
    <w:p w14:paraId="6C4B7A86" w14:textId="77777777" w:rsidR="0029133A" w:rsidRPr="0004733E" w:rsidRDefault="00A15357" w:rsidP="00A15357">
      <w:pPr>
        <w:pStyle w:val="Heading2"/>
        <w:rPr>
          <w:rFonts w:ascii="Arial" w:hAnsi="Arial" w:cs="Arial"/>
          <w:b/>
          <w:sz w:val="28"/>
          <w:szCs w:val="28"/>
        </w:rPr>
      </w:pPr>
      <w:bookmarkStart w:id="1" w:name="_Toc83296743"/>
      <w:bookmarkStart w:id="2" w:name="OLE_LINK2"/>
      <w:bookmarkStart w:id="3" w:name="OLE_LINK3"/>
      <w:bookmarkStart w:id="4" w:name="OLE_LINK10"/>
      <w:bookmarkStart w:id="5" w:name="OLE_LINK11"/>
      <w:bookmarkStart w:id="6" w:name="OLE_LINK12"/>
      <w:bookmarkStart w:id="7" w:name="OLE_LINK13"/>
      <w:r w:rsidRPr="0004733E">
        <w:rPr>
          <w:rFonts w:ascii="Arial" w:hAnsi="Arial" w:cs="Arial"/>
          <w:b/>
          <w:sz w:val="28"/>
          <w:szCs w:val="28"/>
        </w:rPr>
        <w:lastRenderedPageBreak/>
        <w:t xml:space="preserve">1. Correction to </w:t>
      </w:r>
      <w:r w:rsidR="00F9709E" w:rsidRPr="00F9709E">
        <w:rPr>
          <w:rFonts w:ascii="Arial" w:hAnsi="Arial" w:cs="Arial"/>
          <w:b/>
          <w:sz w:val="28"/>
          <w:szCs w:val="28"/>
        </w:rPr>
        <w:t>f_TC_11_4_6_NR5GC_IMS2</w:t>
      </w:r>
      <w:bookmarkEnd w:id="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04733E" w14:paraId="5A85953D" w14:textId="77777777" w:rsidTr="00FC3CCF">
        <w:tc>
          <w:tcPr>
            <w:tcW w:w="1985" w:type="dxa"/>
          </w:tcPr>
          <w:p w14:paraId="26A8519B" w14:textId="77777777" w:rsidR="00DE6E67" w:rsidRPr="0004733E" w:rsidRDefault="007933FD" w:rsidP="007933F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Function</w:t>
            </w:r>
            <w:r w:rsidR="00DE6E67" w:rsidRPr="0004733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224F6294" w14:textId="77777777" w:rsidR="00DE6E67" w:rsidRPr="00E348DD" w:rsidRDefault="00F9709E" w:rsidP="00907505">
            <w:pPr>
              <w:pStyle w:val="CRCoverPage"/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F9709E">
              <w:rPr>
                <w:rFonts w:ascii="Arial" w:hAnsi="Arial" w:cs="Arial"/>
              </w:rPr>
              <w:t>f_TC_11_4_6_NR5GC_IMS2</w:t>
            </w:r>
          </w:p>
        </w:tc>
      </w:tr>
      <w:tr w:rsidR="00DE6E67" w:rsidRPr="0004733E" w14:paraId="563145F0" w14:textId="77777777" w:rsidTr="00FC3CCF">
        <w:trPr>
          <w:trHeight w:val="350"/>
        </w:trPr>
        <w:tc>
          <w:tcPr>
            <w:tcW w:w="1985" w:type="dxa"/>
          </w:tcPr>
          <w:p w14:paraId="51BB3E52" w14:textId="77777777" w:rsidR="00DE6E67" w:rsidRPr="0004733E" w:rsidRDefault="00DE6E67" w:rsidP="00FC3CCF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14:paraId="17529E9E" w14:textId="77777777" w:rsidR="00F9709E" w:rsidRDefault="00F9709E" w:rsidP="00F9709E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the current TTCN implementation of this testcase, R5s210875 has been implemented for 11.4.6, whereas this was meant for 11.4.5</w:t>
            </w:r>
          </w:p>
          <w:p w14:paraId="579BCA2B" w14:textId="77777777" w:rsidR="00F9709E" w:rsidRDefault="00F9709E" w:rsidP="00F9709E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0EA7CB5C" w14:textId="77777777" w:rsidR="0031016C" w:rsidRPr="0004733E" w:rsidRDefault="00F9709E" w:rsidP="00F9709E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needs to be corrected.</w:t>
            </w:r>
          </w:p>
        </w:tc>
      </w:tr>
      <w:tr w:rsidR="00EE2307" w:rsidRPr="0004733E" w14:paraId="5C731243" w14:textId="77777777" w:rsidTr="00FC3CCF">
        <w:tc>
          <w:tcPr>
            <w:tcW w:w="1985" w:type="dxa"/>
          </w:tcPr>
          <w:p w14:paraId="3B54E6E6" w14:textId="77777777"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14:paraId="432ACFCF" w14:textId="77777777" w:rsidR="00B829CF" w:rsidRPr="0004733E" w:rsidRDefault="00F9709E" w:rsidP="00E348DD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 xml:space="preserve">In function </w:t>
            </w:r>
            <w:r w:rsidRPr="00160A2F">
              <w:rPr>
                <w:rFonts w:ascii="Arial" w:hAnsi="Arial" w:cs="Arial"/>
              </w:rPr>
              <w:t>f_TC_11_4_6_NR5GC_IMS2</w:t>
            </w:r>
            <w:r>
              <w:rPr>
                <w:rFonts w:ascii="Arial" w:hAnsi="Arial" w:cs="Arial"/>
              </w:rPr>
              <w:t xml:space="preserve">, instead of calling </w:t>
            </w:r>
            <w:proofErr w:type="spellStart"/>
            <w:r w:rsidRPr="00160A2F">
              <w:rPr>
                <w:rFonts w:ascii="Arial" w:hAnsi="Arial" w:cs="Arial"/>
              </w:rPr>
              <w:t>f_IMS_EmergencyCallAndReleaseWithoutRegistration</w:t>
            </w:r>
            <w:proofErr w:type="spellEnd"/>
            <w:r>
              <w:rPr>
                <w:rFonts w:ascii="Arial" w:hAnsi="Arial" w:cs="Arial"/>
              </w:rPr>
              <w:t xml:space="preserve">, called </w:t>
            </w:r>
            <w:proofErr w:type="spellStart"/>
            <w:r w:rsidRPr="00160A2F">
              <w:rPr>
                <w:rFonts w:ascii="Arial" w:hAnsi="Arial" w:cs="Arial"/>
              </w:rPr>
              <w:t>f_IMS_EmergencyCallAndRelease</w:t>
            </w:r>
            <w:proofErr w:type="spellEnd"/>
          </w:p>
        </w:tc>
      </w:tr>
      <w:tr w:rsidR="00EE2307" w:rsidRPr="0004733E" w14:paraId="30AA94F8" w14:textId="77777777" w:rsidTr="00FC3CCF">
        <w:tc>
          <w:tcPr>
            <w:tcW w:w="1985" w:type="dxa"/>
          </w:tcPr>
          <w:p w14:paraId="45907AEB" w14:textId="77777777"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</w:tcPr>
          <w:p w14:paraId="52C85666" w14:textId="77777777" w:rsidR="00E348DD" w:rsidRPr="0004733E" w:rsidRDefault="00F9709E" w:rsidP="00E348D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Emergency_NR5GC_IMS.ttcn</w:t>
            </w:r>
            <w:r w:rsidR="00E348DD">
              <w:rPr>
                <w:rFonts w:ascii="Arial" w:hAnsi="Arial" w:cs="Arial"/>
                <w:noProof/>
              </w:rPr>
              <w:t>.</w:t>
            </w:r>
          </w:p>
          <w:p w14:paraId="6AA75667" w14:textId="77777777" w:rsidR="00EE2307" w:rsidRPr="0004733E" w:rsidRDefault="00EE2307" w:rsidP="00627289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E2307" w:rsidRPr="0004733E" w14:paraId="7220C4FE" w14:textId="77777777" w:rsidTr="00FC3CCF">
        <w:tc>
          <w:tcPr>
            <w:tcW w:w="1985" w:type="dxa"/>
          </w:tcPr>
          <w:p w14:paraId="1B21C8FC" w14:textId="77777777"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4733E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</w:tcPr>
          <w:p w14:paraId="7A282BAF" w14:textId="77777777" w:rsidR="00EE2307" w:rsidRPr="0004733E" w:rsidRDefault="00135239" w:rsidP="00EE2307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Accepted.</w:t>
            </w:r>
          </w:p>
        </w:tc>
      </w:tr>
      <w:bookmarkEnd w:id="2"/>
      <w:bookmarkEnd w:id="3"/>
    </w:tbl>
    <w:p w14:paraId="6E323E2E" w14:textId="77777777"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</w:p>
    <w:bookmarkEnd w:id="4"/>
    <w:bookmarkEnd w:id="5"/>
    <w:p w14:paraId="188858EF" w14:textId="77777777" w:rsidR="00DE6E67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04733E" w14:paraId="5087B6EF" w14:textId="77777777" w:rsidTr="002C636C">
        <w:tc>
          <w:tcPr>
            <w:tcW w:w="9855" w:type="dxa"/>
          </w:tcPr>
          <w:p w14:paraId="41C883CB" w14:textId="77777777" w:rsidR="00E71D2F" w:rsidRPr="00E71D2F" w:rsidRDefault="00E71D2F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71D2F">
              <w:rPr>
                <w:rFonts w:ascii="Arial" w:hAnsi="Arial" w:cs="Arial"/>
                <w:lang w:val="en-US" w:eastAsia="zh-CN"/>
              </w:rPr>
              <w:t>function f_TC_11_4_6_NR5GC_IMS2()runs on IMS_PTC</w:t>
            </w:r>
          </w:p>
          <w:p w14:paraId="4474DAB6" w14:textId="77777777" w:rsidR="00E71D2F" w:rsidRPr="00E71D2F" w:rsidRDefault="00E71D2F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71D2F">
              <w:rPr>
                <w:rFonts w:ascii="Arial" w:hAnsi="Arial" w:cs="Arial"/>
                <w:lang w:val="en-US" w:eastAsia="zh-CN"/>
              </w:rPr>
              <w:t xml:space="preserve">  { // Emergency PDU session</w:t>
            </w:r>
          </w:p>
          <w:p w14:paraId="51F75B65" w14:textId="77777777" w:rsidR="00E71D2F" w:rsidRPr="00E71D2F" w:rsidRDefault="00E71D2F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71D2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71D2F">
              <w:rPr>
                <w:rFonts w:ascii="Arial" w:hAnsi="Arial" w:cs="Arial"/>
                <w:lang w:val="en-US" w:eastAsia="zh-CN"/>
              </w:rPr>
              <w:t>f_IMS_PTC_Init</w:t>
            </w:r>
            <w:proofErr w:type="spellEnd"/>
            <w:r w:rsidRPr="00E71D2F">
              <w:rPr>
                <w:rFonts w:ascii="Arial" w:hAnsi="Arial" w:cs="Arial"/>
                <w:lang w:val="en-US" w:eastAsia="zh-CN"/>
              </w:rPr>
              <w:t>(PDN_2);</w:t>
            </w:r>
          </w:p>
          <w:p w14:paraId="197A2562" w14:textId="77777777" w:rsidR="00E71D2F" w:rsidRPr="00E71D2F" w:rsidRDefault="00E71D2F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71D2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71D2F">
              <w:rPr>
                <w:rFonts w:ascii="Arial" w:hAnsi="Arial" w:cs="Arial"/>
                <w:lang w:val="en-US" w:eastAsia="zh-CN"/>
              </w:rPr>
              <w:t>f_IMS_EmergencyCallAndReleaseWithoutRegistration</w:t>
            </w:r>
            <w:proofErr w:type="spellEnd"/>
            <w:r w:rsidRPr="00E71D2F">
              <w:rPr>
                <w:rFonts w:ascii="Arial" w:hAnsi="Arial" w:cs="Arial"/>
                <w:lang w:val="en-US" w:eastAsia="zh-CN"/>
              </w:rPr>
              <w:t>();//@sic R5s210875 sic@</w:t>
            </w:r>
          </w:p>
          <w:p w14:paraId="7DF8E575" w14:textId="77777777" w:rsidR="00E348DD" w:rsidRPr="0004733E" w:rsidRDefault="00E71D2F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71D2F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0181CB5D" w14:textId="77777777" w:rsidR="002C636C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</w:p>
    <w:p w14:paraId="6B636EC6" w14:textId="77777777" w:rsidR="005F14D0" w:rsidRPr="0004733E" w:rsidRDefault="005F14D0" w:rsidP="00DE6E67">
      <w:pPr>
        <w:spacing w:after="0"/>
        <w:rPr>
          <w:rFonts w:ascii="Arial" w:hAnsi="Arial" w:cs="Arial"/>
          <w:b/>
          <w:lang w:eastAsia="en-GB"/>
        </w:rPr>
      </w:pPr>
      <w:bookmarkStart w:id="8" w:name="OLE_LINK4"/>
      <w:bookmarkStart w:id="9" w:name="OLE_LINK5"/>
    </w:p>
    <w:p w14:paraId="609D806A" w14:textId="77777777"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:rsidRPr="0004733E" w14:paraId="02E958BE" w14:textId="77777777" w:rsidTr="00ED3778">
        <w:tc>
          <w:tcPr>
            <w:tcW w:w="9629" w:type="dxa"/>
          </w:tcPr>
          <w:p w14:paraId="155449D6" w14:textId="77777777" w:rsidR="00E71D2F" w:rsidRPr="00E71D2F" w:rsidRDefault="00E71D2F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71D2F">
              <w:rPr>
                <w:rFonts w:ascii="Arial" w:hAnsi="Arial" w:cs="Arial"/>
                <w:lang w:val="en-US" w:eastAsia="zh-CN"/>
              </w:rPr>
              <w:t>function f_TC_11_4_6_NR5GC_IMS2()runs on IMS_PTC</w:t>
            </w:r>
          </w:p>
          <w:p w14:paraId="5DA15CB9" w14:textId="77777777" w:rsidR="00E71D2F" w:rsidRPr="00E71D2F" w:rsidRDefault="00E71D2F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71D2F">
              <w:rPr>
                <w:rFonts w:ascii="Arial" w:hAnsi="Arial" w:cs="Arial"/>
                <w:lang w:val="en-US" w:eastAsia="zh-CN"/>
              </w:rPr>
              <w:t xml:space="preserve">  { // Emergency PDU session</w:t>
            </w:r>
          </w:p>
          <w:p w14:paraId="126F1813" w14:textId="77777777" w:rsidR="00E71D2F" w:rsidRPr="00E71D2F" w:rsidRDefault="00E71D2F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71D2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71D2F">
              <w:rPr>
                <w:rFonts w:ascii="Arial" w:hAnsi="Arial" w:cs="Arial"/>
                <w:lang w:val="en-US" w:eastAsia="zh-CN"/>
              </w:rPr>
              <w:t>f_IMS_PTC_Init</w:t>
            </w:r>
            <w:proofErr w:type="spellEnd"/>
            <w:r w:rsidRPr="00E71D2F">
              <w:rPr>
                <w:rFonts w:ascii="Arial" w:hAnsi="Arial" w:cs="Arial"/>
                <w:lang w:val="en-US" w:eastAsia="zh-CN"/>
              </w:rPr>
              <w:t>(PDN_2);</w:t>
            </w:r>
          </w:p>
          <w:p w14:paraId="4AFB55D6" w14:textId="77777777" w:rsidR="00E71D2F" w:rsidRPr="00E71D2F" w:rsidRDefault="00E71D2F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71D2F">
              <w:rPr>
                <w:rFonts w:ascii="Arial" w:hAnsi="Arial" w:cs="Arial"/>
                <w:lang w:val="en-US" w:eastAsia="zh-CN"/>
              </w:rPr>
              <w:t xml:space="preserve">    //WA#11_4_6 </w:t>
            </w:r>
            <w:proofErr w:type="spellStart"/>
            <w:r w:rsidRPr="00E71D2F">
              <w:rPr>
                <w:rFonts w:ascii="Arial" w:hAnsi="Arial" w:cs="Arial"/>
                <w:lang w:val="en-US" w:eastAsia="zh-CN"/>
              </w:rPr>
              <w:t>f_IMS_EmergencyCallAndReleaseWithoutRegistration</w:t>
            </w:r>
            <w:proofErr w:type="spellEnd"/>
            <w:r w:rsidRPr="00E71D2F">
              <w:rPr>
                <w:rFonts w:ascii="Arial" w:hAnsi="Arial" w:cs="Arial"/>
                <w:lang w:val="en-US" w:eastAsia="zh-CN"/>
              </w:rPr>
              <w:t>();//@sic R5s210875 sic@</w:t>
            </w:r>
          </w:p>
          <w:p w14:paraId="2718D0C7" w14:textId="77777777" w:rsidR="00E71D2F" w:rsidRPr="00E71D2F" w:rsidRDefault="00E71D2F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71D2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71D2F">
              <w:rPr>
                <w:rFonts w:ascii="Arial" w:hAnsi="Arial" w:cs="Arial"/>
                <w:highlight w:val="yellow"/>
                <w:lang w:val="en-US" w:eastAsia="zh-CN"/>
              </w:rPr>
              <w:t>f_IMS_EmergencyCallAndRelease</w:t>
            </w:r>
            <w:proofErr w:type="spellEnd"/>
            <w:r w:rsidRPr="00E71D2F">
              <w:rPr>
                <w:rFonts w:ascii="Arial" w:hAnsi="Arial" w:cs="Arial"/>
                <w:highlight w:val="yellow"/>
                <w:lang w:val="en-US" w:eastAsia="zh-CN"/>
              </w:rPr>
              <w:t>();</w:t>
            </w:r>
            <w:r w:rsidRPr="00E71D2F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7E0E3A8E" w14:textId="77777777" w:rsidR="005D7BFE" w:rsidRPr="0004733E" w:rsidRDefault="00E71D2F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  <w:r w:rsidRPr="00E71D2F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  <w:tr w:rsidR="00BA0180" w:rsidRPr="0004733E" w14:paraId="4E3543E1" w14:textId="77777777" w:rsidTr="00ED3778">
        <w:tc>
          <w:tcPr>
            <w:tcW w:w="9629" w:type="dxa"/>
          </w:tcPr>
          <w:p w14:paraId="4CFE2DF1" w14:textId="77777777" w:rsidR="00BA0180" w:rsidRPr="0004733E" w:rsidRDefault="00BA0180" w:rsidP="00BA0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bookmarkEnd w:id="6"/>
      <w:bookmarkEnd w:id="7"/>
      <w:bookmarkEnd w:id="8"/>
      <w:bookmarkEnd w:id="9"/>
    </w:tbl>
    <w:p w14:paraId="14DF46C5" w14:textId="77777777" w:rsidR="00EC20FA" w:rsidRDefault="00EC20FA" w:rsidP="00ED3778">
      <w:pPr>
        <w:spacing w:after="0"/>
        <w:rPr>
          <w:rFonts w:ascii="Arial" w:hAnsi="Arial" w:cs="Arial"/>
          <w:b/>
          <w:highlight w:val="cyan"/>
          <w:lang w:eastAsia="en-GB"/>
        </w:rPr>
      </w:pPr>
    </w:p>
    <w:p w14:paraId="7E2382EA" w14:textId="1EEDEAA2" w:rsidR="00EC20FA" w:rsidRDefault="00EC20FA" w:rsidP="00ED3778">
      <w:pPr>
        <w:spacing w:after="0"/>
        <w:rPr>
          <w:rFonts w:ascii="Arial" w:hAnsi="Arial" w:cs="Arial"/>
          <w:b/>
          <w:highlight w:val="cyan"/>
          <w:lang w:eastAsia="en-GB"/>
        </w:rPr>
      </w:pPr>
    </w:p>
    <w:p w14:paraId="284F05B2" w14:textId="77777777" w:rsidR="00EC20FA" w:rsidRDefault="00EC20FA" w:rsidP="00ED3778">
      <w:pPr>
        <w:spacing w:after="0"/>
        <w:rPr>
          <w:rFonts w:ascii="Arial" w:hAnsi="Arial" w:cs="Arial"/>
          <w:b/>
          <w:highlight w:val="cyan"/>
          <w:lang w:eastAsia="en-GB"/>
        </w:rPr>
      </w:pPr>
    </w:p>
    <w:p w14:paraId="5A936377" w14:textId="5A58F2BC" w:rsidR="00EC20FA" w:rsidRPr="00B4318F" w:rsidRDefault="00EC20FA" w:rsidP="00EC20FA">
      <w:pPr>
        <w:pStyle w:val="Heading2"/>
        <w:rPr>
          <w:rFonts w:ascii="Arial" w:hAnsi="Arial" w:cs="Arial"/>
          <w:b/>
          <w:highlight w:val="cyan"/>
          <w:lang w:eastAsia="en-GB"/>
        </w:rPr>
      </w:pPr>
      <w:r>
        <w:rPr>
          <w:b/>
          <w:bCs/>
          <w:highlight w:val="cyan"/>
          <w:lang w:eastAsia="en-GB"/>
        </w:rPr>
        <w:t xml:space="preserve">2. </w:t>
      </w:r>
      <w:r w:rsidR="00ED3778" w:rsidRPr="00EC20FA">
        <w:rPr>
          <w:rFonts w:hint="eastAsia"/>
          <w:b/>
          <w:bCs/>
          <w:highlight w:val="cyan"/>
          <w:lang w:eastAsia="en-GB"/>
        </w:rPr>
        <w:t>A</w:t>
      </w:r>
      <w:r w:rsidR="00ED3778" w:rsidRPr="00EC20FA">
        <w:rPr>
          <w:b/>
          <w:bCs/>
          <w:highlight w:val="cyan"/>
          <w:lang w:eastAsia="en-GB"/>
        </w:rPr>
        <w:t>dditional MCC160 implementation</w:t>
      </w:r>
      <w:r>
        <w:rPr>
          <w:b/>
          <w:bCs/>
          <w:highlight w:val="cyan"/>
          <w:lang w:eastAsia="en-GB"/>
        </w:rPr>
        <w:t xml:space="preserve"> for TC 11.4.5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D3778" w:rsidRPr="0004733E" w14:paraId="17681A3E" w14:textId="77777777" w:rsidTr="0063455B">
        <w:tc>
          <w:tcPr>
            <w:tcW w:w="9629" w:type="dxa"/>
          </w:tcPr>
          <w:p w14:paraId="1C29E3F3" w14:textId="77777777" w:rsidR="00ED3778" w:rsidRPr="00ED3778" w:rsidRDefault="00ED3778" w:rsidP="00ED377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D3778">
              <w:rPr>
                <w:rFonts w:ascii="Arial" w:hAnsi="Arial" w:cs="Arial"/>
                <w:lang w:val="en-US" w:eastAsia="zh-CN"/>
              </w:rPr>
              <w:t xml:space="preserve">  function f_TC_11_4_</w:t>
            </w:r>
            <w:r w:rsidR="006A688C">
              <w:rPr>
                <w:rFonts w:ascii="Arial" w:hAnsi="Arial" w:cs="Arial"/>
                <w:lang w:val="en-US" w:eastAsia="zh-CN"/>
              </w:rPr>
              <w:t>5</w:t>
            </w:r>
            <w:r w:rsidRPr="00ED3778">
              <w:rPr>
                <w:rFonts w:ascii="Arial" w:hAnsi="Arial" w:cs="Arial"/>
                <w:lang w:val="en-US" w:eastAsia="zh-CN"/>
              </w:rPr>
              <w:t>_NR5GC_IMS2</w:t>
            </w:r>
            <w:proofErr w:type="gramStart"/>
            <w:r w:rsidRPr="00ED3778">
              <w:rPr>
                <w:rFonts w:ascii="Arial" w:hAnsi="Arial" w:cs="Arial"/>
                <w:lang w:val="en-US" w:eastAsia="zh-CN"/>
              </w:rPr>
              <w:t>()runs</w:t>
            </w:r>
            <w:proofErr w:type="gramEnd"/>
            <w:r w:rsidRPr="00ED3778">
              <w:rPr>
                <w:rFonts w:ascii="Arial" w:hAnsi="Arial" w:cs="Arial"/>
                <w:lang w:val="en-US" w:eastAsia="zh-CN"/>
              </w:rPr>
              <w:t xml:space="preserve"> on IMS_PTC</w:t>
            </w:r>
          </w:p>
          <w:p w14:paraId="0E1A9834" w14:textId="77777777" w:rsidR="00ED3778" w:rsidRPr="00ED3778" w:rsidRDefault="00ED3778" w:rsidP="00ED377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D3778">
              <w:rPr>
                <w:rFonts w:ascii="Arial" w:hAnsi="Arial" w:cs="Arial"/>
                <w:lang w:val="en-US" w:eastAsia="zh-CN"/>
              </w:rPr>
              <w:t xml:space="preserve">  { // Emergency PDU session</w:t>
            </w:r>
          </w:p>
          <w:p w14:paraId="2D4DBBD6" w14:textId="77777777" w:rsidR="00ED3778" w:rsidRPr="00ED3778" w:rsidRDefault="00ED3778" w:rsidP="00ED377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D3778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D3778">
              <w:rPr>
                <w:rFonts w:ascii="Arial" w:hAnsi="Arial" w:cs="Arial"/>
                <w:lang w:val="en-US" w:eastAsia="zh-CN"/>
              </w:rPr>
              <w:t>f_IMS_PTC_Init</w:t>
            </w:r>
            <w:proofErr w:type="spellEnd"/>
            <w:r w:rsidRPr="00ED3778">
              <w:rPr>
                <w:rFonts w:ascii="Arial" w:hAnsi="Arial" w:cs="Arial"/>
                <w:lang w:val="en-US" w:eastAsia="zh-CN"/>
              </w:rPr>
              <w:t>(PDN_2);</w:t>
            </w:r>
          </w:p>
          <w:p w14:paraId="1A2BDC62" w14:textId="77777777" w:rsidR="00ED3778" w:rsidRPr="00E71D2F" w:rsidRDefault="00ED3778" w:rsidP="00ED377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71D2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D3778">
              <w:rPr>
                <w:rFonts w:ascii="Arial" w:hAnsi="Arial" w:cs="Arial"/>
                <w:highlight w:val="cyan"/>
                <w:lang w:val="en-US" w:eastAsia="zh-CN"/>
              </w:rPr>
              <w:t>f_IMS_EmergencyCallAndReleaseWithoutRegistration</w:t>
            </w:r>
            <w:proofErr w:type="spellEnd"/>
            <w:r w:rsidRPr="00ED3778">
              <w:rPr>
                <w:rFonts w:ascii="Arial" w:hAnsi="Arial" w:cs="Arial"/>
                <w:highlight w:val="cyan"/>
                <w:lang w:val="en-US" w:eastAsia="zh-CN"/>
              </w:rPr>
              <w:t>();//@sic R5s210875 sic@</w:t>
            </w:r>
          </w:p>
          <w:p w14:paraId="1FB254B3" w14:textId="77777777" w:rsidR="00ED3778" w:rsidRPr="0004733E" w:rsidRDefault="00ED3778" w:rsidP="00ED377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  <w:r w:rsidRPr="00ED3778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  <w:tr w:rsidR="00ED3778" w:rsidRPr="0004733E" w14:paraId="5747E632" w14:textId="77777777" w:rsidTr="0063455B">
        <w:tc>
          <w:tcPr>
            <w:tcW w:w="9629" w:type="dxa"/>
          </w:tcPr>
          <w:p w14:paraId="0FC36D61" w14:textId="77777777" w:rsidR="00ED3778" w:rsidRPr="0004733E" w:rsidRDefault="00ED3778" w:rsidP="006345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</w:tbl>
    <w:p w14:paraId="7C5702B2" w14:textId="77777777" w:rsidR="00827D95" w:rsidRPr="00ED3778" w:rsidRDefault="00827D95" w:rsidP="00DD41A1">
      <w:pPr>
        <w:spacing w:after="0"/>
        <w:rPr>
          <w:rFonts w:ascii="Arial" w:hAnsi="Arial" w:cs="Arial"/>
          <w:b/>
          <w:lang w:val="en-SG" w:eastAsia="en-GB"/>
        </w:rPr>
      </w:pPr>
    </w:p>
    <w:sectPr w:rsidR="00827D95" w:rsidRPr="00ED377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6596FC" w14:textId="77777777" w:rsidR="00FA059C" w:rsidRDefault="00FA059C">
      <w:r>
        <w:separator/>
      </w:r>
    </w:p>
  </w:endnote>
  <w:endnote w:type="continuationSeparator" w:id="0">
    <w:p w14:paraId="4219366F" w14:textId="77777777" w:rsidR="00FA059C" w:rsidRDefault="00FA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E4BECB" w14:textId="77777777" w:rsidR="00FA059C" w:rsidRDefault="00FA059C">
      <w:r>
        <w:separator/>
      </w:r>
    </w:p>
  </w:footnote>
  <w:footnote w:type="continuationSeparator" w:id="0">
    <w:p w14:paraId="41D2D5D3" w14:textId="77777777" w:rsidR="00FA059C" w:rsidRDefault="00FA0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CED22C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CC0939" w14:textId="77777777"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263D07" w14:textId="77777777"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C31DA9" w14:textId="77777777"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33E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35239"/>
    <w:rsid w:val="00142C41"/>
    <w:rsid w:val="001442E4"/>
    <w:rsid w:val="0014445A"/>
    <w:rsid w:val="00145D43"/>
    <w:rsid w:val="001518F5"/>
    <w:rsid w:val="00153ED1"/>
    <w:rsid w:val="00154C28"/>
    <w:rsid w:val="0015653A"/>
    <w:rsid w:val="00157B6C"/>
    <w:rsid w:val="00160A2F"/>
    <w:rsid w:val="001625C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F9F"/>
    <w:rsid w:val="00190C77"/>
    <w:rsid w:val="00192C46"/>
    <w:rsid w:val="001A7B60"/>
    <w:rsid w:val="001B0638"/>
    <w:rsid w:val="001B2930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16C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DC3"/>
    <w:rsid w:val="003504FE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45D2"/>
    <w:rsid w:val="003B5AFD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44B50"/>
    <w:rsid w:val="0044642E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6015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5FF3"/>
    <w:rsid w:val="004E31D5"/>
    <w:rsid w:val="004F2381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67BFC"/>
    <w:rsid w:val="00570E86"/>
    <w:rsid w:val="005763FC"/>
    <w:rsid w:val="00580D30"/>
    <w:rsid w:val="00582420"/>
    <w:rsid w:val="005840C5"/>
    <w:rsid w:val="00584817"/>
    <w:rsid w:val="005848B4"/>
    <w:rsid w:val="00585EF0"/>
    <w:rsid w:val="00591756"/>
    <w:rsid w:val="00592D74"/>
    <w:rsid w:val="005A653C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A688C"/>
    <w:rsid w:val="006B34AA"/>
    <w:rsid w:val="006B46FB"/>
    <w:rsid w:val="006B7C54"/>
    <w:rsid w:val="006B7E16"/>
    <w:rsid w:val="006C163C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1DB2"/>
    <w:rsid w:val="00703871"/>
    <w:rsid w:val="00703965"/>
    <w:rsid w:val="007072B3"/>
    <w:rsid w:val="007200B9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4E0B"/>
    <w:rsid w:val="00785816"/>
    <w:rsid w:val="00792342"/>
    <w:rsid w:val="007933FD"/>
    <w:rsid w:val="0079607D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10F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0942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39D1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2AA3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4E14"/>
    <w:rsid w:val="00A40ACB"/>
    <w:rsid w:val="00A45D9A"/>
    <w:rsid w:val="00A4684E"/>
    <w:rsid w:val="00A47E40"/>
    <w:rsid w:val="00A47E70"/>
    <w:rsid w:val="00A56607"/>
    <w:rsid w:val="00A56680"/>
    <w:rsid w:val="00A60F22"/>
    <w:rsid w:val="00A62C71"/>
    <w:rsid w:val="00A72865"/>
    <w:rsid w:val="00A742EC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7901"/>
    <w:rsid w:val="00AC347D"/>
    <w:rsid w:val="00AC3A0C"/>
    <w:rsid w:val="00AC410B"/>
    <w:rsid w:val="00AD1CD8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46AA"/>
    <w:rsid w:val="00D25C7A"/>
    <w:rsid w:val="00D27DEF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E046D"/>
    <w:rsid w:val="00DE1091"/>
    <w:rsid w:val="00DE111C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8DD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66624"/>
    <w:rsid w:val="00E70B64"/>
    <w:rsid w:val="00E71B8D"/>
    <w:rsid w:val="00E71D2F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C20FA"/>
    <w:rsid w:val="00ED3778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9709E"/>
    <w:rsid w:val="00FA059C"/>
    <w:rsid w:val="00FA1205"/>
    <w:rsid w:val="00FA195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7E88BF"/>
  <w15:chartTrackingRefBased/>
  <w15:docId w15:val="{DAFDAA63-4859-445B-B0E6-A5B193BEB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 Light" w:eastAsiaTheme="minorEastAsia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7BFC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32711-87A5-4ED0-AAE4-B9734EF2E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598</Words>
  <Characters>3412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4002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2021-09-28T10:04:00Z</dcterms:created>
  <dcterms:modified xsi:type="dcterms:W3CDTF">2021-09-28T12:10:00Z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1628493923</vt:lpwstr>
  </property>
</Properties>
</file>