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4894AD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1302</w:t>
      </w:r>
    </w:p>
    <w:p w14:paraId="5D6FC58C" w14:textId="307A0302" w:rsidR="001A09A3" w:rsidRDefault="004A040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9E3CBA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2A1B5E9" w:rsidR="001E41F3" w:rsidRDefault="004B5B1A" w:rsidP="00715499">
            <w:pPr>
              <w:pStyle w:val="CRCoverPage"/>
              <w:spacing w:after="0"/>
            </w:pPr>
            <w:r w:rsidRPr="004B5B1A">
              <w:t>Correction for MAC test cases 7.1.1.7.1.x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D9E96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4B5B1A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69747" w14:textId="77777777" w:rsidR="00D3537B" w:rsidRDefault="00D3537B" w:rsidP="00D3537B">
            <w:pPr>
              <w:pStyle w:val="CRCoverPage"/>
              <w:numPr>
                <w:ilvl w:val="0"/>
                <w:numId w:val="2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140ms is too long to delay sending of RLC status PDU at steps 8 and 17.</w:t>
            </w:r>
          </w:p>
          <w:p w14:paraId="1AF718EA" w14:textId="77777777" w:rsidR="00D3537B" w:rsidRDefault="00D3537B" w:rsidP="00D3537B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D46DE81" w14:textId="67801692" w:rsidR="00D3537B" w:rsidRDefault="00D3537B" w:rsidP="00D3537B">
            <w:pPr>
              <w:pStyle w:val="CRCoverPage"/>
              <w:numPr>
                <w:ilvl w:val="0"/>
                <w:numId w:val="2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variables v_DrbIndDummy and v_SrbIndDummy are passed by reference into the altstep a_NR_RacingCond_AwaitSysIndAndDrbData, so</w:t>
            </w:r>
            <w:r w:rsidR="00F121F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they should be  reset to </w:t>
            </w:r>
            <w:r w:rsidRPr="00F121F0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before being used the 2nd time.</w:t>
            </w:r>
          </w:p>
          <w:p w14:paraId="42D2B6A8" w14:textId="38416847" w:rsidR="00D3537B" w:rsidRDefault="00D3537B" w:rsidP="00D3537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38859BA" w:rsidR="006408D7" w:rsidRDefault="006408D7" w:rsidP="00D3537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4EBD" w14:textId="77777777" w:rsidR="00D3537B" w:rsidRDefault="00D3537B" w:rsidP="00D3537B">
            <w:pPr>
              <w:pStyle w:val="CRCoverPage"/>
              <w:numPr>
                <w:ilvl w:val="0"/>
                <w:numId w:val="1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 timing interval from 140ms to 60ms at steps 8 and 17.</w:t>
            </w:r>
          </w:p>
          <w:p w14:paraId="3F3CD597" w14:textId="77777777" w:rsidR="00D3537B" w:rsidRDefault="00D3537B" w:rsidP="00D3537B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48DF729D" w:rsidR="006408D7" w:rsidRPr="00D3537B" w:rsidRDefault="00D3537B" w:rsidP="00D3537B">
            <w:pPr>
              <w:pStyle w:val="CRCoverPage"/>
              <w:numPr>
                <w:ilvl w:val="0"/>
                <w:numId w:val="1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Reset variables v_DrbIndDummy and v_SysIndDummy to </w:t>
            </w:r>
            <w:r w:rsidRPr="00F121F0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at steps14,16.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4550B7" w:rsidR="006408D7" w:rsidRDefault="004B5B1A" w:rsidP="006408D7">
            <w:pPr>
              <w:pStyle w:val="CRCoverPage"/>
              <w:spacing w:after="0"/>
              <w:rPr>
                <w:noProof/>
              </w:rPr>
            </w:pPr>
            <w:r>
              <w:t>7.1.1.7.1.</w:t>
            </w:r>
            <w:proofErr w:type="gramStart"/>
            <w:r>
              <w:t>x.ENDC</w:t>
            </w:r>
            <w:proofErr w:type="gramEnd"/>
            <w:r>
              <w:t>, 7.1.1.7.1.x.NR5GC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136432D1" w14:textId="77777777" w:rsidR="004B5B1A" w:rsidRDefault="004B5B1A" w:rsidP="004B5B1A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5B1A" w14:paraId="1DC24411" w14:textId="77777777" w:rsidTr="00E44239">
        <w:trPr>
          <w:trHeight w:val="447"/>
        </w:trPr>
        <w:tc>
          <w:tcPr>
            <w:tcW w:w="1985" w:type="dxa"/>
          </w:tcPr>
          <w:p w14:paraId="05FE3CE4" w14:textId="77777777" w:rsidR="004B5B1A" w:rsidRDefault="004B5B1A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572BCD1" w14:textId="77777777" w:rsidR="004B5B1A" w:rsidRDefault="004B5B1A" w:rsidP="00E44239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f_TC_7_1_1_7_1_NR_TestBody</w:t>
            </w:r>
          </w:p>
        </w:tc>
      </w:tr>
      <w:tr w:rsidR="004B5B1A" w14:paraId="0743751C" w14:textId="77777777" w:rsidTr="00E44239">
        <w:trPr>
          <w:trHeight w:val="1373"/>
        </w:trPr>
        <w:tc>
          <w:tcPr>
            <w:tcW w:w="1985" w:type="dxa"/>
          </w:tcPr>
          <w:p w14:paraId="40BA051C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62E135" w14:textId="15B3E811" w:rsidR="004B5B1A" w:rsidRDefault="004B5B1A" w:rsidP="00E44239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1.140ms is too long 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to delay sending of RLC </w:t>
            </w:r>
            <w:r w:rsidR="00D3537B">
              <w:rPr>
                <w:rFonts w:ascii="Arial" w:eastAsia="SimSun" w:hAnsi="Arial"/>
                <w:sz w:val="18"/>
                <w:lang w:val="en-US" w:eastAsia="zh-CN"/>
              </w:rPr>
              <w:t>status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PD</w:t>
            </w:r>
            <w:r w:rsidR="00D3537B">
              <w:rPr>
                <w:rFonts w:ascii="Arial" w:eastAsia="SimSun" w:hAnsi="Arial"/>
                <w:sz w:val="18"/>
                <w:lang w:val="en-US" w:eastAsia="zh-CN"/>
              </w:rPr>
              <w:t>U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at steps 8 and 17.</w:t>
            </w:r>
          </w:p>
          <w:p w14:paraId="5B668685" w14:textId="67A9D715" w:rsidR="004B5B1A" w:rsidRPr="00663AF8" w:rsidRDefault="004B5B1A" w:rsidP="00E44239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2.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The variables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v_DrbIndDummy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and</w:t>
            </w:r>
            <w:r w:rsidR="00663AF8">
              <w:t xml:space="preserve">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v_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rbIndDummy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are passed by reference into the </w:t>
            </w:r>
            <w:proofErr w:type="spellStart"/>
            <w:r w:rsidR="00663AF8">
              <w:rPr>
                <w:rFonts w:ascii="Arial" w:eastAsia="SimSun" w:hAnsi="Arial"/>
                <w:sz w:val="18"/>
                <w:lang w:val="en-US" w:eastAsia="zh-CN"/>
              </w:rPr>
              <w:t>altstep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proofErr w:type="spellStart"/>
            <w:r w:rsidR="00663AF8" w:rsidRPr="00663AF8">
              <w:rPr>
                <w:rFonts w:ascii="Arial" w:eastAsia="SimSun" w:hAnsi="Arial"/>
                <w:sz w:val="18"/>
                <w:lang w:val="en-US" w:eastAsia="zh-CN"/>
              </w:rPr>
              <w:t>a_NR_RacingCond_AwaitSysIndAndDrbData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, </w:t>
            </w:r>
            <w:proofErr w:type="spellStart"/>
            <w:r w:rsidR="00663AF8">
              <w:rPr>
                <w:rFonts w:ascii="Arial" w:eastAsia="SimSun" w:hAnsi="Arial"/>
                <w:sz w:val="18"/>
                <w:lang w:val="en-US" w:eastAsia="zh-CN"/>
              </w:rPr>
              <w:t>sothey</w:t>
            </w:r>
            <w:proofErr w:type="spellEnd"/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should be  reset to </w:t>
            </w:r>
            <w:r w:rsidR="00663AF8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>omit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before being used the 2</w:t>
            </w:r>
            <w:r w:rsidR="00663AF8" w:rsidRPr="00663AF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nd</w:t>
            </w:r>
            <w:r w:rsidR="00663AF8">
              <w:rPr>
                <w:rFonts w:ascii="Arial" w:eastAsia="SimSun" w:hAnsi="Arial"/>
                <w:sz w:val="18"/>
                <w:lang w:val="en-US" w:eastAsia="zh-CN"/>
              </w:rPr>
              <w:t xml:space="preserve"> time.</w:t>
            </w:r>
          </w:p>
        </w:tc>
      </w:tr>
      <w:tr w:rsidR="004B5B1A" w14:paraId="6F261630" w14:textId="77777777" w:rsidTr="00E44239">
        <w:tc>
          <w:tcPr>
            <w:tcW w:w="1985" w:type="dxa"/>
          </w:tcPr>
          <w:p w14:paraId="41F07004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060FD0" w14:textId="0ABE467F" w:rsidR="004B5B1A" w:rsidRDefault="004B5B1A" w:rsidP="004B5B1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 w:hint="eastAsia"/>
                <w:sz w:val="18"/>
                <w:lang w:val="en-US" w:eastAsia="zh-CN"/>
              </w:rPr>
              <w:t>Change timing interval from 140ms to 60ms at step</w:t>
            </w:r>
            <w:r w:rsidR="00663AF8">
              <w:rPr>
                <w:rFonts w:eastAsia="SimSun"/>
                <w:sz w:val="18"/>
                <w:lang w:val="en-US" w:eastAsia="zh-CN"/>
              </w:rPr>
              <w:t xml:space="preserve">s </w:t>
            </w:r>
            <w:r>
              <w:rPr>
                <w:rFonts w:eastAsia="SimSun" w:hint="eastAsia"/>
                <w:sz w:val="18"/>
                <w:lang w:val="en-US" w:eastAsia="zh-CN"/>
              </w:rPr>
              <w:t>8 and 17.</w:t>
            </w:r>
          </w:p>
          <w:p w14:paraId="191B1B33" w14:textId="77777777" w:rsidR="00663AF8" w:rsidRDefault="00663AF8" w:rsidP="00663AF8">
            <w:pPr>
              <w:pStyle w:val="CRCoverPage"/>
              <w:spacing w:after="0"/>
              <w:rPr>
                <w:rFonts w:eastAsia="SimSun"/>
                <w:sz w:val="18"/>
                <w:lang w:val="en-US" w:eastAsia="zh-CN"/>
              </w:rPr>
            </w:pPr>
          </w:p>
          <w:p w14:paraId="4399678B" w14:textId="77777777" w:rsidR="004B5B1A" w:rsidRDefault="004B5B1A" w:rsidP="004B5B1A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 w:hint="eastAsia"/>
                <w:sz w:val="18"/>
                <w:lang w:val="en-US" w:eastAsia="zh-CN"/>
              </w:rPr>
              <w:t xml:space="preserve">Reset variables </w:t>
            </w:r>
            <w:proofErr w:type="spellStart"/>
            <w:r>
              <w:rPr>
                <w:rFonts w:eastAsia="SimSun" w:hint="eastAsia"/>
                <w:sz w:val="18"/>
                <w:lang w:val="en-US" w:eastAsia="zh-CN"/>
              </w:rPr>
              <w:t>v_DrbIndDummy</w:t>
            </w:r>
            <w:proofErr w:type="spellEnd"/>
            <w:r>
              <w:rPr>
                <w:rFonts w:eastAsia="SimSun" w:hint="eastAsia"/>
                <w:sz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 w:hint="eastAsia"/>
                <w:sz w:val="18"/>
                <w:lang w:val="en-US" w:eastAsia="zh-CN"/>
              </w:rPr>
              <w:t>v_SysIndDummy</w:t>
            </w:r>
            <w:proofErr w:type="spellEnd"/>
            <w:r>
              <w:rPr>
                <w:rFonts w:eastAsia="SimSun" w:hint="eastAsia"/>
                <w:sz w:val="18"/>
                <w:lang w:val="en-US" w:eastAsia="zh-CN"/>
              </w:rPr>
              <w:t xml:space="preserve"> to </w:t>
            </w:r>
            <w:r w:rsidRPr="00663AF8">
              <w:rPr>
                <w:rFonts w:eastAsia="SimSun" w:hint="eastAsia"/>
                <w:b/>
                <w:bCs/>
                <w:sz w:val="18"/>
                <w:lang w:val="en-US" w:eastAsia="zh-CN"/>
              </w:rPr>
              <w:t>omit</w:t>
            </w:r>
            <w:r>
              <w:rPr>
                <w:rFonts w:eastAsia="SimSun" w:hint="eastAsia"/>
                <w:sz w:val="18"/>
                <w:lang w:val="en-US" w:eastAsia="zh-CN"/>
              </w:rPr>
              <w:t xml:space="preserve"> at steps14,16.</w:t>
            </w:r>
          </w:p>
        </w:tc>
      </w:tr>
      <w:tr w:rsidR="004B5B1A" w14:paraId="2513C1C4" w14:textId="77777777" w:rsidTr="00E44239">
        <w:tc>
          <w:tcPr>
            <w:tcW w:w="1985" w:type="dxa"/>
          </w:tcPr>
          <w:p w14:paraId="232E0F59" w14:textId="77777777" w:rsidR="004B5B1A" w:rsidRDefault="004B5B1A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0F8FFD" w14:textId="77777777" w:rsidR="004B5B1A" w:rsidRDefault="004B5B1A" w:rsidP="00E44239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MAC_TC_Common_NR</w:t>
            </w:r>
            <w:proofErr w:type="spellEnd"/>
          </w:p>
        </w:tc>
      </w:tr>
      <w:tr w:rsidR="004B5B1A" w14:paraId="7B67DB28" w14:textId="77777777" w:rsidTr="00E44239">
        <w:tc>
          <w:tcPr>
            <w:tcW w:w="1985" w:type="dxa"/>
          </w:tcPr>
          <w:p w14:paraId="01FD426A" w14:textId="77777777" w:rsidR="004B5B1A" w:rsidRPr="005649A9" w:rsidRDefault="004B5B1A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649A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BE9978D" w14:textId="6E4C5763" w:rsidR="004B5B1A" w:rsidRPr="005649A9" w:rsidRDefault="005649A9" w:rsidP="00E44239">
            <w:pPr>
              <w:rPr>
                <w:rFonts w:ascii="Arial" w:hAnsi="Arial"/>
                <w:highlight w:val="cyan"/>
              </w:rPr>
            </w:pPr>
            <w:r w:rsidRPr="005649A9">
              <w:rPr>
                <w:rFonts w:ascii="Arial" w:hAnsi="Arial"/>
                <w:highlight w:val="cyan"/>
              </w:rPr>
              <w:t xml:space="preserve">Accepted </w:t>
            </w:r>
          </w:p>
        </w:tc>
      </w:tr>
    </w:tbl>
    <w:p w14:paraId="5A4F83B1" w14:textId="77777777" w:rsidR="004B5B1A" w:rsidRDefault="004B5B1A" w:rsidP="004B5B1A"/>
    <w:p w14:paraId="377C0860" w14:textId="77777777" w:rsidR="004B5B1A" w:rsidRDefault="004B5B1A" w:rsidP="004B5B1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5B1A" w14:paraId="1DE93DF1" w14:textId="77777777" w:rsidTr="00E44239">
        <w:tc>
          <w:tcPr>
            <w:tcW w:w="9855" w:type="dxa"/>
          </w:tcPr>
          <w:p w14:paraId="644FEBA0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*/</w:t>
            </w:r>
          </w:p>
          <w:p w14:paraId="690F4BC3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function f_TC_7_1_1_7_1_NR_TestBody(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p_SPCell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0ADA7499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p_SCell,</w:t>
            </w:r>
          </w:p>
          <w:p w14:paraId="79B7D59D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p_SCellIndex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,</w:t>
            </w:r>
          </w:p>
          <w:p w14:paraId="1C8AE58B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DRB_Identity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p_NR_DRB_Id,</w:t>
            </w:r>
          </w:p>
          <w:p w14:paraId="1794C291" w14:textId="77777777" w:rsidR="00663AF8" w:rsidRP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boolean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p_UL_CA</w:t>
            </w:r>
            <w:proofErr w:type="spellEnd"/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) runs on NR_BASE_PTC</w:t>
            </w:r>
          </w:p>
          <w:p w14:paraId="1B6101A3" w14:textId="40F8E993" w:rsidR="00663AF8" w:rsidRDefault="00663AF8" w:rsidP="00663AF8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{ /</w:t>
            </w:r>
          </w:p>
          <w:p w14:paraId="2C5A1402" w14:textId="15A5F97E" w:rsidR="004B5B1A" w:rsidRDefault="004B5B1A" w:rsidP="00E44239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16BE4EFF" w14:textId="77777777" w:rsidR="004B5B1A" w:rsidRDefault="004B5B1A" w:rsidP="00E44239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v_MAC_PDUListDL1));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140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p_NR_DRB_Id,p_SPCell,cs_TimingInfo_NR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//enable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5,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v_MAC_PDUListUL1) 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5, 7");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TP2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//Padding MAC PDU Only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v_MAC_PDUListDL4));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 // 200+200 =400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R5s210865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40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v_NR_ResourceAllocation2);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140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//assumed the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2,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//Deactivate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f_NR_SS_CommonCellConfig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cas_NR_MacCommandTrigger_REQ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cs_NR_MAC_SCellActDeact_CE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v_DeactivateSCell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v_MAC_PDUListDL3));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14, 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//@sic R5s210668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v_MAC_PDUListUL2)//@sic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14,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20"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20: TP4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//disable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 //End of f_TC_7_1_1_7_1_NR_TestBody</w:t>
            </w:r>
          </w:p>
        </w:tc>
      </w:tr>
    </w:tbl>
    <w:p w14:paraId="17FA0DF6" w14:textId="77777777" w:rsidR="004B5B1A" w:rsidRDefault="004B5B1A" w:rsidP="004B5B1A"/>
    <w:p w14:paraId="6EF64DD0" w14:textId="77777777" w:rsidR="004B5B1A" w:rsidRDefault="004B5B1A" w:rsidP="004B5B1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5B1A" w14:paraId="1684E784" w14:textId="77777777" w:rsidTr="00E44239">
        <w:tc>
          <w:tcPr>
            <w:tcW w:w="9855" w:type="dxa"/>
          </w:tcPr>
          <w:p w14:paraId="2DFDB37E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*/</w:t>
            </w:r>
          </w:p>
          <w:p w14:paraId="78DBA8C2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function f_TC_7_1_1_7_1_NR_TestBody(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p_SPCell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,</w:t>
            </w:r>
          </w:p>
          <w:p w14:paraId="1DE61F54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NR_CellId_Type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p_SCell,</w:t>
            </w:r>
          </w:p>
          <w:p w14:paraId="204C8EF1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SCellIndex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p_SCellIndex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,</w:t>
            </w:r>
          </w:p>
          <w:p w14:paraId="34147A95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lastRenderedPageBreak/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DRB_Identity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p_NR_DRB_Id,</w:t>
            </w:r>
          </w:p>
          <w:p w14:paraId="10AF8777" w14:textId="77777777" w:rsidR="00663AF8" w:rsidRP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                                   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boolean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p_UL_CA</w:t>
            </w:r>
            <w:proofErr w:type="spellEnd"/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>) runs on NR_BASE_PTC</w:t>
            </w:r>
          </w:p>
          <w:p w14:paraId="28CBCFB9" w14:textId="77777777" w:rsidR="00663AF8" w:rsidRDefault="00663AF8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663AF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{ /</w:t>
            </w:r>
          </w:p>
          <w:p w14:paraId="7A140E48" w14:textId="66A37BA8" w:rsidR="004B5B1A" w:rsidRDefault="004B5B1A" w:rsidP="00663AF8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6E74EBBF" w14:textId="77777777" w:rsidR="004B5B1A" w:rsidRDefault="004B5B1A" w:rsidP="00E4423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v_MAC_PDUListDL1));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60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p_NR_DRB_Id,p_SPCell,cs_TimingInfo_NR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//enable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5,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v_MAC_PDUListUL1) 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5, 7");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TP2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Activates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300); // Timing of DL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f_SS_CellConfig_ActivateSCell_CA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p_SCellIndex,cs_TimingInfo_NR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//Padding MAC PDU Only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v_MAC_PDUListDL4));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 // 200+200 =400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v_MAC_PDUListDL2));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R5s210865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0); // 40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later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f_NR_OneULGrantTransmissionOnSR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v_NR_ResourceAllocation2);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60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); //assumed the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f_NR_RLC_Status_MAC_PDU_Tx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v_LCID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2,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p_NR_DRB_Id,p_SCell,cs_TimingInfo_NR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//Deactivate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f_NR_SS_CommonCellConfig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cas_NR_MacCommandTrigger_REQ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cs_NR_MAC_SCellActDeact_CE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v_DeactivateSCell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v_MAC_PDUListDL3));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14, 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R5s210668 R5s210727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a_NR_RacingCond_AwaitSysIndAndDrbData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car_NR_DRB_COMMON_IND_MAC_PDUList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v_CellID_UL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v_MAC_PDUListUL2)//@sic R5s210893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14,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20"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(1.0);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car_NR_SchedulingReq_IND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20: TP4 failed, UE is sending SR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t_Watchdog.timeout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//@sic R5s210066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//disable reception on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sp_Cell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cds_NR_SystemIndCtrl_SchedReq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 //End of f_TC_7_1_1_7_1_NR_TestBody</w:t>
            </w:r>
          </w:p>
        </w:tc>
      </w:tr>
    </w:tbl>
    <w:p w14:paraId="03B26070" w14:textId="77777777" w:rsidR="004B5B1A" w:rsidRDefault="004B5B1A" w:rsidP="004B5B1A"/>
    <w:p w14:paraId="71F9BFA4" w14:textId="77777777" w:rsidR="004B5B1A" w:rsidRDefault="004B5B1A" w:rsidP="00D97FDC"/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29E37" w14:textId="77777777" w:rsidR="004A0408" w:rsidRDefault="004A0408">
      <w:r>
        <w:separator/>
      </w:r>
    </w:p>
  </w:endnote>
  <w:endnote w:type="continuationSeparator" w:id="0">
    <w:p w14:paraId="3AAFC9EE" w14:textId="77777777" w:rsidR="004A0408" w:rsidRDefault="004A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35F36" w14:textId="77777777" w:rsidR="004A0408" w:rsidRDefault="004A0408">
      <w:r>
        <w:separator/>
      </w:r>
    </w:p>
  </w:footnote>
  <w:footnote w:type="continuationSeparator" w:id="0">
    <w:p w14:paraId="546B4880" w14:textId="77777777" w:rsidR="004A0408" w:rsidRDefault="004A0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0B17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0408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A9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1900-01-01T00:00:00Z</cp:lastPrinted>
  <dcterms:created xsi:type="dcterms:W3CDTF">2021-09-29T18:18:00Z</dcterms:created>
  <dcterms:modified xsi:type="dcterms:W3CDTF">2021-09-29T18:22:00Z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