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81B0A63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115A6" w:rsidRPr="001115A6">
        <w:rPr>
          <w:b/>
          <w:i/>
          <w:noProof/>
          <w:sz w:val="28"/>
        </w:rPr>
        <w:t>R5s211257</w:t>
      </w:r>
    </w:p>
    <w:p w14:paraId="5D6FC58C" w14:textId="307A0302" w:rsidR="001A09A3" w:rsidRDefault="00ED0957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90405EC" w:rsidR="001E41F3" w:rsidRPr="00410371" w:rsidRDefault="001115A6" w:rsidP="00547111">
            <w:pPr>
              <w:pStyle w:val="CRCoverPage"/>
              <w:spacing w:after="0"/>
              <w:rPr>
                <w:noProof/>
              </w:rPr>
            </w:pPr>
            <w:r w:rsidRPr="001115A6">
              <w:rPr>
                <w:b/>
                <w:noProof/>
                <w:sz w:val="28"/>
              </w:rPr>
              <w:t>2022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34E30D5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2745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EB194C2" w:rsidR="001E41F3" w:rsidRDefault="003235FE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</w:fldSimple>
            <w:r w:rsidR="00C27451">
              <w:t>7.1.1.3.8.2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25D5742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27451">
              <w:rPr>
                <w:noProof/>
              </w:rPr>
              <w:t>09</w:t>
            </w:r>
            <w:r w:rsidR="00CE24B2">
              <w:rPr>
                <w:noProof/>
              </w:rPr>
              <w:t>-</w:t>
            </w:r>
            <w:r w:rsidR="00C27451">
              <w:rPr>
                <w:noProof/>
              </w:rPr>
              <w:t>15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4BA48" w14:textId="6671DB73" w:rsidR="00A40852" w:rsidRDefault="00027C09" w:rsidP="00061912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On test step 1-2 Scell has been added, so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 xml:space="preserve"> should be added for further RRC </w:t>
            </w:r>
            <w:proofErr w:type="spellStart"/>
            <w:r>
              <w:rPr>
                <w:rFonts w:cs="Arial"/>
              </w:rPr>
              <w:t>msgs</w:t>
            </w:r>
            <w:proofErr w:type="spellEnd"/>
            <w:r>
              <w:rPr>
                <w:rFonts w:cs="Arial"/>
              </w:rPr>
              <w:t xml:space="preserve"> at step 4,5 and 2</w:t>
            </w:r>
            <w:r w:rsidR="0090264E">
              <w:rPr>
                <w:rFonts w:cs="Arial"/>
              </w:rPr>
              <w:t>1</w:t>
            </w:r>
            <w:r>
              <w:rPr>
                <w:rFonts w:cs="Arial"/>
              </w:rPr>
              <w:t xml:space="preserve">, </w:t>
            </w:r>
            <w:r w:rsidR="0090264E">
              <w:rPr>
                <w:rFonts w:cs="Arial"/>
              </w:rPr>
              <w:t>E</w:t>
            </w:r>
            <w:r>
              <w:rPr>
                <w:rFonts w:cs="Arial"/>
              </w:rPr>
              <w:t xml:space="preserve">lse </w:t>
            </w:r>
            <w:r w:rsidR="0090264E">
              <w:rPr>
                <w:rFonts w:cs="Arial"/>
              </w:rPr>
              <w:t>TC will</w:t>
            </w:r>
            <w:r>
              <w:rPr>
                <w:rFonts w:cs="Arial"/>
              </w:rPr>
              <w:t xml:space="preserve"> fail due to mismatch of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>.</w:t>
            </w:r>
          </w:p>
          <w:p w14:paraId="3F65EFF7" w14:textId="77777777" w:rsidR="0010780A" w:rsidRDefault="0010780A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</w:p>
          <w:p w14:paraId="5CC9551D" w14:textId="5E0468C5" w:rsidR="0090264E" w:rsidRPr="00DC4102" w:rsidRDefault="0090264E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To disable MACBearerRouting on postamble, need to release SCell. Else TC will fail becuae of Mismatch of MACBearerRouting.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C36C0" w14:textId="4F77D0BE" w:rsidR="008C3A4F" w:rsidRDefault="0090264E" w:rsidP="008C3A4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 xml:space="preserve"> configuration on step 4,5 and 21.</w:t>
            </w:r>
          </w:p>
          <w:p w14:paraId="428FE4F6" w14:textId="60CEDC72" w:rsidR="0090264E" w:rsidRDefault="0090264E" w:rsidP="008C3A4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Scell release function on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>.</w:t>
            </w:r>
          </w:p>
          <w:p w14:paraId="171ADF2A" w14:textId="2F30474E" w:rsidR="00A40852" w:rsidRPr="00DC4102" w:rsidRDefault="00A40852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7774A6AC" w:rsidR="008C3A4F" w:rsidRPr="00DC4102" w:rsidRDefault="0018656B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will fail conformant </w:t>
            </w:r>
            <w:r w:rsidR="00E72E28">
              <w:rPr>
                <w:rFonts w:cs="Arial"/>
                <w:noProof/>
              </w:rPr>
              <w:t xml:space="preserve">and non-conformant </w:t>
            </w:r>
            <w:r>
              <w:rPr>
                <w:rFonts w:cs="Arial"/>
                <w:noProof/>
              </w:rPr>
              <w:t>UE.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0360248" w:rsidR="008C3A4F" w:rsidRDefault="00C27451" w:rsidP="008C3A4F">
            <w:pPr>
              <w:pStyle w:val="CRCoverPage"/>
              <w:spacing w:after="0"/>
              <w:rPr>
                <w:noProof/>
              </w:rPr>
            </w:pPr>
            <w:r>
              <w:t>7.1.1.3.8.2</w:t>
            </w:r>
            <w:r w:rsidR="001115A6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5870FA02" w:rsidR="00261B80" w:rsidRPr="000F78AF" w:rsidRDefault="0090264E" w:rsidP="00517160">
            <w:pPr>
              <w:spacing w:after="0"/>
              <w:rPr>
                <w:rFonts w:ascii="Arial" w:hAnsi="Arial" w:cs="Arial"/>
              </w:rPr>
            </w:pPr>
            <w:r w:rsidRPr="0090264E">
              <w:rPr>
                <w:rFonts w:ascii="Arial" w:hAnsi="Arial" w:cs="Arial"/>
              </w:rPr>
              <w:t xml:space="preserve">f_TC_7_1_1_3_8_NR_Common </w:t>
            </w:r>
            <w:r w:rsidR="00B977A0" w:rsidRPr="00B977A0">
              <w:rPr>
                <w:rFonts w:ascii="Arial" w:hAnsi="Arial" w:cs="Arial"/>
              </w:rPr>
              <w:t>()</w:t>
            </w:r>
          </w:p>
        </w:tc>
      </w:tr>
      <w:tr w:rsidR="00261B80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51716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8374B7" w14:textId="77777777" w:rsidR="00FF079A" w:rsidRDefault="0090264E" w:rsidP="0090264E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</w:rPr>
              <w:t xml:space="preserve">On test step 1-2 Scell has been added, so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 xml:space="preserve"> should be added for further RRC </w:t>
            </w:r>
            <w:proofErr w:type="spellStart"/>
            <w:r>
              <w:rPr>
                <w:rFonts w:cs="Arial"/>
              </w:rPr>
              <w:t>msgs</w:t>
            </w:r>
            <w:proofErr w:type="spellEnd"/>
            <w:r>
              <w:rPr>
                <w:rFonts w:cs="Arial"/>
              </w:rPr>
              <w:t xml:space="preserve"> at step 4,5 and 21, Else TC will fail due to mismatch of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>.</w:t>
            </w:r>
          </w:p>
          <w:p w14:paraId="44447194" w14:textId="6E21423B" w:rsidR="003D455B" w:rsidRPr="0090264E" w:rsidRDefault="003D455B" w:rsidP="0090264E">
            <w:pPr>
              <w:pStyle w:val="CRCoverPage"/>
              <w:spacing w:after="0" w:line="259" w:lineRule="auto"/>
              <w:rPr>
                <w:rFonts w:cs="Arial"/>
              </w:rPr>
            </w:pPr>
            <w:r>
              <w:rPr>
                <w:rFonts w:cs="Arial"/>
                <w:noProof/>
              </w:rPr>
              <w:t>To disable MACBearerRouting on postamble, need to release SCell. Else TC will fail becuae of Mismatch of MACBearerRouting.</w:t>
            </w:r>
          </w:p>
        </w:tc>
      </w:tr>
      <w:tr w:rsidR="00BD5C3C" w14:paraId="7249666C" w14:textId="77777777" w:rsidTr="00517160">
        <w:tc>
          <w:tcPr>
            <w:tcW w:w="1985" w:type="dxa"/>
          </w:tcPr>
          <w:p w14:paraId="1C7E340C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C76D46" w14:textId="77777777" w:rsidR="00BD5C3C" w:rsidRDefault="0090264E" w:rsidP="00BD5C3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</w:t>
            </w:r>
            <w:proofErr w:type="spellStart"/>
            <w:r>
              <w:rPr>
                <w:rFonts w:cs="Arial"/>
              </w:rPr>
              <w:t>MACBearerRouting</w:t>
            </w:r>
            <w:proofErr w:type="spellEnd"/>
            <w:r>
              <w:rPr>
                <w:rFonts w:cs="Arial"/>
              </w:rPr>
              <w:t xml:space="preserve"> configuration on step 4,5 and 21.</w:t>
            </w:r>
          </w:p>
          <w:p w14:paraId="27B7D7EB" w14:textId="77777777" w:rsidR="003D455B" w:rsidRDefault="003D455B" w:rsidP="003D455B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Added Scell release function on </w:t>
            </w:r>
            <w:proofErr w:type="spellStart"/>
            <w:r>
              <w:rPr>
                <w:rFonts w:cs="Arial"/>
              </w:rPr>
              <w:t>postamble</w:t>
            </w:r>
            <w:proofErr w:type="spellEnd"/>
            <w:r>
              <w:rPr>
                <w:rFonts w:cs="Arial"/>
              </w:rPr>
              <w:t>.</w:t>
            </w:r>
          </w:p>
          <w:p w14:paraId="309F81F5" w14:textId="2D01A298" w:rsidR="003D455B" w:rsidRPr="0090264E" w:rsidRDefault="003D455B" w:rsidP="00BD5C3C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BD5C3C" w14:paraId="51F4FC9D" w14:textId="77777777" w:rsidTr="00517160">
        <w:tc>
          <w:tcPr>
            <w:tcW w:w="1985" w:type="dxa"/>
          </w:tcPr>
          <w:p w14:paraId="04EB35F3" w14:textId="77777777" w:rsidR="00BD5C3C" w:rsidRDefault="00BD5C3C" w:rsidP="00BD5C3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1D824625" w:rsidR="00BD5C3C" w:rsidRDefault="0090264E" w:rsidP="00BD5C3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MAC_CA_NR5GC</w:t>
            </w:r>
            <w:r w:rsidR="00BD5C3C"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BD5C3C" w14:paraId="1D10CA6B" w14:textId="77777777" w:rsidTr="00517160">
        <w:tc>
          <w:tcPr>
            <w:tcW w:w="1985" w:type="dxa"/>
          </w:tcPr>
          <w:p w14:paraId="3E8C0467" w14:textId="77777777" w:rsidR="00BD5C3C" w:rsidRPr="00FC1F9F" w:rsidRDefault="00BD5C3C" w:rsidP="00BD5C3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C1F9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C91B671" w14:textId="1A1D11A1" w:rsidR="00BD5C3C" w:rsidRPr="00FC1F9F" w:rsidRDefault="00FC1F9F" w:rsidP="00BD5C3C">
            <w:pPr>
              <w:rPr>
                <w:rFonts w:ascii="Arial" w:hAnsi="Arial"/>
                <w:highlight w:val="cyan"/>
              </w:rPr>
            </w:pPr>
            <w:r w:rsidRPr="00FC1F9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517160">
        <w:tc>
          <w:tcPr>
            <w:tcW w:w="9855" w:type="dxa"/>
          </w:tcPr>
          <w:p w14:paraId="50FE7B9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>function f_TC_7_1_1_3_8_NR_Common (</w:t>
            </w:r>
            <w:proofErr w:type="spellStart"/>
            <w:r w:rsidRPr="0090264E">
              <w:rPr>
                <w:lang w:val="en-US"/>
              </w:rPr>
              <w:t>NR_CellId_Type</w:t>
            </w:r>
            <w:proofErr w:type="spellEnd"/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</w:t>
            </w:r>
          </w:p>
          <w:p w14:paraId="4DD7D93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</w:t>
            </w:r>
            <w:proofErr w:type="spellStart"/>
            <w:r w:rsidRPr="0090264E">
              <w:rPr>
                <w:lang w:val="en-US"/>
              </w:rPr>
              <w:t>NR_CellId_Type</w:t>
            </w:r>
            <w:proofErr w:type="spellEnd"/>
            <w:r w:rsidRPr="0090264E">
              <w:rPr>
                <w:lang w:val="en-US"/>
              </w:rPr>
              <w:t xml:space="preserve">    p_SCell,</w:t>
            </w:r>
          </w:p>
          <w:p w14:paraId="6CB52E3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</w:t>
            </w:r>
            <w:proofErr w:type="spellStart"/>
            <w:r w:rsidRPr="0090264E">
              <w:rPr>
                <w:lang w:val="en-US"/>
              </w:rPr>
              <w:t>NR_CA_Tested_Type</w:t>
            </w:r>
            <w:proofErr w:type="spellEnd"/>
            <w:r w:rsidRPr="0090264E">
              <w:rPr>
                <w:lang w:val="en-US"/>
              </w:rPr>
              <w:t xml:space="preserve"> p_NR_CA_Tested</w:t>
            </w:r>
          </w:p>
          <w:p w14:paraId="7DBB750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) runs on NR5GC_PTC</w:t>
            </w:r>
          </w:p>
          <w:p w14:paraId="1B86A26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{//UE power headroom reporting / </w:t>
            </w:r>
            <w:proofErr w:type="spellStart"/>
            <w:r w:rsidRPr="0090264E">
              <w:rPr>
                <w:lang w:val="en-US"/>
              </w:rPr>
              <w:t>SCell</w:t>
            </w:r>
            <w:proofErr w:type="spellEnd"/>
            <w:r w:rsidRPr="0090264E">
              <w:rPr>
                <w:lang w:val="en-US"/>
              </w:rPr>
              <w:t xml:space="preserve"> activation / DL pathloss change reporting</w:t>
            </w:r>
          </w:p>
          <w:p w14:paraId="17104CA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(value) </w:t>
            </w:r>
            <w:proofErr w:type="spellStart"/>
            <w:r w:rsidRPr="0090264E">
              <w:rPr>
                <w:lang w:val="en-US"/>
              </w:rPr>
              <w:t>CellGroupConfig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</w:t>
            </w:r>
            <w:proofErr w:type="gramStart"/>
            <w:r w:rsidRPr="0090264E">
              <w:rPr>
                <w:lang w:val="en-US"/>
              </w:rPr>
              <w:t>SCGConfig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6759DF0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(value) </w:t>
            </w:r>
            <w:proofErr w:type="spellStart"/>
            <w:r w:rsidRPr="0090264E">
              <w:rPr>
                <w:lang w:val="en-US"/>
              </w:rPr>
              <w:t>MAC_CellGroupConfig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v_MAC_</w:t>
            </w:r>
            <w:proofErr w:type="gramStart"/>
            <w:r w:rsidRPr="0090264E">
              <w:rPr>
                <w:lang w:val="en-US"/>
              </w:rPr>
              <w:t>CellGroupConfig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7DCE4ED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</w:t>
            </w:r>
            <w:proofErr w:type="spellStart"/>
            <w:r w:rsidRPr="0090264E">
              <w:rPr>
                <w:lang w:val="en-US"/>
              </w:rPr>
              <w:t>boolean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v_RRC_</w:t>
            </w:r>
            <w:proofErr w:type="gramStart"/>
            <w:r w:rsidRPr="0090264E">
              <w:rPr>
                <w:lang w:val="en-US"/>
              </w:rPr>
              <w:t>MsgRcvd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6EB3372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</w:t>
            </w:r>
            <w:proofErr w:type="spellStart"/>
            <w:r w:rsidRPr="0090264E">
              <w:rPr>
                <w:lang w:val="en-US"/>
              </w:rPr>
              <w:t>boolean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v_PHR_</w:t>
            </w:r>
            <w:proofErr w:type="gramStart"/>
            <w:r w:rsidRPr="0090264E">
              <w:rPr>
                <w:lang w:val="en-US"/>
              </w:rPr>
              <w:t>Rcvd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6C5834C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template (omit) RRCReconfiguration_v1530_IEs v_</w:t>
            </w:r>
            <w:proofErr w:type="gramStart"/>
            <w:r w:rsidRPr="0090264E">
              <w:rPr>
                <w:lang w:val="en-US"/>
              </w:rPr>
              <w:t>V1530Ext;</w:t>
            </w:r>
            <w:proofErr w:type="gramEnd"/>
          </w:p>
          <w:p w14:paraId="0EED8D2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</w:t>
            </w:r>
            <w:proofErr w:type="spellStart"/>
            <w:r w:rsidRPr="0090264E">
              <w:rPr>
                <w:lang w:val="en-US"/>
              </w:rPr>
              <w:t>NR_ResourceAllocation_Type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v_NR_</w:t>
            </w:r>
            <w:proofErr w:type="gramStart"/>
            <w:r w:rsidRPr="0090264E">
              <w:rPr>
                <w:lang w:val="en-US"/>
              </w:rPr>
              <w:t>ResourceAllocation</w:t>
            </w:r>
            <w:proofErr w:type="spellEnd"/>
            <w:r w:rsidRPr="0090264E">
              <w:rPr>
                <w:lang w:val="en-US"/>
              </w:rPr>
              <w:t>;</w:t>
            </w:r>
            <w:proofErr w:type="gramEnd"/>
          </w:p>
          <w:p w14:paraId="4A4C3F4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var </w:t>
            </w:r>
            <w:proofErr w:type="spellStart"/>
            <w:r w:rsidRPr="0090264E">
              <w:rPr>
                <w:lang w:val="en-US"/>
              </w:rPr>
              <w:t>NR_UplinkBWP_Type</w:t>
            </w:r>
            <w:proofErr w:type="spellEnd"/>
            <w:r w:rsidRPr="0090264E">
              <w:rPr>
                <w:lang w:val="en-US"/>
              </w:rPr>
              <w:t xml:space="preserve"> </w:t>
            </w:r>
            <w:proofErr w:type="spellStart"/>
            <w:r w:rsidRPr="0090264E">
              <w:rPr>
                <w:lang w:val="en-US"/>
              </w:rPr>
              <w:t>v_NR_</w:t>
            </w:r>
            <w:proofErr w:type="gramStart"/>
            <w:r w:rsidRPr="0090264E">
              <w:rPr>
                <w:lang w:val="en-US"/>
              </w:rPr>
              <w:t>UplinkBWP</w:t>
            </w:r>
            <w:proofErr w:type="spellEnd"/>
            <w:r w:rsidRPr="0090264E">
              <w:rPr>
                <w:lang w:val="en-US"/>
              </w:rPr>
              <w:t xml:space="preserve"> ;</w:t>
            </w:r>
            <w:proofErr w:type="gramEnd"/>
          </w:p>
          <w:p w14:paraId="6A2425D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07CB7E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Multi PR </w:t>
            </w:r>
            <w:proofErr w:type="spellStart"/>
            <w:r w:rsidRPr="0090264E">
              <w:rPr>
                <w:lang w:val="en-US"/>
              </w:rPr>
              <w:t>initialisation</w:t>
            </w:r>
            <w:proofErr w:type="spellEnd"/>
            <w:r w:rsidRPr="0090264E">
              <w:rPr>
                <w:lang w:val="en-US"/>
              </w:rPr>
              <w:t xml:space="preserve"> is taken care in Test body.</w:t>
            </w:r>
          </w:p>
          <w:p w14:paraId="24AF51E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f_NR5GC_Init_CA(NR_4, {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p_SCell</w:t>
            </w:r>
            <w:proofErr w:type="spellEnd"/>
            <w:r w:rsidRPr="0090264E">
              <w:rPr>
                <w:lang w:val="en-US"/>
              </w:rPr>
              <w:t xml:space="preserve">}, </w:t>
            </w:r>
            <w:proofErr w:type="spellStart"/>
            <w:r w:rsidRPr="0090264E">
              <w:rPr>
                <w:lang w:val="en-US"/>
              </w:rPr>
              <w:t>p_NR_CA_Tested</w:t>
            </w:r>
            <w:proofErr w:type="spellEnd"/>
            <w:r w:rsidRPr="0090264E">
              <w:rPr>
                <w:lang w:val="en-US"/>
              </w:rPr>
              <w:t>); //@sic R5s211385 sic@</w:t>
            </w:r>
          </w:p>
          <w:p w14:paraId="74E5BF9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f_NR_CellInfo_SetMAC_CellGroupConfigL2(</w:t>
            </w:r>
            <w:proofErr w:type="spellStart"/>
            <w:r w:rsidRPr="0090264E">
              <w:rPr>
                <w:lang w:val="en-US"/>
              </w:rPr>
              <w:t>p_SCell</w:t>
            </w:r>
            <w:proofErr w:type="spellEnd"/>
            <w:r w:rsidRPr="0090264E">
              <w:rPr>
                <w:lang w:val="en-US"/>
              </w:rPr>
              <w:t>);  //@sic R5s210315 sic@</w:t>
            </w:r>
          </w:p>
          <w:p w14:paraId="2CF3F84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</w:t>
            </w:r>
          </w:p>
          <w:p w14:paraId="2689399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Create and configure cells</w:t>
            </w:r>
          </w:p>
          <w:p w14:paraId="79729E8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f_NR_CellConfig_PCell_Def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3D39ABD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f_NR_CellConfig_SCell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p_SCell,Scell_Active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6882337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65FE413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617B52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Preamble: If </w:t>
            </w:r>
            <w:proofErr w:type="spellStart"/>
            <w:r w:rsidRPr="0090264E">
              <w:rPr>
                <w:lang w:val="en-US"/>
              </w:rPr>
              <w:t>pc_IP_Ping</w:t>
            </w:r>
            <w:proofErr w:type="spellEnd"/>
            <w:r w:rsidRPr="0090264E">
              <w:rPr>
                <w:lang w:val="en-US"/>
              </w:rPr>
              <w:t xml:space="preserve"> is set to TRUE then, the UE is in 5GS state 3N-A according to TS 38.508-1 [4], clause 4.4A.2 Table 4.4A.2-3.</w:t>
            </w:r>
          </w:p>
          <w:p w14:paraId="368DE73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7CEC3CD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 Get NR capabilities sent during EUTRA preamble</w:t>
            </w:r>
          </w:p>
          <w:p w14:paraId="0DE5DFD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f_NR5GC_Preamble 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STATE_IDLE_1A, </w:t>
            </w:r>
            <w:proofErr w:type="spellStart"/>
            <w:r w:rsidRPr="0090264E">
              <w:rPr>
                <w:lang w:val="en-US"/>
              </w:rPr>
              <w:t>TESTMode_OFF</w:t>
            </w:r>
            <w:proofErr w:type="spellEnd"/>
            <w:r w:rsidRPr="0090264E">
              <w:rPr>
                <w:lang w:val="en-US"/>
              </w:rPr>
              <w:t>);//@sic R5s211385 sic@</w:t>
            </w:r>
          </w:p>
          <w:p w14:paraId="46C9F52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//Set null cipher Algorithm</w:t>
            </w:r>
          </w:p>
          <w:p w14:paraId="4CCDD6A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f_NR_AS_CipheringAlgorithm_Set</w:t>
            </w:r>
            <w:proofErr w:type="spellEnd"/>
            <w:r w:rsidRPr="0090264E">
              <w:rPr>
                <w:lang w:val="en-US"/>
              </w:rPr>
              <w:t>(nea0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FB041C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</w:t>
            </w:r>
          </w:p>
          <w:p w14:paraId="77D7130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//Configure on SS the DRB in No MAC header manipulation in DL and RLC and PDCP in transparent mode</w:t>
            </w:r>
          </w:p>
          <w:p w14:paraId="1100E6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f_NR5GC_RRC_ConnectedState3N_Def(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</w:t>
            </w:r>
          </w:p>
          <w:p w14:paraId="6A90093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-,//@sic R5s211385 sic@</w:t>
            </w:r>
          </w:p>
          <w:p w14:paraId="32BD61E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2661071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  //</w:t>
            </w:r>
            <w:proofErr w:type="spellStart"/>
            <w:r w:rsidRPr="0090264E">
              <w:rPr>
                <w:lang w:val="en-US"/>
              </w:rPr>
              <w:t>p_IpPduDelayTime</w:t>
            </w:r>
            <w:proofErr w:type="spellEnd"/>
          </w:p>
          <w:p w14:paraId="735933E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4029E4A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  //</w:t>
            </w:r>
            <w:proofErr w:type="spellStart"/>
            <w:r w:rsidRPr="0090264E">
              <w:rPr>
                <w:lang w:val="en-US"/>
              </w:rPr>
              <w:t>MAC_CellGroupConfig</w:t>
            </w:r>
            <w:proofErr w:type="spellEnd"/>
          </w:p>
          <w:p w14:paraId="22351D7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-,</w:t>
            </w:r>
          </w:p>
          <w:p w14:paraId="6AB7B59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-</w:t>
            </w:r>
          </w:p>
          <w:p w14:paraId="24BF5D5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);</w:t>
            </w:r>
          </w:p>
          <w:p w14:paraId="5C6DB95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786CF2E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f_NR_TestBody_Set</w:t>
            </w:r>
            <w:proofErr w:type="spellEnd"/>
            <w:r w:rsidRPr="0090264E">
              <w:rPr>
                <w:lang w:val="en-US"/>
              </w:rPr>
              <w:t>(true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6B0A5F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f_NR_SetCellPower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p_SCell</w:t>
            </w:r>
            <w:proofErr w:type="spellEnd"/>
            <w:r w:rsidRPr="0090264E">
              <w:rPr>
                <w:lang w:val="en-US"/>
              </w:rPr>
              <w:t>, tsc_NR_ServingCellSSS_EPRE_FR1, tsc_NR_ServingCellSSS_EPRE_FR2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41DC11B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32A014D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//@siclog Steps 1-2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424C258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//The SS transmits an </w:t>
            </w:r>
            <w:proofErr w:type="spellStart"/>
            <w:r w:rsidRPr="0090264E">
              <w:rPr>
                <w:lang w:val="en-US"/>
              </w:rPr>
              <w:t>RRCReconfiguration</w:t>
            </w:r>
            <w:proofErr w:type="spellEnd"/>
            <w:r w:rsidRPr="0090264E">
              <w:rPr>
                <w:lang w:val="en-US"/>
              </w:rPr>
              <w:t xml:space="preserve"> message including a </w:t>
            </w:r>
            <w:proofErr w:type="spellStart"/>
            <w:r w:rsidRPr="0090264E">
              <w:rPr>
                <w:lang w:val="en-US"/>
              </w:rPr>
              <w:t>sCellToAddModList</w:t>
            </w:r>
            <w:proofErr w:type="spellEnd"/>
            <w:r w:rsidRPr="0090264E">
              <w:rPr>
                <w:lang w:val="en-US"/>
              </w:rPr>
              <w:t xml:space="preserve"> to add NR Cell 3 as a </w:t>
            </w:r>
            <w:proofErr w:type="spellStart"/>
            <w:r w:rsidRPr="0090264E">
              <w:rPr>
                <w:lang w:val="en-US"/>
              </w:rPr>
              <w:t>SCell</w:t>
            </w:r>
            <w:proofErr w:type="spellEnd"/>
            <w:r w:rsidRPr="0090264E">
              <w:rPr>
                <w:lang w:val="en-US"/>
              </w:rPr>
              <w:t>.</w:t>
            </w:r>
          </w:p>
          <w:p w14:paraId="7E490A2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//The UE transmits the </w:t>
            </w:r>
            <w:proofErr w:type="spellStart"/>
            <w:r w:rsidRPr="0090264E">
              <w:rPr>
                <w:lang w:val="en-US"/>
              </w:rPr>
              <w:t>RRCReconfigurationComplete</w:t>
            </w:r>
            <w:proofErr w:type="spellEnd"/>
            <w:r w:rsidRPr="0090264E">
              <w:rPr>
                <w:lang w:val="en-US"/>
              </w:rPr>
              <w:t xml:space="preserve"> message?</w:t>
            </w:r>
          </w:p>
          <w:p w14:paraId="53167C8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f_NR5GC_AddMod_1SCell(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p_SCell</w:t>
            </w:r>
            <w:proofErr w:type="spellEnd"/>
            <w:r w:rsidRPr="0090264E">
              <w:rPr>
                <w:lang w:val="en-US"/>
              </w:rPr>
              <w:t>,-, true); // NR Cell1, NR Cell3/10</w:t>
            </w:r>
          </w:p>
          <w:p w14:paraId="20B3966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249E3EC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5DAD25F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</w:t>
            </w:r>
            <w:proofErr w:type="spellStart"/>
            <w:r w:rsidRPr="0090264E">
              <w:rPr>
                <w:lang w:val="en-US"/>
              </w:rPr>
              <w:t>v_RRC_MsgRcvd</w:t>
            </w:r>
            <w:proofErr w:type="spellEnd"/>
            <w:r w:rsidRPr="0090264E">
              <w:rPr>
                <w:lang w:val="en-US"/>
              </w:rPr>
              <w:t xml:space="preserve">:= </w:t>
            </w:r>
            <w:proofErr w:type="gramStart"/>
            <w:r w:rsidRPr="0090264E">
              <w:rPr>
                <w:lang w:val="en-US"/>
              </w:rPr>
              <w:t>false;</w:t>
            </w:r>
            <w:proofErr w:type="gramEnd"/>
          </w:p>
          <w:p w14:paraId="16C579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v_PHR_Rcvd</w:t>
            </w:r>
            <w:proofErr w:type="spellEnd"/>
            <w:r w:rsidRPr="0090264E">
              <w:rPr>
                <w:lang w:val="en-US"/>
              </w:rPr>
              <w:t xml:space="preserve"> := </w:t>
            </w:r>
            <w:proofErr w:type="gramStart"/>
            <w:r w:rsidRPr="0090264E">
              <w:rPr>
                <w:lang w:val="en-US"/>
              </w:rPr>
              <w:t>false;</w:t>
            </w:r>
            <w:proofErr w:type="gramEnd"/>
          </w:p>
          <w:p w14:paraId="30CB634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v_NR_UplinkBWP</w:t>
            </w:r>
            <w:proofErr w:type="spellEnd"/>
            <w:r w:rsidRPr="0090264E">
              <w:rPr>
                <w:lang w:val="en-US"/>
              </w:rPr>
              <w:t xml:space="preserve"> := </w:t>
            </w:r>
            <w:proofErr w:type="spellStart"/>
            <w:r w:rsidRPr="0090264E">
              <w:rPr>
                <w:lang w:val="en-US"/>
              </w:rPr>
              <w:t>f_NR_CellInfo_GetUplinkBWP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tsc_NR_BWP_Id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5AD632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v_NR_ResourceAllocation</w:t>
            </w:r>
            <w:proofErr w:type="spellEnd"/>
            <w:r w:rsidRPr="0090264E">
              <w:rPr>
                <w:lang w:val="en-US"/>
              </w:rPr>
              <w:t xml:space="preserve"> := </w:t>
            </w:r>
            <w:proofErr w:type="spellStart"/>
            <w:r w:rsidRPr="0090264E">
              <w:rPr>
                <w:lang w:val="en-US"/>
              </w:rPr>
              <w:t>f_NR_ResourceAllocation_UplinkGrant</w:t>
            </w:r>
            <w:proofErr w:type="spellEnd"/>
            <w:r w:rsidRPr="0090264E">
              <w:rPr>
                <w:lang w:val="en-US"/>
              </w:rPr>
              <w:t xml:space="preserve">(4224, </w:t>
            </w:r>
            <w:proofErr w:type="spellStart"/>
            <w:r w:rsidRPr="0090264E">
              <w:rPr>
                <w:lang w:val="en-US"/>
              </w:rPr>
              <w:t>v_NR_UplinkBWP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67C0C0E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68B454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4 </w:t>
            </w:r>
            <w:proofErr w:type="spellStart"/>
            <w:r w:rsidRPr="0090264E">
              <w:rPr>
                <w:lang w:val="en-US"/>
              </w:rPr>
              <w:t>preconfig</w:t>
            </w:r>
            <w:proofErr w:type="spellEnd"/>
            <w:r w:rsidRPr="0090264E">
              <w:rPr>
                <w:lang w:val="en-US"/>
              </w:rPr>
              <w:t xml:space="preserve">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6909482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r w:rsidRPr="0090264E">
              <w:rPr>
                <w:lang w:val="en-US"/>
              </w:rPr>
              <w:t xml:space="preserve"> := </w:t>
            </w:r>
            <w:proofErr w:type="spellStart"/>
            <w:r w:rsidRPr="0090264E">
              <w:rPr>
                <w:lang w:val="en-US"/>
              </w:rPr>
              <w:t>f_NR_CellInfo_GetMAC_CellGroupConfig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2422847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v_MAC_CellGroupConfig.phr_Config</w:t>
            </w:r>
            <w:proofErr w:type="spellEnd"/>
            <w:r w:rsidRPr="0090264E">
              <w:rPr>
                <w:lang w:val="en-US"/>
              </w:rPr>
              <w:t xml:space="preserve"> := cs_38508_PHR_Config_Setup(cs_PHR_Config_71138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5B40CA2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f_NR_CellInfo_SetMAC_CellGroupConfig</w:t>
            </w:r>
            <w:proofErr w:type="spellEnd"/>
            <w:r w:rsidRPr="0090264E">
              <w:rPr>
                <w:lang w:val="en-US"/>
              </w:rPr>
              <w:t xml:space="preserve">(nr_Cell1,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5F9937B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v_SCGConfig</w:t>
            </w:r>
            <w:proofErr w:type="spellEnd"/>
            <w:r w:rsidRPr="0090264E">
              <w:rPr>
                <w:lang w:val="en-US"/>
              </w:rPr>
              <w:t xml:space="preserve"> := cs_38508_CellGroupConfig (</w:t>
            </w:r>
            <w:proofErr w:type="spellStart"/>
            <w:r w:rsidRPr="0090264E">
              <w:rPr>
                <w:lang w:val="en-US"/>
              </w:rPr>
              <w:t>tsc_NR_CellGroupId_MCG</w:t>
            </w:r>
            <w:proofErr w:type="spellEnd"/>
            <w:r w:rsidRPr="0090264E">
              <w:rPr>
                <w:lang w:val="en-US"/>
              </w:rPr>
              <w:t>,</w:t>
            </w:r>
          </w:p>
          <w:p w14:paraId="13FACAF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omit,</w:t>
            </w:r>
          </w:p>
          <w:p w14:paraId="174804C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omit,</w:t>
            </w:r>
          </w:p>
          <w:p w14:paraId="40ECD50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58B491D4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v_V1530Ext := cs_NR_RRCReconfiguration_v1530_IEs(bit2oct(encvalue(v_SCGConfig))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224B65A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4186B5B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//@siclog "Steps 3"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67F7153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//The SS transmits UL grant to the UE at every 10ms in PDCCH occasion.</w:t>
            </w:r>
          </w:p>
          <w:p w14:paraId="0CF594A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f_NR_ULGrantConfiguration_StartPeriodicGrant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cs_TimingInfo_Now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v_NR_ResourceAllocation</w:t>
            </w:r>
            <w:proofErr w:type="spellEnd"/>
            <w:r w:rsidRPr="0090264E">
              <w:rPr>
                <w:lang w:val="en-US"/>
              </w:rPr>
              <w:t>, 10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4453C06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//@siclog "Steps 4"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5C09EA91" w14:textId="60766C58" w:rsid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</w:t>
            </w:r>
            <w:proofErr w:type="spellStart"/>
            <w:r w:rsidRPr="0090264E">
              <w:rPr>
                <w:lang w:val="en-US"/>
              </w:rPr>
              <w:t>f_NR_SS_SystemIndCtrlConfig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cds_NR_SystemIndCtrl_MAC_PHR</w:t>
            </w:r>
            <w:proofErr w:type="spellEnd"/>
            <w:r w:rsidRPr="0090264E">
              <w:rPr>
                <w:lang w:val="en-US"/>
              </w:rPr>
              <w:t>(enable)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3A275B17" w14:textId="455D410E" w:rsidR="00194D0A" w:rsidRPr="0090264E" w:rsidRDefault="00194D0A" w:rsidP="00194D0A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 xml:space="preserve">// Added </w:t>
            </w:r>
            <w:proofErr w:type="spellStart"/>
            <w:r w:rsidRPr="00194D0A">
              <w:rPr>
                <w:highlight w:val="yellow"/>
                <w:lang w:val="en-US"/>
              </w:rPr>
              <w:t>MACBearerRouting</w:t>
            </w:r>
            <w:proofErr w:type="spellEnd"/>
            <w:r w:rsidRPr="00194D0A">
              <w:rPr>
                <w:highlight w:val="yellow"/>
                <w:lang w:val="en-US"/>
              </w:rPr>
              <w:t xml:space="preserve"> configuration on below </w:t>
            </w:r>
            <w:proofErr w:type="spellStart"/>
            <w:r w:rsidRPr="00194D0A">
              <w:rPr>
                <w:highlight w:val="yellow"/>
                <w:lang w:val="en-US"/>
              </w:rPr>
              <w:t>funtion</w:t>
            </w:r>
            <w:proofErr w:type="spellEnd"/>
          </w:p>
          <w:p w14:paraId="037895C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</w:t>
            </w:r>
            <w:proofErr w:type="spellStart"/>
            <w:r w:rsidRPr="0090264E">
              <w:rPr>
                <w:lang w:val="en-US"/>
              </w:rPr>
              <w:t>f_NR_SendRRCReconfiguration</w:t>
            </w:r>
            <w:proofErr w:type="spellEnd"/>
            <w:r w:rsidRPr="0090264E">
              <w:rPr>
                <w:lang w:val="en-US"/>
              </w:rPr>
              <w:t xml:space="preserve"> 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 -,-, v_V1530Ext,-,-,-,false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441658EB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5"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285E0B9C" w14:textId="2B3A3631" w:rsid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alt {</w:t>
            </w:r>
          </w:p>
          <w:p w14:paraId="23467154" w14:textId="0E882CB9" w:rsidR="00194D0A" w:rsidRPr="0090264E" w:rsidRDefault="00194D0A" w:rsidP="00194D0A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 xml:space="preserve">// Added </w:t>
            </w:r>
            <w:proofErr w:type="spellStart"/>
            <w:r w:rsidRPr="00194D0A">
              <w:rPr>
                <w:highlight w:val="yellow"/>
                <w:lang w:val="en-US"/>
              </w:rPr>
              <w:t>MACBearerRouting</w:t>
            </w:r>
            <w:proofErr w:type="spellEnd"/>
            <w:r w:rsidRPr="00194D0A">
              <w:rPr>
                <w:highlight w:val="yellow"/>
                <w:lang w:val="en-US"/>
              </w:rPr>
              <w:t xml:space="preserve"> configuration on below template</w:t>
            </w:r>
          </w:p>
          <w:p w14:paraId="3AF02A27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[not </w:t>
            </w:r>
            <w:proofErr w:type="spellStart"/>
            <w:r w:rsidRPr="0090264E">
              <w:rPr>
                <w:lang w:val="en-US"/>
              </w:rPr>
              <w:t>v_RRC_MsgRcvd</w:t>
            </w:r>
            <w:proofErr w:type="spellEnd"/>
            <w:r w:rsidRPr="0090264E">
              <w:rPr>
                <w:lang w:val="en-US"/>
              </w:rPr>
              <w:t xml:space="preserve">] </w:t>
            </w:r>
            <w:proofErr w:type="spellStart"/>
            <w:r w:rsidRPr="0090264E">
              <w:rPr>
                <w:lang w:val="en-US"/>
              </w:rPr>
              <w:t>SRB.receive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car_NR_SRB_RrcPdu_IND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 tsc_NR_RbId_SRB1, cr_38508_RRCReconfigurationComplete))</w:t>
            </w:r>
          </w:p>
          <w:p w14:paraId="2A8DE2C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{</w:t>
            </w:r>
          </w:p>
          <w:p w14:paraId="2041A02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</w:t>
            </w:r>
            <w:proofErr w:type="spellStart"/>
            <w:r w:rsidRPr="0090264E">
              <w:rPr>
                <w:lang w:val="en-US"/>
              </w:rPr>
              <w:t>f_NR_PreliminaryPass</w:t>
            </w:r>
            <w:proofErr w:type="spellEnd"/>
            <w:r w:rsidRPr="0090264E">
              <w:rPr>
                <w:lang w:val="en-US"/>
              </w:rPr>
              <w:t>(__FILE__, __LINE__, "Step 5"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10A9799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</w:t>
            </w:r>
            <w:proofErr w:type="spellStart"/>
            <w:r w:rsidRPr="0090264E">
              <w:rPr>
                <w:lang w:val="en-US"/>
              </w:rPr>
              <w:t>v_RRC_MsgRcvd</w:t>
            </w:r>
            <w:proofErr w:type="spellEnd"/>
            <w:r w:rsidRPr="0090264E">
              <w:rPr>
                <w:lang w:val="en-US"/>
              </w:rPr>
              <w:t xml:space="preserve"> := </w:t>
            </w:r>
            <w:proofErr w:type="gramStart"/>
            <w:r w:rsidRPr="0090264E">
              <w:rPr>
                <w:lang w:val="en-US"/>
              </w:rPr>
              <w:t>true;</w:t>
            </w:r>
            <w:proofErr w:type="gramEnd"/>
          </w:p>
          <w:p w14:paraId="50AA8101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if(not </w:t>
            </w:r>
            <w:proofErr w:type="spellStart"/>
            <w:r w:rsidRPr="0090264E">
              <w:rPr>
                <w:lang w:val="en-US"/>
              </w:rPr>
              <w:t>v_PHR_Rcvd</w:t>
            </w:r>
            <w:proofErr w:type="spellEnd"/>
            <w:r w:rsidRPr="0090264E">
              <w:rPr>
                <w:lang w:val="en-US"/>
              </w:rPr>
              <w:t>){ repeat;}</w:t>
            </w:r>
          </w:p>
          <w:p w14:paraId="3823D37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}</w:t>
            </w:r>
          </w:p>
          <w:p w14:paraId="5174366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[not </w:t>
            </w:r>
            <w:proofErr w:type="spellStart"/>
            <w:r w:rsidRPr="0090264E">
              <w:rPr>
                <w:lang w:val="en-US"/>
              </w:rPr>
              <w:t>v_PHR_Rcvd</w:t>
            </w:r>
            <w:proofErr w:type="spellEnd"/>
            <w:r w:rsidRPr="0090264E">
              <w:rPr>
                <w:lang w:val="en-US"/>
              </w:rPr>
              <w:t xml:space="preserve">] </w:t>
            </w:r>
            <w:proofErr w:type="spellStart"/>
            <w:r w:rsidRPr="0090264E">
              <w:rPr>
                <w:lang w:val="en-US"/>
              </w:rPr>
              <w:t>SYSIND.receive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car_NR_SYSTEM_MultiEntryPHR_IND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 cr_NR_MAC_CE_MultiEntryPHR_1Entry(?)))</w:t>
            </w:r>
          </w:p>
          <w:p w14:paraId="7256D8E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{</w:t>
            </w:r>
          </w:p>
          <w:p w14:paraId="08CC734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lastRenderedPageBreak/>
              <w:t xml:space="preserve">            </w:t>
            </w:r>
            <w:proofErr w:type="spellStart"/>
            <w:r w:rsidRPr="0090264E">
              <w:rPr>
                <w:lang w:val="en-US"/>
              </w:rPr>
              <w:t>f_NR_PreliminaryPass</w:t>
            </w:r>
            <w:proofErr w:type="spellEnd"/>
            <w:r w:rsidRPr="0090264E">
              <w:rPr>
                <w:lang w:val="en-US"/>
              </w:rPr>
              <w:t xml:space="preserve">(__FILE__, __LINE__, "Step 5 Parallel </w:t>
            </w:r>
            <w:proofErr w:type="spellStart"/>
            <w:r w:rsidRPr="0090264E">
              <w:rPr>
                <w:lang w:val="en-US"/>
              </w:rPr>
              <w:t>Behaviour</w:t>
            </w:r>
            <w:proofErr w:type="spellEnd"/>
            <w:r w:rsidRPr="0090264E">
              <w:rPr>
                <w:lang w:val="en-US"/>
              </w:rPr>
              <w:t>"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266E745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</w:t>
            </w:r>
            <w:proofErr w:type="spellStart"/>
            <w:r w:rsidRPr="0090264E">
              <w:rPr>
                <w:lang w:val="en-US"/>
              </w:rPr>
              <w:t>v_PHR_Rcvd</w:t>
            </w:r>
            <w:proofErr w:type="spellEnd"/>
            <w:r w:rsidRPr="0090264E">
              <w:rPr>
                <w:lang w:val="en-US"/>
              </w:rPr>
              <w:t xml:space="preserve"> := </w:t>
            </w:r>
            <w:proofErr w:type="gramStart"/>
            <w:r w:rsidRPr="0090264E">
              <w:rPr>
                <w:lang w:val="en-US"/>
              </w:rPr>
              <w:t>true;</w:t>
            </w:r>
            <w:proofErr w:type="gramEnd"/>
          </w:p>
          <w:p w14:paraId="7671B40C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if(not </w:t>
            </w:r>
            <w:proofErr w:type="spellStart"/>
            <w:r w:rsidRPr="0090264E">
              <w:rPr>
                <w:lang w:val="en-US"/>
              </w:rPr>
              <w:t>v_RRC_MsgRcvd</w:t>
            </w:r>
            <w:proofErr w:type="spellEnd"/>
            <w:r w:rsidRPr="0090264E">
              <w:rPr>
                <w:lang w:val="en-US"/>
              </w:rPr>
              <w:t>){ repeat;}</w:t>
            </w:r>
          </w:p>
          <w:p w14:paraId="0315220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}</w:t>
            </w:r>
          </w:p>
          <w:p w14:paraId="5CC72F2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};</w:t>
            </w:r>
          </w:p>
          <w:p w14:paraId="60689F0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</w:t>
            </w:r>
          </w:p>
          <w:p w14:paraId="28A967F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6-20"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0606772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f_TC_7_1_1_3_8_NR_TestBody(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p_SCell,cr_NR_MAC_CE_MultiEntryPHR</w:t>
            </w:r>
            <w:proofErr w:type="spellEnd"/>
            <w:r w:rsidRPr="0090264E">
              <w:rPr>
                <w:lang w:val="en-US"/>
              </w:rPr>
              <w:t>(?),tsc_SCellIndex_1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4116CA4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225A9980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//@siclog "Steps 21-22" </w:t>
            </w:r>
            <w:proofErr w:type="spellStart"/>
            <w:r w:rsidRPr="0090264E">
              <w:rPr>
                <w:lang w:val="en-US"/>
              </w:rPr>
              <w:t>siclog</w:t>
            </w:r>
            <w:proofErr w:type="spellEnd"/>
            <w:r w:rsidRPr="0090264E">
              <w:rPr>
                <w:lang w:val="en-US"/>
              </w:rPr>
              <w:t>@</w:t>
            </w:r>
          </w:p>
          <w:p w14:paraId="08BF949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</w:t>
            </w:r>
            <w:proofErr w:type="spellStart"/>
            <w:r w:rsidRPr="0090264E">
              <w:rPr>
                <w:lang w:val="en-US"/>
              </w:rPr>
              <w:t>v_MAC_CellGroupConfig.phr_Config</w:t>
            </w:r>
            <w:proofErr w:type="spellEnd"/>
            <w:r w:rsidRPr="0090264E">
              <w:rPr>
                <w:lang w:val="en-US"/>
              </w:rPr>
              <w:t xml:space="preserve"> := { release := NULL </w:t>
            </w:r>
            <w:proofErr w:type="gramStart"/>
            <w:r w:rsidRPr="0090264E">
              <w:rPr>
                <w:lang w:val="en-US"/>
              </w:rPr>
              <w:t>};</w:t>
            </w:r>
            <w:proofErr w:type="gramEnd"/>
          </w:p>
          <w:p w14:paraId="38B3936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f_NR_CellInfo_SetMAC_CellGroupConfig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 xml:space="preserve">,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5C2AEBF9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v_SCGConfig</w:t>
            </w:r>
            <w:proofErr w:type="spellEnd"/>
            <w:r w:rsidRPr="0090264E">
              <w:rPr>
                <w:lang w:val="en-US"/>
              </w:rPr>
              <w:t xml:space="preserve"> := cs_38508_CellGroupConfig (</w:t>
            </w:r>
            <w:proofErr w:type="spellStart"/>
            <w:r w:rsidRPr="0090264E">
              <w:rPr>
                <w:lang w:val="en-US"/>
              </w:rPr>
              <w:t>tsc_NR_CellGroupId_MCG</w:t>
            </w:r>
            <w:proofErr w:type="spellEnd"/>
            <w:r w:rsidRPr="0090264E">
              <w:rPr>
                <w:lang w:val="en-US"/>
              </w:rPr>
              <w:t>, //@sic R5s200094 sic@</w:t>
            </w:r>
          </w:p>
          <w:p w14:paraId="75AB9E9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omit,</w:t>
            </w:r>
          </w:p>
          <w:p w14:paraId="53EF558D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omit,</w:t>
            </w:r>
          </w:p>
          <w:p w14:paraId="1FB1EEA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                                         </w:t>
            </w:r>
            <w:proofErr w:type="spellStart"/>
            <w:r w:rsidRPr="0090264E">
              <w:rPr>
                <w:lang w:val="en-US"/>
              </w:rPr>
              <w:t>v_MAC_CellGroupConfig</w:t>
            </w:r>
            <w:proofErr w:type="spellEnd"/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81D036A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v_V1530Ext := cs_NR_RRCReconfiguration_v1530_IEs(bit2oct(encvalue(v_SCGConfig))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5C18BA52" w14:textId="23BB7C96" w:rsidR="0090264E" w:rsidRPr="0090264E" w:rsidRDefault="00194D0A" w:rsidP="0090264E">
            <w:pPr>
              <w:ind w:firstLine="195"/>
              <w:rPr>
                <w:lang w:val="en-US"/>
              </w:rPr>
            </w:pPr>
            <w:r w:rsidRPr="00194D0A">
              <w:rPr>
                <w:highlight w:val="yellow"/>
                <w:lang w:val="en-US"/>
              </w:rPr>
              <w:t xml:space="preserve">// Added </w:t>
            </w:r>
            <w:proofErr w:type="spellStart"/>
            <w:r w:rsidRPr="00194D0A">
              <w:rPr>
                <w:highlight w:val="yellow"/>
                <w:lang w:val="en-US"/>
              </w:rPr>
              <w:t>MACBearerRouting</w:t>
            </w:r>
            <w:proofErr w:type="spellEnd"/>
            <w:r w:rsidRPr="00194D0A">
              <w:rPr>
                <w:highlight w:val="yellow"/>
                <w:lang w:val="en-US"/>
              </w:rPr>
              <w:t xml:space="preserve"> configuration on below function</w:t>
            </w:r>
          </w:p>
          <w:p w14:paraId="3BB0BA3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f_NR_SendRRCReconfiguration</w:t>
            </w:r>
            <w:proofErr w:type="spellEnd"/>
            <w:r w:rsidRPr="0090264E">
              <w:rPr>
                <w:lang w:val="en-US"/>
              </w:rPr>
              <w:t xml:space="preserve"> 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 -,-, v_V1530Ext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5E40B4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1891409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</w:p>
          <w:p w14:paraId="1768AC1E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f_NR_TestBody_Set</w:t>
            </w:r>
            <w:proofErr w:type="spellEnd"/>
            <w:r w:rsidRPr="0090264E">
              <w:rPr>
                <w:lang w:val="en-US"/>
              </w:rPr>
              <w:t>(false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259FAFA6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</w:p>
          <w:p w14:paraId="7A224858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</w:t>
            </w:r>
            <w:proofErr w:type="spellStart"/>
            <w:r w:rsidRPr="0090264E">
              <w:rPr>
                <w:lang w:val="en-US"/>
              </w:rPr>
              <w:t>Postamble</w:t>
            </w:r>
            <w:proofErr w:type="spellEnd"/>
          </w:p>
          <w:p w14:paraId="103E5E65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f_NR_ULGrantConfiguration_Start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); // Def UL Grant Config</w:t>
            </w:r>
          </w:p>
          <w:p w14:paraId="43B7F712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//Anritsu TTCN CR R5s210953</w:t>
            </w:r>
          </w:p>
          <w:p w14:paraId="038E5817" w14:textId="15AB1B6E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r w:rsidR="00194D0A" w:rsidRPr="00194D0A">
              <w:rPr>
                <w:highlight w:val="yellow"/>
                <w:lang w:val="en-US"/>
              </w:rPr>
              <w:t xml:space="preserve">// Added </w:t>
            </w:r>
            <w:proofErr w:type="spellStart"/>
            <w:r w:rsidR="00194D0A" w:rsidRPr="00194D0A">
              <w:rPr>
                <w:highlight w:val="yellow"/>
                <w:lang w:val="en-US"/>
              </w:rPr>
              <w:t>Scell</w:t>
            </w:r>
            <w:proofErr w:type="spellEnd"/>
            <w:r w:rsidR="00194D0A" w:rsidRPr="00194D0A">
              <w:rPr>
                <w:highlight w:val="yellow"/>
                <w:lang w:val="en-US"/>
              </w:rPr>
              <w:t xml:space="preserve"> release here</w:t>
            </w:r>
          </w:p>
          <w:p w14:paraId="06D62913" w14:textId="77777777" w:rsidR="0090264E" w:rsidRPr="0090264E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  </w:t>
            </w:r>
            <w:proofErr w:type="spellStart"/>
            <w:r w:rsidRPr="0090264E">
              <w:rPr>
                <w:lang w:val="en-US"/>
              </w:rPr>
              <w:t>f_NR_Postamble</w:t>
            </w:r>
            <w:proofErr w:type="spellEnd"/>
            <w:r w:rsidRPr="0090264E">
              <w:rPr>
                <w:lang w:val="en-US"/>
              </w:rPr>
              <w:t>(</w:t>
            </w:r>
            <w:proofErr w:type="spellStart"/>
            <w:r w:rsidRPr="0090264E">
              <w:rPr>
                <w:lang w:val="en-US"/>
              </w:rPr>
              <w:t>p_PCell</w:t>
            </w:r>
            <w:proofErr w:type="spellEnd"/>
            <w:r w:rsidRPr="0090264E">
              <w:rPr>
                <w:lang w:val="en-US"/>
              </w:rPr>
              <w:t>, STATE_CONNECTED_3A</w:t>
            </w:r>
            <w:proofErr w:type="gramStart"/>
            <w:r w:rsidRPr="0090264E">
              <w:rPr>
                <w:lang w:val="en-US"/>
              </w:rPr>
              <w:t>);</w:t>
            </w:r>
            <w:proofErr w:type="gramEnd"/>
          </w:p>
          <w:p w14:paraId="08D87736" w14:textId="60F272A6" w:rsidR="00261B80" w:rsidRDefault="0090264E" w:rsidP="0090264E">
            <w:pPr>
              <w:ind w:firstLine="195"/>
              <w:rPr>
                <w:lang w:val="en-US"/>
              </w:rPr>
            </w:pPr>
            <w:r w:rsidRPr="0090264E">
              <w:rPr>
                <w:lang w:val="en-US"/>
              </w:rPr>
              <w:t xml:space="preserve">  } //end of f_TC_7_1_1_3_8_NR_Common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517160">
        <w:tc>
          <w:tcPr>
            <w:tcW w:w="9855" w:type="dxa"/>
          </w:tcPr>
          <w:p w14:paraId="42171AA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function f_TC_7_1_1_3_8_NR_Common (</w:t>
            </w:r>
            <w:proofErr w:type="spellStart"/>
            <w:r w:rsidRPr="00194D0A">
              <w:rPr>
                <w:lang w:val="en-US" w:eastAsia="zh-CN"/>
              </w:rPr>
              <w:t>NR_CellId_Type</w:t>
            </w:r>
            <w:proofErr w:type="spellEnd"/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</w:t>
            </w:r>
          </w:p>
          <w:p w14:paraId="0B65FBE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194D0A">
              <w:rPr>
                <w:lang w:val="en-US" w:eastAsia="zh-CN"/>
              </w:rPr>
              <w:t>NR_CellId_Type</w:t>
            </w:r>
            <w:proofErr w:type="spellEnd"/>
            <w:r w:rsidRPr="00194D0A">
              <w:rPr>
                <w:lang w:val="en-US" w:eastAsia="zh-CN"/>
              </w:rPr>
              <w:t xml:space="preserve">    p_SCell,</w:t>
            </w:r>
          </w:p>
          <w:p w14:paraId="627D2C6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</w:t>
            </w:r>
            <w:proofErr w:type="spellStart"/>
            <w:r w:rsidRPr="00194D0A">
              <w:rPr>
                <w:lang w:val="en-US" w:eastAsia="zh-CN"/>
              </w:rPr>
              <w:t>NR_CA_Tested_Type</w:t>
            </w:r>
            <w:proofErr w:type="spellEnd"/>
            <w:r w:rsidRPr="00194D0A">
              <w:rPr>
                <w:lang w:val="en-US" w:eastAsia="zh-CN"/>
              </w:rPr>
              <w:t xml:space="preserve"> p_NR_CA_Tested</w:t>
            </w:r>
          </w:p>
          <w:p w14:paraId="771D255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                                  ) runs on NR5GC_PTC</w:t>
            </w:r>
          </w:p>
          <w:p w14:paraId="342E3DB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{//UE power headroom reporting / </w:t>
            </w:r>
            <w:proofErr w:type="spellStart"/>
            <w:r w:rsidRPr="00194D0A">
              <w:rPr>
                <w:lang w:val="en-US" w:eastAsia="zh-CN"/>
              </w:rPr>
              <w:t>SCell</w:t>
            </w:r>
            <w:proofErr w:type="spellEnd"/>
            <w:r w:rsidRPr="00194D0A">
              <w:rPr>
                <w:lang w:val="en-US" w:eastAsia="zh-CN"/>
              </w:rPr>
              <w:t xml:space="preserve"> activation / DL pathloss change reporting</w:t>
            </w:r>
          </w:p>
          <w:p w14:paraId="6D03724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(value) </w:t>
            </w:r>
            <w:proofErr w:type="spellStart"/>
            <w:r w:rsidRPr="00194D0A">
              <w:rPr>
                <w:lang w:val="en-US" w:eastAsia="zh-CN"/>
              </w:rPr>
              <w:t>CellGroupConfig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</w:t>
            </w:r>
            <w:proofErr w:type="gramStart"/>
            <w:r w:rsidRPr="00194D0A">
              <w:rPr>
                <w:lang w:val="en-US" w:eastAsia="zh-CN"/>
              </w:rPr>
              <w:t>SCGConfig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3843AF8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(value) </w:t>
            </w:r>
            <w:proofErr w:type="spellStart"/>
            <w:r w:rsidRPr="00194D0A">
              <w:rPr>
                <w:lang w:val="en-US" w:eastAsia="zh-CN"/>
              </w:rPr>
              <w:t>MAC_CellGroupConfig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v_MAC_</w:t>
            </w:r>
            <w:proofErr w:type="gramStart"/>
            <w:r w:rsidRPr="00194D0A">
              <w:rPr>
                <w:lang w:val="en-US" w:eastAsia="zh-CN"/>
              </w:rPr>
              <w:t>CellGroupConfig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17B1048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</w:t>
            </w:r>
            <w:proofErr w:type="spellStart"/>
            <w:r w:rsidRPr="00194D0A">
              <w:rPr>
                <w:lang w:val="en-US" w:eastAsia="zh-CN"/>
              </w:rPr>
              <w:t>boolean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v_RRC_</w:t>
            </w:r>
            <w:proofErr w:type="gramStart"/>
            <w:r w:rsidRPr="00194D0A">
              <w:rPr>
                <w:lang w:val="en-US" w:eastAsia="zh-CN"/>
              </w:rPr>
              <w:t>MsgRcvd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7D07F4B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</w:t>
            </w:r>
            <w:proofErr w:type="spellStart"/>
            <w:r w:rsidRPr="00194D0A">
              <w:rPr>
                <w:lang w:val="en-US" w:eastAsia="zh-CN"/>
              </w:rPr>
              <w:t>boolean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v_PHR_</w:t>
            </w:r>
            <w:proofErr w:type="gramStart"/>
            <w:r w:rsidRPr="00194D0A">
              <w:rPr>
                <w:lang w:val="en-US" w:eastAsia="zh-CN"/>
              </w:rPr>
              <w:t>Rcvd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35437DA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template (omit) RRCReconfiguration_v1530_IEs v_</w:t>
            </w:r>
            <w:proofErr w:type="gramStart"/>
            <w:r w:rsidRPr="00194D0A">
              <w:rPr>
                <w:lang w:val="en-US" w:eastAsia="zh-CN"/>
              </w:rPr>
              <w:t>V1530Ext;</w:t>
            </w:r>
            <w:proofErr w:type="gramEnd"/>
          </w:p>
          <w:p w14:paraId="7939190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</w:t>
            </w:r>
            <w:proofErr w:type="spellStart"/>
            <w:r w:rsidRPr="00194D0A">
              <w:rPr>
                <w:lang w:val="en-US" w:eastAsia="zh-CN"/>
              </w:rPr>
              <w:t>NR_ResourceAllocation_Type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v_NR_</w:t>
            </w:r>
            <w:proofErr w:type="gramStart"/>
            <w:r w:rsidRPr="00194D0A">
              <w:rPr>
                <w:lang w:val="en-US" w:eastAsia="zh-CN"/>
              </w:rPr>
              <w:t>ResourceAllocation</w:t>
            </w:r>
            <w:proofErr w:type="spellEnd"/>
            <w:r w:rsidRPr="00194D0A">
              <w:rPr>
                <w:lang w:val="en-US" w:eastAsia="zh-CN"/>
              </w:rPr>
              <w:t>;</w:t>
            </w:r>
            <w:proofErr w:type="gramEnd"/>
          </w:p>
          <w:p w14:paraId="1E832BA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var </w:t>
            </w:r>
            <w:proofErr w:type="spellStart"/>
            <w:r w:rsidRPr="00194D0A">
              <w:rPr>
                <w:lang w:val="en-US" w:eastAsia="zh-CN"/>
              </w:rPr>
              <w:t>NR_UplinkBWP_Type</w:t>
            </w:r>
            <w:proofErr w:type="spellEnd"/>
            <w:r w:rsidRPr="00194D0A">
              <w:rPr>
                <w:lang w:val="en-US" w:eastAsia="zh-CN"/>
              </w:rPr>
              <w:t xml:space="preserve"> </w:t>
            </w:r>
            <w:proofErr w:type="spellStart"/>
            <w:r w:rsidRPr="00194D0A">
              <w:rPr>
                <w:lang w:val="en-US" w:eastAsia="zh-CN"/>
              </w:rPr>
              <w:t>v_NR_</w:t>
            </w:r>
            <w:proofErr w:type="gramStart"/>
            <w:r w:rsidRPr="00194D0A">
              <w:rPr>
                <w:lang w:val="en-US" w:eastAsia="zh-CN"/>
              </w:rPr>
              <w:t>UplinkBWP</w:t>
            </w:r>
            <w:proofErr w:type="spellEnd"/>
            <w:r w:rsidRPr="00194D0A">
              <w:rPr>
                <w:lang w:val="en-US" w:eastAsia="zh-CN"/>
              </w:rPr>
              <w:t xml:space="preserve"> ;</w:t>
            </w:r>
            <w:proofErr w:type="gramEnd"/>
          </w:p>
          <w:p w14:paraId="292F031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0B960CC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Multi PR </w:t>
            </w:r>
            <w:proofErr w:type="spellStart"/>
            <w:r w:rsidRPr="00194D0A">
              <w:rPr>
                <w:lang w:val="en-US" w:eastAsia="zh-CN"/>
              </w:rPr>
              <w:t>initialisation</w:t>
            </w:r>
            <w:proofErr w:type="spellEnd"/>
            <w:r w:rsidRPr="00194D0A">
              <w:rPr>
                <w:lang w:val="en-US" w:eastAsia="zh-CN"/>
              </w:rPr>
              <w:t xml:space="preserve"> is taken care in Test body.</w:t>
            </w:r>
          </w:p>
          <w:p w14:paraId="1675FBF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f_NR5GC_Init_CA(NR_4, {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p_SCell</w:t>
            </w:r>
            <w:proofErr w:type="spellEnd"/>
            <w:r w:rsidRPr="00194D0A">
              <w:rPr>
                <w:lang w:val="en-US" w:eastAsia="zh-CN"/>
              </w:rPr>
              <w:t xml:space="preserve">}, </w:t>
            </w:r>
            <w:proofErr w:type="spellStart"/>
            <w:r w:rsidRPr="00194D0A">
              <w:rPr>
                <w:lang w:val="en-US" w:eastAsia="zh-CN"/>
              </w:rPr>
              <w:t>p_NR_CA_Tested</w:t>
            </w:r>
            <w:proofErr w:type="spellEnd"/>
            <w:r w:rsidRPr="00194D0A">
              <w:rPr>
                <w:lang w:val="en-US" w:eastAsia="zh-CN"/>
              </w:rPr>
              <w:t>); //@sic R5s211385 sic@</w:t>
            </w:r>
          </w:p>
          <w:p w14:paraId="474F6D3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f_NR_CellInfo_SetMAC_CellGroupConfigL2(</w:t>
            </w:r>
            <w:proofErr w:type="spellStart"/>
            <w:r w:rsidRPr="00194D0A">
              <w:rPr>
                <w:lang w:val="en-US" w:eastAsia="zh-CN"/>
              </w:rPr>
              <w:t>p_SCell</w:t>
            </w:r>
            <w:proofErr w:type="spellEnd"/>
            <w:r w:rsidRPr="00194D0A">
              <w:rPr>
                <w:lang w:val="en-US" w:eastAsia="zh-CN"/>
              </w:rPr>
              <w:t>);  //@sic R5s210315 sic@</w:t>
            </w:r>
          </w:p>
          <w:p w14:paraId="4D1D01C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6CDA681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Create and configure cells</w:t>
            </w:r>
          </w:p>
          <w:p w14:paraId="11D72B2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f_NR_CellConfig_PCell_Def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069FE61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f_NR_CellConfig_SCell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p_SCell,Scell_Active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3F4BCA0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5992C3D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6E70D4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Preamble: If </w:t>
            </w:r>
            <w:proofErr w:type="spellStart"/>
            <w:r w:rsidRPr="00194D0A">
              <w:rPr>
                <w:lang w:val="en-US" w:eastAsia="zh-CN"/>
              </w:rPr>
              <w:t>pc_IP_Ping</w:t>
            </w:r>
            <w:proofErr w:type="spellEnd"/>
            <w:r w:rsidRPr="00194D0A">
              <w:rPr>
                <w:lang w:val="en-US" w:eastAsia="zh-CN"/>
              </w:rPr>
              <w:t xml:space="preserve"> is set to TRUE then, the UE is in 5GS state 3N-A according to TS 38.508-1 [4], clause 4.4A.2 Table 4.4A.2-3.</w:t>
            </w:r>
          </w:p>
          <w:p w14:paraId="798767A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          Else, the UE is in 5GS state 3N-A and Test Loop Function (On) with UE test loop mode B on NR Cell 1 according to 38.508-1[4], clause 4.4A.2 Table 4.4A.2-3.</w:t>
            </w:r>
          </w:p>
          <w:p w14:paraId="5A9F83B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 Get NR capabilities sent during EUTRA preamble</w:t>
            </w:r>
          </w:p>
          <w:p w14:paraId="348E24C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f_NR5GC_Preamble 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STATE_IDLE_1A, </w:t>
            </w:r>
            <w:proofErr w:type="spellStart"/>
            <w:r w:rsidRPr="00194D0A">
              <w:rPr>
                <w:lang w:val="en-US" w:eastAsia="zh-CN"/>
              </w:rPr>
              <w:t>TESTMode_OFF</w:t>
            </w:r>
            <w:proofErr w:type="spellEnd"/>
            <w:r w:rsidRPr="00194D0A">
              <w:rPr>
                <w:lang w:val="en-US" w:eastAsia="zh-CN"/>
              </w:rPr>
              <w:t>);//@sic R5s211385 sic@</w:t>
            </w:r>
          </w:p>
          <w:p w14:paraId="4C24EF4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//Set null cipher Algorithm</w:t>
            </w:r>
          </w:p>
          <w:p w14:paraId="3FFD727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f_NR_AS_CipheringAlgorithm_Set</w:t>
            </w:r>
            <w:proofErr w:type="spellEnd"/>
            <w:r w:rsidRPr="00194D0A">
              <w:rPr>
                <w:lang w:val="en-US" w:eastAsia="zh-CN"/>
              </w:rPr>
              <w:t>(nea0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791CB44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</w:t>
            </w:r>
          </w:p>
          <w:p w14:paraId="5D3D672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//Configure on SS the DRB in No MAC header manipulation in DL and RLC and PDCP in transparent mode</w:t>
            </w:r>
          </w:p>
          <w:p w14:paraId="17AB2F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f_NR5GC_RRC_ConnectedState3N_Def(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</w:t>
            </w:r>
          </w:p>
          <w:p w14:paraId="1D3C481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-,//@sic R5s211385 sic@</w:t>
            </w:r>
          </w:p>
          <w:p w14:paraId="2CA6E6F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</w:t>
            </w:r>
          </w:p>
          <w:p w14:paraId="19F82DB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  //</w:t>
            </w:r>
            <w:proofErr w:type="spellStart"/>
            <w:r w:rsidRPr="00194D0A">
              <w:rPr>
                <w:lang w:val="en-US" w:eastAsia="zh-CN"/>
              </w:rPr>
              <w:t>p_IpPduDelayTime</w:t>
            </w:r>
            <w:proofErr w:type="spellEnd"/>
          </w:p>
          <w:p w14:paraId="60FE62A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</w:t>
            </w:r>
          </w:p>
          <w:p w14:paraId="1A1A873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-,  //</w:t>
            </w:r>
            <w:proofErr w:type="spellStart"/>
            <w:r w:rsidRPr="00194D0A">
              <w:rPr>
                <w:lang w:val="en-US" w:eastAsia="zh-CN"/>
              </w:rPr>
              <w:t>MAC_CellGroupConfig</w:t>
            </w:r>
            <w:proofErr w:type="spellEnd"/>
          </w:p>
          <w:p w14:paraId="06C222D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                                  -,</w:t>
            </w:r>
          </w:p>
          <w:p w14:paraId="60BEA3F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-</w:t>
            </w:r>
          </w:p>
          <w:p w14:paraId="0CA4EDC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);</w:t>
            </w:r>
          </w:p>
          <w:p w14:paraId="2E41F9B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34153A2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f_NR_TestBody_Set</w:t>
            </w:r>
            <w:proofErr w:type="spellEnd"/>
            <w:r w:rsidRPr="00194D0A">
              <w:rPr>
                <w:lang w:val="en-US" w:eastAsia="zh-CN"/>
              </w:rPr>
              <w:t>(true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2D64696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f_NR_SetCellPower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p_SCell</w:t>
            </w:r>
            <w:proofErr w:type="spellEnd"/>
            <w:r w:rsidRPr="00194D0A">
              <w:rPr>
                <w:lang w:val="en-US" w:eastAsia="zh-CN"/>
              </w:rPr>
              <w:t>, tsc_NR_ServingCellSSS_EPRE_FR1, tsc_NR_ServingCellSSS_EPRE_FR2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002D0EC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5B9BD6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//@siclog Steps 1-2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0485DA8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//The SS transmits an </w:t>
            </w:r>
            <w:proofErr w:type="spellStart"/>
            <w:r w:rsidRPr="00194D0A">
              <w:rPr>
                <w:lang w:val="en-US" w:eastAsia="zh-CN"/>
              </w:rPr>
              <w:t>RRCReconfiguration</w:t>
            </w:r>
            <w:proofErr w:type="spellEnd"/>
            <w:r w:rsidRPr="00194D0A">
              <w:rPr>
                <w:lang w:val="en-US" w:eastAsia="zh-CN"/>
              </w:rPr>
              <w:t xml:space="preserve"> message including a </w:t>
            </w:r>
            <w:proofErr w:type="spellStart"/>
            <w:r w:rsidRPr="00194D0A">
              <w:rPr>
                <w:lang w:val="en-US" w:eastAsia="zh-CN"/>
              </w:rPr>
              <w:t>sCellToAddModList</w:t>
            </w:r>
            <w:proofErr w:type="spellEnd"/>
            <w:r w:rsidRPr="00194D0A">
              <w:rPr>
                <w:lang w:val="en-US" w:eastAsia="zh-CN"/>
              </w:rPr>
              <w:t xml:space="preserve"> to add NR Cell 3 as a </w:t>
            </w:r>
            <w:proofErr w:type="spellStart"/>
            <w:r w:rsidRPr="00194D0A">
              <w:rPr>
                <w:lang w:val="en-US" w:eastAsia="zh-CN"/>
              </w:rPr>
              <w:t>SCell</w:t>
            </w:r>
            <w:proofErr w:type="spellEnd"/>
            <w:r w:rsidRPr="00194D0A">
              <w:rPr>
                <w:lang w:val="en-US" w:eastAsia="zh-CN"/>
              </w:rPr>
              <w:t>.</w:t>
            </w:r>
          </w:p>
          <w:p w14:paraId="1E1C139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//The UE transmits the </w:t>
            </w:r>
            <w:proofErr w:type="spellStart"/>
            <w:r w:rsidRPr="00194D0A">
              <w:rPr>
                <w:lang w:val="en-US" w:eastAsia="zh-CN"/>
              </w:rPr>
              <w:t>RRCReconfigurationComplete</w:t>
            </w:r>
            <w:proofErr w:type="spellEnd"/>
            <w:r w:rsidRPr="00194D0A">
              <w:rPr>
                <w:lang w:val="en-US" w:eastAsia="zh-CN"/>
              </w:rPr>
              <w:t xml:space="preserve"> message?</w:t>
            </w:r>
          </w:p>
          <w:p w14:paraId="3628D02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f_NR5GC_AddMod_1SCell(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p_SCell</w:t>
            </w:r>
            <w:proofErr w:type="spellEnd"/>
            <w:r w:rsidRPr="00194D0A">
              <w:rPr>
                <w:lang w:val="en-US" w:eastAsia="zh-CN"/>
              </w:rPr>
              <w:t>,-, true); // NR Cell1, NR Cell3/10</w:t>
            </w:r>
          </w:p>
          <w:p w14:paraId="56C5BCB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7AE55E7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4C65FEF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v_RRC_MsgRcvd</w:t>
            </w:r>
            <w:proofErr w:type="spellEnd"/>
            <w:r w:rsidRPr="00194D0A">
              <w:rPr>
                <w:lang w:val="en-US" w:eastAsia="zh-CN"/>
              </w:rPr>
              <w:t xml:space="preserve">:= </w:t>
            </w:r>
            <w:proofErr w:type="gramStart"/>
            <w:r w:rsidRPr="00194D0A">
              <w:rPr>
                <w:lang w:val="en-US" w:eastAsia="zh-CN"/>
              </w:rPr>
              <w:t>false;</w:t>
            </w:r>
            <w:proofErr w:type="gramEnd"/>
          </w:p>
          <w:p w14:paraId="7FF2BD1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v_PHR_Rcvd</w:t>
            </w:r>
            <w:proofErr w:type="spellEnd"/>
            <w:r w:rsidRPr="00194D0A">
              <w:rPr>
                <w:lang w:val="en-US" w:eastAsia="zh-CN"/>
              </w:rPr>
              <w:t xml:space="preserve"> := </w:t>
            </w:r>
            <w:proofErr w:type="gramStart"/>
            <w:r w:rsidRPr="00194D0A">
              <w:rPr>
                <w:lang w:val="en-US" w:eastAsia="zh-CN"/>
              </w:rPr>
              <w:t>false;</w:t>
            </w:r>
            <w:proofErr w:type="gramEnd"/>
          </w:p>
          <w:p w14:paraId="1E4C1A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v_NR_UplinkBWP</w:t>
            </w:r>
            <w:proofErr w:type="spellEnd"/>
            <w:r w:rsidRPr="00194D0A">
              <w:rPr>
                <w:lang w:val="en-US" w:eastAsia="zh-CN"/>
              </w:rPr>
              <w:t xml:space="preserve"> := </w:t>
            </w:r>
            <w:proofErr w:type="spellStart"/>
            <w:r w:rsidRPr="00194D0A">
              <w:rPr>
                <w:lang w:val="en-US" w:eastAsia="zh-CN"/>
              </w:rPr>
              <w:t>f_NR_CellInfo_GetUplinkBWP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tsc_NR_BWP_Id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68A66A3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v_NR_ResourceAllocation</w:t>
            </w:r>
            <w:proofErr w:type="spellEnd"/>
            <w:r w:rsidRPr="00194D0A">
              <w:rPr>
                <w:lang w:val="en-US" w:eastAsia="zh-CN"/>
              </w:rPr>
              <w:t xml:space="preserve"> := </w:t>
            </w:r>
            <w:proofErr w:type="spellStart"/>
            <w:r w:rsidRPr="00194D0A">
              <w:rPr>
                <w:lang w:val="en-US" w:eastAsia="zh-CN"/>
              </w:rPr>
              <w:t>f_NR_ResourceAllocation_UplinkGrant</w:t>
            </w:r>
            <w:proofErr w:type="spellEnd"/>
            <w:r w:rsidRPr="00194D0A">
              <w:rPr>
                <w:lang w:val="en-US" w:eastAsia="zh-CN"/>
              </w:rPr>
              <w:t xml:space="preserve">(4224, </w:t>
            </w:r>
            <w:proofErr w:type="spellStart"/>
            <w:r w:rsidRPr="00194D0A">
              <w:rPr>
                <w:lang w:val="en-US" w:eastAsia="zh-CN"/>
              </w:rPr>
              <w:t>v_NR_UplinkBWP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534627C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457209E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4 </w:t>
            </w:r>
            <w:proofErr w:type="spellStart"/>
            <w:r w:rsidRPr="00194D0A">
              <w:rPr>
                <w:lang w:val="en-US" w:eastAsia="zh-CN"/>
              </w:rPr>
              <w:t>preconfig</w:t>
            </w:r>
            <w:proofErr w:type="spellEnd"/>
            <w:r w:rsidRPr="00194D0A">
              <w:rPr>
                <w:lang w:val="en-US" w:eastAsia="zh-CN"/>
              </w:rPr>
              <w:t xml:space="preserve">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42F2339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r w:rsidRPr="00194D0A">
              <w:rPr>
                <w:lang w:val="en-US" w:eastAsia="zh-CN"/>
              </w:rPr>
              <w:t xml:space="preserve"> := </w:t>
            </w:r>
            <w:proofErr w:type="spellStart"/>
            <w:r w:rsidRPr="00194D0A">
              <w:rPr>
                <w:lang w:val="en-US" w:eastAsia="zh-CN"/>
              </w:rPr>
              <w:t>f_NR_CellInfo_GetMAC_CellGroupConfig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60B0FCF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v_MAC_CellGroupConfig.phr_Config</w:t>
            </w:r>
            <w:proofErr w:type="spellEnd"/>
            <w:r w:rsidRPr="00194D0A">
              <w:rPr>
                <w:lang w:val="en-US" w:eastAsia="zh-CN"/>
              </w:rPr>
              <w:t xml:space="preserve"> := cs_38508_PHR_Config_Setup(cs_PHR_Config_71138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00E49D6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f_NR_CellInfo_SetMAC_CellGroupConfig</w:t>
            </w:r>
            <w:proofErr w:type="spellEnd"/>
            <w:r w:rsidRPr="00194D0A">
              <w:rPr>
                <w:lang w:val="en-US" w:eastAsia="zh-CN"/>
              </w:rPr>
              <w:t xml:space="preserve">(nr_Cell1,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5D76D81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v_SCGConfig</w:t>
            </w:r>
            <w:proofErr w:type="spellEnd"/>
            <w:r w:rsidRPr="00194D0A">
              <w:rPr>
                <w:lang w:val="en-US" w:eastAsia="zh-CN"/>
              </w:rPr>
              <w:t xml:space="preserve"> := cs_38508_CellGroupConfig (</w:t>
            </w:r>
            <w:proofErr w:type="spellStart"/>
            <w:r w:rsidRPr="00194D0A">
              <w:rPr>
                <w:lang w:val="en-US" w:eastAsia="zh-CN"/>
              </w:rPr>
              <w:t>tsc_NR_CellGroupId_MCG</w:t>
            </w:r>
            <w:proofErr w:type="spellEnd"/>
            <w:r w:rsidRPr="00194D0A">
              <w:rPr>
                <w:lang w:val="en-US" w:eastAsia="zh-CN"/>
              </w:rPr>
              <w:t>,</w:t>
            </w:r>
          </w:p>
          <w:p w14:paraId="334E127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omit,</w:t>
            </w:r>
          </w:p>
          <w:p w14:paraId="5526AE6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omit,</w:t>
            </w:r>
          </w:p>
          <w:p w14:paraId="47FC889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3E110264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v_V1530Ext := cs_NR_RRCReconfiguration_v1530_IEs(bit2oct(encvalue(v_SCGConfig))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2D9581A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5B9AEC6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//@siclog "Steps 3"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616B3ED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//The SS transmits UL grant to the UE at every 10ms in PDCCH occasion.</w:t>
            </w:r>
          </w:p>
          <w:p w14:paraId="6A56DD1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f_NR_ULGrantConfiguration_StartPeriodicGrant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cs_TimingInfo_Now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v_NR_ResourceAllocation</w:t>
            </w:r>
            <w:proofErr w:type="spellEnd"/>
            <w:r w:rsidRPr="00194D0A">
              <w:rPr>
                <w:lang w:val="en-US" w:eastAsia="zh-CN"/>
              </w:rPr>
              <w:t>, 10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216D193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//@siclog "Steps 4"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716D4CF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</w:t>
            </w:r>
            <w:proofErr w:type="spellStart"/>
            <w:r w:rsidRPr="00194D0A">
              <w:rPr>
                <w:lang w:val="en-US" w:eastAsia="zh-CN"/>
              </w:rPr>
              <w:t>f_NR_SS_SystemIndCtrlConfig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cds_NR_SystemIndCtrl_MAC_PHR</w:t>
            </w:r>
            <w:proofErr w:type="spellEnd"/>
            <w:r w:rsidRPr="00194D0A">
              <w:rPr>
                <w:lang w:val="en-US" w:eastAsia="zh-CN"/>
              </w:rPr>
              <w:t>(enable)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092E6E7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 </w:t>
            </w:r>
            <w:proofErr w:type="spellStart"/>
            <w:r w:rsidRPr="00194D0A">
              <w:rPr>
                <w:lang w:val="en-US" w:eastAsia="zh-CN"/>
              </w:rPr>
              <w:t>f_NR_SendRRCReconfiguration</w:t>
            </w:r>
            <w:proofErr w:type="spellEnd"/>
            <w:r w:rsidRPr="00194D0A">
              <w:rPr>
                <w:lang w:val="en-US" w:eastAsia="zh-CN"/>
              </w:rPr>
              <w:t xml:space="preserve"> 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 -,-, v_V1530Ext,-,-,-,false</w:t>
            </w:r>
            <w:r w:rsidRPr="00194D0A">
              <w:rPr>
                <w:highlight w:val="yellow"/>
                <w:lang w:val="en-US" w:eastAsia="zh-CN"/>
              </w:rPr>
              <w:t>,-,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crs_MacBearerRouting</w:t>
            </w:r>
            <w:proofErr w:type="spellEnd"/>
            <w:r w:rsidRPr="00194D0A">
              <w:rPr>
                <w:highlight w:val="yellow"/>
                <w:lang w:val="en-US" w:eastAsia="zh-CN"/>
              </w:rPr>
              <w:t>(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p_PCell</w:t>
            </w:r>
            <w:proofErr w:type="spellEnd"/>
            <w:r w:rsidRPr="00194D0A">
              <w:rPr>
                <w:highlight w:val="yellow"/>
                <w:lang w:val="en-US" w:eastAsia="zh-CN"/>
              </w:rPr>
              <w:t>)</w:t>
            </w:r>
            <w:proofErr w:type="gramStart"/>
            <w:r w:rsidRPr="00194D0A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55513AE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5"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284E729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alt {</w:t>
            </w:r>
          </w:p>
          <w:p w14:paraId="648DB75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[not </w:t>
            </w:r>
            <w:proofErr w:type="spellStart"/>
            <w:r w:rsidRPr="00194D0A">
              <w:rPr>
                <w:lang w:val="en-US" w:eastAsia="zh-CN"/>
              </w:rPr>
              <w:t>v_RRC_MsgRcvd</w:t>
            </w:r>
            <w:proofErr w:type="spellEnd"/>
            <w:r w:rsidRPr="00194D0A">
              <w:rPr>
                <w:lang w:val="en-US" w:eastAsia="zh-CN"/>
              </w:rPr>
              <w:t xml:space="preserve">] </w:t>
            </w:r>
            <w:proofErr w:type="spellStart"/>
            <w:r w:rsidRPr="00194D0A">
              <w:rPr>
                <w:lang w:val="en-US" w:eastAsia="zh-CN"/>
              </w:rPr>
              <w:t>SRB.receive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car_NR_SRB_RrcPdu_IND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 tsc_NR_RbId_SRB1, cr_38508_RRCReconfigurationComplete</w:t>
            </w:r>
            <w:r w:rsidRPr="00194D0A">
              <w:rPr>
                <w:highlight w:val="yellow"/>
                <w:lang w:val="en-US" w:eastAsia="zh-CN"/>
              </w:rPr>
              <w:t>,-,crs_MacBearerRouting(p_PCell)))</w:t>
            </w:r>
          </w:p>
          <w:p w14:paraId="2BBF1A7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{</w:t>
            </w:r>
          </w:p>
          <w:p w14:paraId="5D67E262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spellStart"/>
            <w:r w:rsidRPr="00194D0A">
              <w:rPr>
                <w:lang w:val="en-US" w:eastAsia="zh-CN"/>
              </w:rPr>
              <w:t>f_NR_PreliminaryPass</w:t>
            </w:r>
            <w:proofErr w:type="spellEnd"/>
            <w:r w:rsidRPr="00194D0A">
              <w:rPr>
                <w:lang w:val="en-US" w:eastAsia="zh-CN"/>
              </w:rPr>
              <w:t>(__FILE__, __LINE__, "Step 5"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7564B38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spellStart"/>
            <w:r w:rsidRPr="00194D0A">
              <w:rPr>
                <w:lang w:val="en-US" w:eastAsia="zh-CN"/>
              </w:rPr>
              <w:t>v_RRC_MsgRcvd</w:t>
            </w:r>
            <w:proofErr w:type="spellEnd"/>
            <w:r w:rsidRPr="00194D0A">
              <w:rPr>
                <w:lang w:val="en-US" w:eastAsia="zh-CN"/>
              </w:rPr>
              <w:t xml:space="preserve"> := </w:t>
            </w:r>
            <w:proofErr w:type="gramStart"/>
            <w:r w:rsidRPr="00194D0A">
              <w:rPr>
                <w:lang w:val="en-US" w:eastAsia="zh-CN"/>
              </w:rPr>
              <w:t>true;</w:t>
            </w:r>
            <w:proofErr w:type="gramEnd"/>
          </w:p>
          <w:p w14:paraId="3348FBE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if(not </w:t>
            </w:r>
            <w:proofErr w:type="spellStart"/>
            <w:r w:rsidRPr="00194D0A">
              <w:rPr>
                <w:lang w:val="en-US" w:eastAsia="zh-CN"/>
              </w:rPr>
              <w:t>v_PHR_Rcvd</w:t>
            </w:r>
            <w:proofErr w:type="spellEnd"/>
            <w:r w:rsidRPr="00194D0A">
              <w:rPr>
                <w:lang w:val="en-US" w:eastAsia="zh-CN"/>
              </w:rPr>
              <w:t>){ repeat;}</w:t>
            </w:r>
          </w:p>
          <w:p w14:paraId="11F53C2B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}</w:t>
            </w:r>
          </w:p>
          <w:p w14:paraId="0811F047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[not </w:t>
            </w:r>
            <w:proofErr w:type="spellStart"/>
            <w:r w:rsidRPr="00194D0A">
              <w:rPr>
                <w:lang w:val="en-US" w:eastAsia="zh-CN"/>
              </w:rPr>
              <w:t>v_PHR_Rcvd</w:t>
            </w:r>
            <w:proofErr w:type="spellEnd"/>
            <w:r w:rsidRPr="00194D0A">
              <w:rPr>
                <w:lang w:val="en-US" w:eastAsia="zh-CN"/>
              </w:rPr>
              <w:t xml:space="preserve">] </w:t>
            </w:r>
            <w:proofErr w:type="spellStart"/>
            <w:r w:rsidRPr="00194D0A">
              <w:rPr>
                <w:lang w:val="en-US" w:eastAsia="zh-CN"/>
              </w:rPr>
              <w:t>SYSIND.receive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car_NR_SYSTEM_MultiEntryPHR_IND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 cr_NR_MAC_CE_MultiEntryPHR_1Entry(?)))</w:t>
            </w:r>
          </w:p>
          <w:p w14:paraId="333B7F2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{</w:t>
            </w:r>
          </w:p>
          <w:p w14:paraId="0C8AC1B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spellStart"/>
            <w:r w:rsidRPr="00194D0A">
              <w:rPr>
                <w:lang w:val="en-US" w:eastAsia="zh-CN"/>
              </w:rPr>
              <w:t>f_NR_PreliminaryPass</w:t>
            </w:r>
            <w:proofErr w:type="spellEnd"/>
            <w:r w:rsidRPr="00194D0A">
              <w:rPr>
                <w:lang w:val="en-US" w:eastAsia="zh-CN"/>
              </w:rPr>
              <w:t xml:space="preserve">(__FILE__, __LINE__, "Step 5 Parallel </w:t>
            </w:r>
            <w:proofErr w:type="spellStart"/>
            <w:r w:rsidRPr="00194D0A">
              <w:rPr>
                <w:lang w:val="en-US" w:eastAsia="zh-CN"/>
              </w:rPr>
              <w:t>Behaviour</w:t>
            </w:r>
            <w:proofErr w:type="spellEnd"/>
            <w:r w:rsidRPr="00194D0A">
              <w:rPr>
                <w:lang w:val="en-US" w:eastAsia="zh-CN"/>
              </w:rPr>
              <w:t>"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423606D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</w:t>
            </w:r>
            <w:proofErr w:type="spellStart"/>
            <w:r w:rsidRPr="00194D0A">
              <w:rPr>
                <w:lang w:val="en-US" w:eastAsia="zh-CN"/>
              </w:rPr>
              <w:t>v_PHR_Rcvd</w:t>
            </w:r>
            <w:proofErr w:type="spellEnd"/>
            <w:r w:rsidRPr="00194D0A">
              <w:rPr>
                <w:lang w:val="en-US" w:eastAsia="zh-CN"/>
              </w:rPr>
              <w:t xml:space="preserve"> := </w:t>
            </w:r>
            <w:proofErr w:type="gramStart"/>
            <w:r w:rsidRPr="00194D0A">
              <w:rPr>
                <w:lang w:val="en-US" w:eastAsia="zh-CN"/>
              </w:rPr>
              <w:t>true;</w:t>
            </w:r>
            <w:proofErr w:type="gramEnd"/>
          </w:p>
          <w:p w14:paraId="2DB1F20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if(not </w:t>
            </w:r>
            <w:proofErr w:type="spellStart"/>
            <w:r w:rsidRPr="00194D0A">
              <w:rPr>
                <w:lang w:val="en-US" w:eastAsia="zh-CN"/>
              </w:rPr>
              <w:t>v_RRC_MsgRcvd</w:t>
            </w:r>
            <w:proofErr w:type="spellEnd"/>
            <w:r w:rsidRPr="00194D0A">
              <w:rPr>
                <w:lang w:val="en-US" w:eastAsia="zh-CN"/>
              </w:rPr>
              <w:t>){ repeat;}</w:t>
            </w:r>
          </w:p>
          <w:p w14:paraId="1E9FA52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}</w:t>
            </w:r>
          </w:p>
          <w:p w14:paraId="6D90A1F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};</w:t>
            </w:r>
          </w:p>
          <w:p w14:paraId="60A33D4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</w:t>
            </w:r>
          </w:p>
          <w:p w14:paraId="71739D7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6-20"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7B6BFC8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f_TC_7_1_1_3_8_NR_TestBody(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p_SCell,cr_NR_MAC_CE_MultiEntryPHR</w:t>
            </w:r>
            <w:proofErr w:type="spellEnd"/>
            <w:r w:rsidRPr="00194D0A">
              <w:rPr>
                <w:lang w:val="en-US" w:eastAsia="zh-CN"/>
              </w:rPr>
              <w:t>(?),tsc_SCellIndex_1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78C37FE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7F0F08C0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//@siclog "Steps 21-22" </w:t>
            </w:r>
            <w:proofErr w:type="spellStart"/>
            <w:r w:rsidRPr="00194D0A">
              <w:rPr>
                <w:lang w:val="en-US" w:eastAsia="zh-CN"/>
              </w:rPr>
              <w:t>siclog</w:t>
            </w:r>
            <w:proofErr w:type="spellEnd"/>
            <w:r w:rsidRPr="00194D0A">
              <w:rPr>
                <w:lang w:val="en-US" w:eastAsia="zh-CN"/>
              </w:rPr>
              <w:t>@</w:t>
            </w:r>
          </w:p>
          <w:p w14:paraId="7ECF985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</w:t>
            </w:r>
            <w:proofErr w:type="spellStart"/>
            <w:r w:rsidRPr="00194D0A">
              <w:rPr>
                <w:lang w:val="en-US" w:eastAsia="zh-CN"/>
              </w:rPr>
              <w:t>v_MAC_CellGroupConfig.phr_Config</w:t>
            </w:r>
            <w:proofErr w:type="spellEnd"/>
            <w:r w:rsidRPr="00194D0A">
              <w:rPr>
                <w:lang w:val="en-US" w:eastAsia="zh-CN"/>
              </w:rPr>
              <w:t xml:space="preserve"> := { release := NULL </w:t>
            </w:r>
            <w:proofErr w:type="gramStart"/>
            <w:r w:rsidRPr="00194D0A">
              <w:rPr>
                <w:lang w:val="en-US" w:eastAsia="zh-CN"/>
              </w:rPr>
              <w:t>};</w:t>
            </w:r>
            <w:proofErr w:type="gramEnd"/>
          </w:p>
          <w:p w14:paraId="7D1560A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f_NR_CellInfo_SetMAC_CellGroupConfig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 xml:space="preserve">,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382904E3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v_SCGConfig</w:t>
            </w:r>
            <w:proofErr w:type="spellEnd"/>
            <w:r w:rsidRPr="00194D0A">
              <w:rPr>
                <w:lang w:val="en-US" w:eastAsia="zh-CN"/>
              </w:rPr>
              <w:t xml:space="preserve"> := cs_38508_CellGroupConfig (</w:t>
            </w:r>
            <w:proofErr w:type="spellStart"/>
            <w:r w:rsidRPr="00194D0A">
              <w:rPr>
                <w:lang w:val="en-US" w:eastAsia="zh-CN"/>
              </w:rPr>
              <w:t>tsc_NR_CellGroupId_MCG</w:t>
            </w:r>
            <w:proofErr w:type="spellEnd"/>
            <w:r w:rsidRPr="00194D0A">
              <w:rPr>
                <w:lang w:val="en-US" w:eastAsia="zh-CN"/>
              </w:rPr>
              <w:t>, //@sic R5s200094 sic@</w:t>
            </w:r>
          </w:p>
          <w:p w14:paraId="18AD50C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omit,</w:t>
            </w:r>
          </w:p>
          <w:p w14:paraId="4C01CE98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omit,</w:t>
            </w:r>
          </w:p>
          <w:p w14:paraId="7C5F7C4D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                                         </w:t>
            </w:r>
            <w:proofErr w:type="spellStart"/>
            <w:r w:rsidRPr="00194D0A">
              <w:rPr>
                <w:lang w:val="en-US" w:eastAsia="zh-CN"/>
              </w:rPr>
              <w:t>v_MAC_CellGroupConfig</w:t>
            </w:r>
            <w:proofErr w:type="spellEnd"/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76308311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v_V1530Ext := cs_NR_RRCReconfiguration_v1530_IEs(bit2oct(encvalue(v_SCGConfig))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3E210EF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1549352A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f_NR_SendRRCReconfiguration</w:t>
            </w:r>
            <w:proofErr w:type="spellEnd"/>
            <w:r w:rsidRPr="00194D0A">
              <w:rPr>
                <w:lang w:val="en-US" w:eastAsia="zh-CN"/>
              </w:rPr>
              <w:t xml:space="preserve"> 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 -,-, v_V1530Ext</w:t>
            </w:r>
            <w:r w:rsidRPr="00194D0A">
              <w:rPr>
                <w:highlight w:val="yellow"/>
                <w:lang w:val="en-US" w:eastAsia="zh-CN"/>
              </w:rPr>
              <w:t>,-,-,-,-,-,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crs_MacBearerRouting</w:t>
            </w:r>
            <w:proofErr w:type="spellEnd"/>
            <w:r w:rsidRPr="00194D0A">
              <w:rPr>
                <w:highlight w:val="yellow"/>
                <w:lang w:val="en-US" w:eastAsia="zh-CN"/>
              </w:rPr>
              <w:t>(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p_PCell</w:t>
            </w:r>
            <w:proofErr w:type="spellEnd"/>
            <w:r w:rsidRPr="00194D0A">
              <w:rPr>
                <w:highlight w:val="yellow"/>
                <w:lang w:val="en-US" w:eastAsia="zh-CN"/>
              </w:rPr>
              <w:t>)</w:t>
            </w:r>
            <w:proofErr w:type="gramStart"/>
            <w:r w:rsidRPr="00194D0A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34894EA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</w:p>
          <w:p w14:paraId="129AE73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</w:p>
          <w:p w14:paraId="5BA5B3B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f_NR_TestBody_Set</w:t>
            </w:r>
            <w:proofErr w:type="spellEnd"/>
            <w:r w:rsidRPr="00194D0A">
              <w:rPr>
                <w:lang w:val="en-US" w:eastAsia="zh-CN"/>
              </w:rPr>
              <w:t>(false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7EECB29E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lastRenderedPageBreak/>
              <w:t xml:space="preserve">    </w:t>
            </w:r>
          </w:p>
          <w:p w14:paraId="598D659C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</w:t>
            </w:r>
            <w:proofErr w:type="spellStart"/>
            <w:r w:rsidRPr="00194D0A">
              <w:rPr>
                <w:lang w:val="en-US" w:eastAsia="zh-CN"/>
              </w:rPr>
              <w:t>Postamble</w:t>
            </w:r>
            <w:proofErr w:type="spellEnd"/>
          </w:p>
          <w:p w14:paraId="20800896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f_NR_ULGrantConfiguration_Start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); // Def UL Grant Config</w:t>
            </w:r>
          </w:p>
          <w:p w14:paraId="6AD62015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//Anritsu TTCN CR R5s210953</w:t>
            </w:r>
          </w:p>
          <w:p w14:paraId="3399AB4F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r w:rsidRPr="00194D0A">
              <w:rPr>
                <w:highlight w:val="yellow"/>
                <w:lang w:val="en-US" w:eastAsia="zh-CN"/>
              </w:rPr>
              <w:t>f_NR5GC_Rel_1SCell(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p_PCell</w:t>
            </w:r>
            <w:proofErr w:type="spellEnd"/>
            <w:r w:rsidRPr="00194D0A">
              <w:rPr>
                <w:highlight w:val="yellow"/>
                <w:lang w:val="en-US" w:eastAsia="zh-CN"/>
              </w:rPr>
              <w:t xml:space="preserve">, </w:t>
            </w:r>
            <w:proofErr w:type="spellStart"/>
            <w:r w:rsidRPr="00194D0A">
              <w:rPr>
                <w:highlight w:val="yellow"/>
                <w:lang w:val="en-US" w:eastAsia="zh-CN"/>
              </w:rPr>
              <w:t>p_SCell</w:t>
            </w:r>
            <w:proofErr w:type="spellEnd"/>
            <w:proofErr w:type="gramStart"/>
            <w:r w:rsidRPr="00194D0A">
              <w:rPr>
                <w:highlight w:val="yellow"/>
                <w:lang w:val="en-US" w:eastAsia="zh-CN"/>
              </w:rPr>
              <w:t>);</w:t>
            </w:r>
            <w:proofErr w:type="gramEnd"/>
          </w:p>
          <w:p w14:paraId="294DBBE9" w14:textId="77777777" w:rsidR="00194D0A" w:rsidRPr="00194D0A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  </w:t>
            </w:r>
            <w:proofErr w:type="spellStart"/>
            <w:r w:rsidRPr="00194D0A">
              <w:rPr>
                <w:lang w:val="en-US" w:eastAsia="zh-CN"/>
              </w:rPr>
              <w:t>f_NR_Postamble</w:t>
            </w:r>
            <w:proofErr w:type="spellEnd"/>
            <w:r w:rsidRPr="00194D0A">
              <w:rPr>
                <w:lang w:val="en-US" w:eastAsia="zh-CN"/>
              </w:rPr>
              <w:t>(</w:t>
            </w:r>
            <w:proofErr w:type="spellStart"/>
            <w:r w:rsidRPr="00194D0A">
              <w:rPr>
                <w:lang w:val="en-US" w:eastAsia="zh-CN"/>
              </w:rPr>
              <w:t>p_PCell</w:t>
            </w:r>
            <w:proofErr w:type="spellEnd"/>
            <w:r w:rsidRPr="00194D0A">
              <w:rPr>
                <w:lang w:val="en-US" w:eastAsia="zh-CN"/>
              </w:rPr>
              <w:t>, STATE_CONNECTED_3A</w:t>
            </w:r>
            <w:proofErr w:type="gramStart"/>
            <w:r w:rsidRPr="00194D0A">
              <w:rPr>
                <w:lang w:val="en-US" w:eastAsia="zh-CN"/>
              </w:rPr>
              <w:t>);</w:t>
            </w:r>
            <w:proofErr w:type="gramEnd"/>
          </w:p>
          <w:p w14:paraId="16CD315C" w14:textId="262E94B1" w:rsidR="009459EC" w:rsidRDefault="00194D0A" w:rsidP="00194D0A">
            <w:pPr>
              <w:ind w:firstLine="195"/>
              <w:rPr>
                <w:lang w:val="en-US" w:eastAsia="zh-CN"/>
              </w:rPr>
            </w:pPr>
            <w:r w:rsidRPr="00194D0A">
              <w:rPr>
                <w:lang w:val="en-US" w:eastAsia="zh-CN"/>
              </w:rPr>
              <w:t xml:space="preserve">  } //end of f_TC_7_1_1_3_8_NR_Common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sectPr w:rsidR="00261B8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143449" w14:textId="77777777" w:rsidR="00ED0957" w:rsidRDefault="00ED0957">
      <w:r>
        <w:separator/>
      </w:r>
    </w:p>
  </w:endnote>
  <w:endnote w:type="continuationSeparator" w:id="0">
    <w:p w14:paraId="5B937C33" w14:textId="77777777" w:rsidR="00ED0957" w:rsidRDefault="00ED0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44FF8" w14:textId="77777777" w:rsidR="00ED0957" w:rsidRDefault="00ED0957">
      <w:r>
        <w:separator/>
      </w:r>
    </w:p>
  </w:footnote>
  <w:footnote w:type="continuationSeparator" w:id="0">
    <w:p w14:paraId="3768951E" w14:textId="77777777" w:rsidR="00ED0957" w:rsidRDefault="00ED0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27C09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0364A"/>
    <w:rsid w:val="0010780A"/>
    <w:rsid w:val="001115A6"/>
    <w:rsid w:val="001316F0"/>
    <w:rsid w:val="00132E8A"/>
    <w:rsid w:val="00134C93"/>
    <w:rsid w:val="00137595"/>
    <w:rsid w:val="00144A79"/>
    <w:rsid w:val="00145D43"/>
    <w:rsid w:val="0018656B"/>
    <w:rsid w:val="00192C46"/>
    <w:rsid w:val="00194D0A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D694B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D7CC8"/>
    <w:rsid w:val="002E15E3"/>
    <w:rsid w:val="002E472E"/>
    <w:rsid w:val="002E54DE"/>
    <w:rsid w:val="002F6BAD"/>
    <w:rsid w:val="003020E8"/>
    <w:rsid w:val="00305409"/>
    <w:rsid w:val="00310086"/>
    <w:rsid w:val="00311EE5"/>
    <w:rsid w:val="00317F09"/>
    <w:rsid w:val="003234CC"/>
    <w:rsid w:val="003235FE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D455B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7CBE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140B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1246B"/>
    <w:rsid w:val="00621188"/>
    <w:rsid w:val="006257ED"/>
    <w:rsid w:val="00643A34"/>
    <w:rsid w:val="00645230"/>
    <w:rsid w:val="0066030A"/>
    <w:rsid w:val="00660570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F3789"/>
    <w:rsid w:val="008F686C"/>
    <w:rsid w:val="009012EB"/>
    <w:rsid w:val="0090264E"/>
    <w:rsid w:val="009148DE"/>
    <w:rsid w:val="009247B1"/>
    <w:rsid w:val="00937A5E"/>
    <w:rsid w:val="00941E30"/>
    <w:rsid w:val="009459EC"/>
    <w:rsid w:val="0095216E"/>
    <w:rsid w:val="00952F40"/>
    <w:rsid w:val="009664F6"/>
    <w:rsid w:val="00976C27"/>
    <w:rsid w:val="0097705E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0852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977A0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5C3C"/>
    <w:rsid w:val="00BD6BB8"/>
    <w:rsid w:val="00BE179D"/>
    <w:rsid w:val="00BE3383"/>
    <w:rsid w:val="00BE6F27"/>
    <w:rsid w:val="00BF2384"/>
    <w:rsid w:val="00C01F92"/>
    <w:rsid w:val="00C05B49"/>
    <w:rsid w:val="00C11887"/>
    <w:rsid w:val="00C17B8B"/>
    <w:rsid w:val="00C243F7"/>
    <w:rsid w:val="00C244BA"/>
    <w:rsid w:val="00C27451"/>
    <w:rsid w:val="00C32DEB"/>
    <w:rsid w:val="00C33E7F"/>
    <w:rsid w:val="00C462F9"/>
    <w:rsid w:val="00C46F38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0149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363D4"/>
    <w:rsid w:val="00E43581"/>
    <w:rsid w:val="00E667B7"/>
    <w:rsid w:val="00E72E28"/>
    <w:rsid w:val="00E77D77"/>
    <w:rsid w:val="00E81ED2"/>
    <w:rsid w:val="00E85415"/>
    <w:rsid w:val="00E857DE"/>
    <w:rsid w:val="00EB09B7"/>
    <w:rsid w:val="00EB6182"/>
    <w:rsid w:val="00ED0957"/>
    <w:rsid w:val="00EE044B"/>
    <w:rsid w:val="00EE2DFB"/>
    <w:rsid w:val="00EE31A5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1F9F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7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9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7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8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77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6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2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89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5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0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43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0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8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3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3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8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7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2142</Words>
  <Characters>12215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14329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1900-01-01T00:00:00Z</cp:lastPrinted>
  <dcterms:created xsi:type="dcterms:W3CDTF">2021-10-08T10:53:00Z</dcterms:created>
  <dcterms:modified xsi:type="dcterms:W3CDTF">2021-10-08T10:53:00Z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